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E0CF9" w14:textId="733C5E50" w:rsidR="005E6423" w:rsidRDefault="005E6423" w:rsidP="005E6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88</w:t>
      </w:r>
      <w:r>
        <w:rPr>
          <w:b/>
          <w:i/>
          <w:noProof/>
          <w:sz w:val="28"/>
        </w:rPr>
        <w:fldChar w:fldCharType="end"/>
      </w:r>
    </w:p>
    <w:p w14:paraId="1A74A9E4" w14:textId="77777777" w:rsidR="005E6423" w:rsidRDefault="005E6423" w:rsidP="005E64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D739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739D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FD739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39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D739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739E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D739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D739DA" w14:textId="77777777" w:rsidR="001E41F3" w:rsidRPr="00410371" w:rsidRDefault="005E64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D739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D739DC" w14:textId="77777777" w:rsidR="001E41F3" w:rsidRPr="00410371" w:rsidRDefault="00D373BD" w:rsidP="000541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054189">
              <w:rPr>
                <w:rFonts w:hint="eastAsia"/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FD73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739DE" w14:textId="57734ECA" w:rsidR="001E41F3" w:rsidRPr="00745C21" w:rsidRDefault="005E642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FD73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D739E0" w14:textId="5EFBC069" w:rsidR="001E41F3" w:rsidRPr="00410371" w:rsidRDefault="005E6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D739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739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739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D739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D739E8" w14:textId="77777777" w:rsidTr="00547111">
        <w:tc>
          <w:tcPr>
            <w:tcW w:w="9641" w:type="dxa"/>
            <w:gridSpan w:val="9"/>
          </w:tcPr>
          <w:p w14:paraId="7FD73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D739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739F3" w14:textId="77777777" w:rsidTr="00A7671C">
        <w:tc>
          <w:tcPr>
            <w:tcW w:w="2835" w:type="dxa"/>
          </w:tcPr>
          <w:p w14:paraId="7FD739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7FD739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D739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739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739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739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73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D739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739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D739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D739F6" w14:textId="77777777" w:rsidTr="00547111">
        <w:tc>
          <w:tcPr>
            <w:tcW w:w="9640" w:type="dxa"/>
            <w:gridSpan w:val="11"/>
          </w:tcPr>
          <w:p w14:paraId="7FD739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739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739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739F8" w14:textId="77777777" w:rsidR="001E41F3" w:rsidRDefault="00B86896" w:rsidP="00A73DCB">
            <w:pPr>
              <w:pStyle w:val="CRCoverPage"/>
              <w:spacing w:after="0"/>
              <w:rPr>
                <w:noProof/>
              </w:rPr>
            </w:pPr>
            <w:r w:rsidRPr="00B86896">
              <w:t xml:space="preserve">Correction for </w:t>
            </w:r>
            <w:r w:rsidR="00A73DCB" w:rsidRPr="00067C60">
              <w:t>5GS / EPS Fallback</w:t>
            </w:r>
            <w:r w:rsidR="00A35607" w:rsidRPr="00B86896">
              <w:t xml:space="preserve"> </w:t>
            </w:r>
            <w:r w:rsidRPr="00B86896">
              <w:t xml:space="preserve">test case </w:t>
            </w:r>
            <w:r w:rsidR="00B871E5">
              <w:rPr>
                <w:rFonts w:hint="eastAsia"/>
                <w:lang w:eastAsia="zh-CN"/>
              </w:rPr>
              <w:t>1</w:t>
            </w:r>
            <w:r w:rsidR="00A73DCB">
              <w:rPr>
                <w:rFonts w:hint="eastAsia"/>
                <w:lang w:eastAsia="zh-CN"/>
              </w:rPr>
              <w:t>1.1.7</w:t>
            </w:r>
          </w:p>
        </w:tc>
      </w:tr>
      <w:tr w:rsidR="001E41F3" w14:paraId="7FD739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3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73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739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3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739FE" w14:textId="77777777" w:rsidR="001E41F3" w:rsidRDefault="006F515B" w:rsidP="00DB2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7FD73A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3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73A01" w14:textId="77777777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FD73A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3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73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73A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3A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73A07" w14:textId="77777777" w:rsidR="001E41F3" w:rsidRDefault="00AA076F" w:rsidP="00E62624">
            <w:pPr>
              <w:pStyle w:val="CRCoverPage"/>
              <w:spacing w:after="0"/>
              <w:rPr>
                <w:noProof/>
              </w:rPr>
            </w:pPr>
            <w:r w:rsidRPr="00AA076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FD73A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73A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73A0A" w14:textId="77777777" w:rsidR="001E41F3" w:rsidRDefault="009D53BE" w:rsidP="00EB60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EB6030">
              <w:rPr>
                <w:rFonts w:hint="eastAsia"/>
                <w:noProof/>
                <w:lang w:eastAsia="zh-CN"/>
              </w:rPr>
              <w:t>2</w:t>
            </w:r>
            <w:r w:rsidR="00943215">
              <w:rPr>
                <w:noProof/>
              </w:rPr>
              <w:t>-</w:t>
            </w:r>
            <w:r w:rsidR="003573E3">
              <w:rPr>
                <w:rFonts w:hint="eastAsia"/>
                <w:noProof/>
                <w:lang w:eastAsia="zh-CN"/>
              </w:rPr>
              <w:t>0</w:t>
            </w:r>
            <w:r w:rsidR="00EB6030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7FD73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3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73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D73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7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73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73A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D73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73A13" w14:textId="77777777" w:rsidR="001E41F3" w:rsidRDefault="005E6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73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73A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73A16" w14:textId="77777777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7FD73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D73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73A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D73A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73A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D73A1F" w14:textId="77777777" w:rsidTr="00547111">
        <w:tc>
          <w:tcPr>
            <w:tcW w:w="1843" w:type="dxa"/>
          </w:tcPr>
          <w:p w14:paraId="7FD73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73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FD73A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73A20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73A21" w14:textId="77777777" w:rsidR="00B951D3" w:rsidRDefault="008143FA" w:rsidP="00B951D3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="002241A0" w:rsidRPr="00067C60">
              <w:t xml:space="preserve"> EPS bearer identity</w:t>
            </w:r>
            <w:r w:rsidR="002241A0">
              <w:rPr>
                <w:rFonts w:hint="eastAsia"/>
                <w:lang w:eastAsia="zh-CN"/>
              </w:rPr>
              <w:t xml:space="preserve"> is </w:t>
            </w:r>
            <w:r w:rsidR="002241A0" w:rsidRPr="00067C60">
              <w:t>an additional EPS Bearer Id different from default EPS Bearer Id or/and any mapped EPS bearer</w:t>
            </w:r>
            <w:r w:rsidR="002241A0">
              <w:rPr>
                <w:rFonts w:hint="eastAsia"/>
                <w:lang w:eastAsia="zh-CN"/>
              </w:rPr>
              <w:t>.</w:t>
            </w:r>
            <w:r w:rsidR="00274E50">
              <w:rPr>
                <w:rFonts w:hint="eastAsia"/>
                <w:lang w:eastAsia="zh-CN"/>
              </w:rPr>
              <w:t xml:space="preserve"> In current TTCN implementation,</w:t>
            </w:r>
            <w:r w:rsidR="00FF4297" w:rsidRPr="00067C60">
              <w:t xml:space="preserve"> EPS Bearer Id</w:t>
            </w:r>
            <w:r w:rsidR="00C14E2E">
              <w:rPr>
                <w:rFonts w:hint="eastAsia"/>
                <w:lang w:eastAsia="zh-CN"/>
              </w:rPr>
              <w:t xml:space="preserve"> 6 is used in </w:t>
            </w:r>
            <w:r w:rsidR="00C14E2E" w:rsidRPr="00067C60">
              <w:t>ACTIVATE DEFAULT EPS BEARER CONTEXT REQUEST</w:t>
            </w:r>
            <w:r w:rsidR="001A4843">
              <w:rPr>
                <w:rFonts w:hint="eastAsia"/>
                <w:lang w:eastAsia="zh-CN"/>
              </w:rPr>
              <w:t xml:space="preserve"> </w:t>
            </w:r>
            <w:r w:rsidR="00107602">
              <w:rPr>
                <w:rFonts w:hint="eastAsia"/>
                <w:lang w:eastAsia="zh-CN"/>
              </w:rPr>
              <w:t xml:space="preserve">message </w:t>
            </w:r>
            <w:r w:rsidR="001A4843">
              <w:rPr>
                <w:rFonts w:hint="eastAsia"/>
                <w:lang w:eastAsia="zh-CN"/>
              </w:rPr>
              <w:t xml:space="preserve">at step15 but the </w:t>
            </w:r>
            <w:r w:rsidR="001A4843" w:rsidRPr="001A4843">
              <w:rPr>
                <w:lang w:eastAsia="zh-CN"/>
              </w:rPr>
              <w:t>eps id</w:t>
            </w:r>
            <w:r w:rsidR="001A4843" w:rsidRPr="001A4843">
              <w:rPr>
                <w:rFonts w:hint="eastAsia"/>
                <w:lang w:eastAsia="zh-CN"/>
              </w:rPr>
              <w:t xml:space="preserve"> </w:t>
            </w:r>
            <w:r w:rsidR="001A4843">
              <w:rPr>
                <w:rFonts w:hint="eastAsia"/>
                <w:lang w:eastAsia="zh-CN"/>
              </w:rPr>
              <w:t xml:space="preserve">in QOS flow is </w:t>
            </w:r>
            <w:r w:rsidR="00BE1E94">
              <w:rPr>
                <w:rFonts w:hint="eastAsia"/>
                <w:lang w:eastAsia="zh-CN"/>
              </w:rPr>
              <w:t xml:space="preserve">still </w:t>
            </w:r>
            <w:r w:rsidR="001A4843">
              <w:rPr>
                <w:rFonts w:hint="eastAsia"/>
                <w:lang w:eastAsia="zh-CN"/>
              </w:rPr>
              <w:t>5</w:t>
            </w:r>
            <w:r w:rsidR="007D3B42">
              <w:rPr>
                <w:rFonts w:hint="eastAsia"/>
                <w:lang w:eastAsia="zh-CN"/>
              </w:rPr>
              <w:t>.</w:t>
            </w:r>
            <w:r w:rsidR="00107602">
              <w:rPr>
                <w:noProof/>
              </w:rPr>
              <w:t xml:space="preserve"> A conformant UE can fail this test case</w:t>
            </w:r>
            <w:r w:rsidR="009D4C32">
              <w:rPr>
                <w:rFonts w:hint="eastAsia"/>
                <w:noProof/>
                <w:lang w:eastAsia="zh-CN"/>
              </w:rPr>
              <w:t>.</w:t>
            </w:r>
          </w:p>
          <w:p w14:paraId="7FD73A22" w14:textId="77777777" w:rsidR="00B951D3" w:rsidRPr="00B951D3" w:rsidRDefault="00B951D3" w:rsidP="00E10FBE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 w:rsidR="00823406">
              <w:rPr>
                <w:rFonts w:hint="eastAsia"/>
                <w:lang w:eastAsia="zh-CN"/>
              </w:rPr>
              <w:t>.</w:t>
            </w:r>
          </w:p>
        </w:tc>
      </w:tr>
      <w:tr w:rsidR="004D0C6B" w14:paraId="7FD7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24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73A25" w14:textId="77777777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FD73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27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73A28" w14:textId="77777777" w:rsidR="004D0C6B" w:rsidRPr="00256E59" w:rsidRDefault="00BE1E94" w:rsidP="002E799D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Pass </w:t>
            </w:r>
            <w:r w:rsidRPr="00067C60">
              <w:rPr>
                <w:lang w:eastAsia="zh-CN"/>
              </w:rPr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2E799D">
              <w:rPr>
                <w:lang w:eastAsia="zh-CN"/>
              </w:rPr>
              <w:t>f_EUTRA38_NR_AdditionalProtocolConfigOptions</w:t>
            </w:r>
            <w:r w:rsidRPr="002E799D">
              <w:rPr>
                <w:rFonts w:hint="eastAsia"/>
                <w:lang w:eastAsia="zh-CN"/>
              </w:rPr>
              <w:t xml:space="preserve"> for QOS flow2.</w:t>
            </w:r>
          </w:p>
        </w:tc>
      </w:tr>
      <w:tr w:rsidR="004D0C6B" w14:paraId="7FD73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2A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73A2B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FD73A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73A2D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3A2E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7FD73A32" w14:textId="77777777" w:rsidTr="00547111">
        <w:tc>
          <w:tcPr>
            <w:tcW w:w="2694" w:type="dxa"/>
            <w:gridSpan w:val="2"/>
          </w:tcPr>
          <w:p w14:paraId="7FD73A30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D73A31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FD73A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73A3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73A34" w14:textId="77777777" w:rsidR="004D0C6B" w:rsidRPr="00E02E82" w:rsidRDefault="002E6A1B" w:rsidP="004D0C6B">
            <w:pPr>
              <w:pStyle w:val="CRCoverPage"/>
              <w:spacing w:after="0"/>
              <w:rPr>
                <w:noProof/>
                <w:lang w:val="en-US"/>
              </w:rPr>
            </w:pPr>
            <w:r w:rsidRPr="002E6A1B">
              <w:rPr>
                <w:noProof/>
                <w:lang w:val="en-US"/>
              </w:rPr>
              <w:t>11.1.7.NR5GC</w:t>
            </w:r>
          </w:p>
        </w:tc>
      </w:tr>
      <w:tr w:rsidR="004D0C6B" w14:paraId="7FD73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3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73A37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FD73A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39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73A3A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D73A3B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D73A3C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73A3D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7FD73A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3F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73A40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3A41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73A42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73A43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7FD73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45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73A46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3A47" w14:textId="77777777" w:rsidR="004D0C6B" w:rsidRDefault="00634B81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73A48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73A49" w14:textId="77777777" w:rsidR="004D0C6B" w:rsidRDefault="009E4308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0C6B" w14:paraId="7FD73A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4B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73A4C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3A4D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73A4E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73A4F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7FD73A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3A51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73A52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7FD73A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73A54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3A55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7FD73A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73A57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D73A58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7FD73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73A5A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3A5B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D73A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D73A5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73A5F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234046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D73A60" w14:textId="77777777" w:rsidR="00ED4A3F" w:rsidRDefault="004922C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D4A3F" w:rsidRPr="00C76739">
        <w:rPr>
          <w:rFonts w:cs="Arial"/>
          <w:iCs/>
        </w:rPr>
        <w:t>Table of Contents</w:t>
      </w:r>
      <w:r w:rsidR="00ED4A3F">
        <w:tab/>
      </w:r>
      <w:r w:rsidR="00ED4A3F">
        <w:fldChar w:fldCharType="begin"/>
      </w:r>
      <w:r w:rsidR="00ED4A3F">
        <w:instrText xml:space="preserve"> PAGEREF _Toc152340462 \h </w:instrText>
      </w:r>
      <w:r w:rsidR="00ED4A3F">
        <w:fldChar w:fldCharType="separate"/>
      </w:r>
      <w:r w:rsidR="00ED4A3F">
        <w:t>2</w:t>
      </w:r>
      <w:r w:rsidR="00ED4A3F">
        <w:fldChar w:fldCharType="end"/>
      </w:r>
    </w:p>
    <w:p w14:paraId="7FD73A61" w14:textId="77777777" w:rsidR="00ED4A3F" w:rsidRDefault="00ED4A3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_Toc152340463 \h </w:instrText>
      </w:r>
      <w:r>
        <w:fldChar w:fldCharType="separate"/>
      </w:r>
      <w:r>
        <w:t>3</w:t>
      </w:r>
      <w:r>
        <w:fldChar w:fldCharType="end"/>
      </w:r>
    </w:p>
    <w:p w14:paraId="7FD73A62" w14:textId="77777777" w:rsidR="00ED4A3F" w:rsidRDefault="00ED4A3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_Toc152340464 \h </w:instrText>
      </w:r>
      <w:r>
        <w:fldChar w:fldCharType="separate"/>
      </w:r>
      <w:r>
        <w:t>3</w:t>
      </w:r>
      <w:r>
        <w:fldChar w:fldCharType="end"/>
      </w:r>
    </w:p>
    <w:p w14:paraId="7FD73A63" w14:textId="77777777" w:rsidR="00ED4A3F" w:rsidRDefault="00ED4A3F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rFonts w:cs="Arial"/>
          <w:color w:val="000000"/>
          <w:lang w:eastAsia="en-GB"/>
        </w:rPr>
        <w:t xml:space="preserve">Change </w:t>
      </w:r>
      <w:r w:rsidRPr="00C7673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_Toc152340465 \h </w:instrText>
      </w:r>
      <w:r>
        <w:fldChar w:fldCharType="separate"/>
      </w:r>
      <w:r>
        <w:t>3</w:t>
      </w:r>
      <w:r>
        <w:fldChar w:fldCharType="end"/>
      </w:r>
    </w:p>
    <w:p w14:paraId="7FD73A64" w14:textId="77777777" w:rsidR="00ED4A3F" w:rsidRDefault="00ED4A3F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rFonts w:eastAsia="SimSun" w:cs="Arial"/>
          <w:b/>
          <w:lang w:val="en-US" w:eastAsia="zh-CN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rFonts w:cs="Arial"/>
          <w:color w:val="000000"/>
          <w:lang w:eastAsia="en-GB"/>
        </w:rPr>
        <w:t xml:space="preserve">Change </w:t>
      </w:r>
      <w:r w:rsidRPr="00C76739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_Toc152340466 \h </w:instrText>
      </w:r>
      <w:r>
        <w:fldChar w:fldCharType="separate"/>
      </w:r>
      <w:r>
        <w:t>5</w:t>
      </w:r>
      <w:r>
        <w:fldChar w:fldCharType="end"/>
      </w:r>
    </w:p>
    <w:p w14:paraId="7FD73A65" w14:textId="77777777" w:rsidR="00007D89" w:rsidRDefault="004922C0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7FD73A66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340463"/>
      <w:r>
        <w:rPr>
          <w:b/>
          <w:lang w:eastAsia="ja-JP"/>
        </w:rPr>
        <w:lastRenderedPageBreak/>
        <w:t>Overview</w:t>
      </w:r>
      <w:bookmarkEnd w:id="2"/>
      <w:bookmarkEnd w:id="3"/>
    </w:p>
    <w:p w14:paraId="7FD73A67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14:paraId="7FD73A68" w14:textId="77777777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14:paraId="7FD73A69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340464"/>
      <w:r w:rsidRPr="00854C55">
        <w:rPr>
          <w:b/>
        </w:rPr>
        <w:t>Corrections required</w:t>
      </w:r>
      <w:bookmarkEnd w:id="4"/>
      <w:bookmarkEnd w:id="5"/>
      <w:bookmarkEnd w:id="6"/>
    </w:p>
    <w:p w14:paraId="7FD73A6A" w14:textId="77777777" w:rsidR="00E52D8D" w:rsidRDefault="00E52D8D" w:rsidP="00E52D8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234046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p w14:paraId="7FD73A6B" w14:textId="77777777" w:rsidR="00E52D8D" w:rsidRPr="0074552A" w:rsidRDefault="00E52D8D" w:rsidP="00E52D8D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14:paraId="7FD73A6E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6C" w14:textId="77777777"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6D" w14:textId="77777777" w:rsidR="00E52D8D" w:rsidRPr="00B65B1E" w:rsidRDefault="00677521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77521">
              <w:rPr>
                <w:rFonts w:ascii="Arial" w:hAnsi="Arial" w:cs="Arial"/>
                <w:lang w:val="en-US" w:eastAsia="en-GB"/>
              </w:rPr>
              <w:t>f_EUTRA38_NR_AdditionalProtocolConfigOptions</w:t>
            </w:r>
          </w:p>
        </w:tc>
      </w:tr>
      <w:tr w:rsidR="00E52D8D" w14:paraId="7FD73A72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6F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0" w14:textId="77777777" w:rsidR="002C769A" w:rsidRDefault="002C769A" w:rsidP="002C769A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Pr="00067C60">
              <w:t xml:space="preserve"> EPS bearer identity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067C60">
              <w:t>an additional EPS Bearer Id different from default EPS Bearer Id or/and any mapped EPS bearer</w:t>
            </w:r>
            <w:r>
              <w:rPr>
                <w:rFonts w:hint="eastAsia"/>
                <w:lang w:eastAsia="zh-CN"/>
              </w:rPr>
              <w:t>. In current TTCN implementation,</w:t>
            </w:r>
            <w:r w:rsidRPr="00067C60">
              <w:t xml:space="preserve"> EPS Bearer Id</w:t>
            </w:r>
            <w:r>
              <w:rPr>
                <w:rFonts w:hint="eastAsia"/>
                <w:lang w:eastAsia="zh-CN"/>
              </w:rPr>
              <w:t xml:space="preserve"> 6 is used in </w:t>
            </w:r>
            <w:r w:rsidRPr="00067C60">
              <w:t>ACTIVATE DEFAULT EPS BEARER CONTEXT REQUEST</w:t>
            </w:r>
            <w:r>
              <w:rPr>
                <w:rFonts w:hint="eastAsia"/>
                <w:lang w:eastAsia="zh-CN"/>
              </w:rPr>
              <w:t xml:space="preserve"> message at step15 but the </w:t>
            </w:r>
            <w:r w:rsidRPr="001A4843">
              <w:rPr>
                <w:lang w:eastAsia="zh-CN"/>
              </w:rPr>
              <w:t>eps id</w:t>
            </w:r>
            <w:r w:rsidRPr="001A484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QOS flow is still 5.</w:t>
            </w:r>
            <w:r>
              <w:rPr>
                <w:noProof/>
              </w:rPr>
              <w:t xml:space="preserve"> A conformant UE can fail this 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FD73A71" w14:textId="77777777" w:rsidR="00E52D8D" w:rsidRPr="008D31B6" w:rsidRDefault="002C769A" w:rsidP="002C769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52D8D" w14:paraId="7FD73A75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3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4" w14:textId="77777777" w:rsidR="00E52D8D" w:rsidRPr="00B3617B" w:rsidRDefault="002C769A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Pass </w:t>
            </w:r>
            <w:r w:rsidRPr="00067C60"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677521">
              <w:rPr>
                <w:rFonts w:cs="Arial"/>
                <w:lang w:val="en-US" w:eastAsia="en-GB"/>
              </w:rPr>
              <w:t>f_EUTRA38_NR_AdditionalProtocolConfigOptions</w:t>
            </w:r>
            <w:r>
              <w:rPr>
                <w:rFonts w:cs="Arial" w:hint="eastAsia"/>
                <w:lang w:val="en-US" w:eastAsia="zh-CN"/>
              </w:rPr>
              <w:t xml:space="preserve"> for QOS flow2.</w:t>
            </w:r>
          </w:p>
        </w:tc>
      </w:tr>
      <w:tr w:rsidR="00E52D8D" w14:paraId="7FD73A78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6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7" w14:textId="77777777" w:rsidR="00E52D8D" w:rsidRDefault="00FF4A29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FF4A29">
              <w:rPr>
                <w:rFonts w:ascii="Arial" w:hAnsi="Arial" w:cs="Arial"/>
                <w:lang w:eastAsia="zh-CN"/>
              </w:rPr>
              <w:t>EUTRA38_CommonProcedures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E52D8D" w14:paraId="7FD73A7B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9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A" w14:textId="77777777" w:rsidR="00E52D8D" w:rsidRDefault="00E52D8D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14:paraId="7FD73A7C" w14:textId="77777777" w:rsidR="00E52D8D" w:rsidRDefault="00E52D8D" w:rsidP="00E52D8D">
      <w:pPr>
        <w:rPr>
          <w:lang w:val="en-US" w:eastAsia="zh-CN"/>
        </w:rPr>
      </w:pPr>
    </w:p>
    <w:p w14:paraId="7FD73A7D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14:paraId="7FD73AA5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7E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>function f_EUTRA38_NR_AdditionalProtocolConfigOptions(EUTRA_CellId_Type p_CellId,</w:t>
            </w:r>
          </w:p>
          <w:p w14:paraId="7FD73A7F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p_IMS_PDN_ConnEstab,</w:t>
            </w:r>
          </w:p>
          <w:p w14:paraId="7FD73A80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EPS_BearerIdentity p_EpsBearerId := 'C'H,</w:t>
            </w:r>
          </w:p>
          <w:p w14:paraId="7FD73A81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p_InterworkWithEPS := true,</w:t>
            </w:r>
          </w:p>
          <w:p w14:paraId="7FD73A82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InterworkWithoutN26 p_IwkN26 := NOT_SUPPORTED,</w:t>
            </w:r>
          </w:p>
          <w:p w14:paraId="7FD73A83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PDU_PDN_DNN_Type p_PDN_Type := None) runs on EUTRA_PTC return template (value) NAS_ProtocolConfigOptions_Type</w:t>
            </w:r>
          </w:p>
          <w:p w14:paraId="7FD73A84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D73A85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 := {};</w:t>
            </w:r>
          </w:p>
          <w:p w14:paraId="7FD73A86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QoS_RuleList v_QoS_RuleList;</w:t>
            </w:r>
          </w:p>
          <w:p w14:paraId="7FD73A87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QoS_FlowList v_QoS_Flows;</w:t>
            </w:r>
          </w:p>
          <w:p w14:paraId="7FD73A88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v_ProtocolConfigOptions := {};</w:t>
            </w:r>
          </w:p>
          <w:p w14:paraId="7FD73A89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A8A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if (not (p_IwkN26 == SUPPORTED and p_PDN_Type == Emergency_PDN)) { // @sic R5s220883 sic@</w:t>
            </w:r>
          </w:p>
          <w:p w14:paraId="7FD73A8B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// Don't add anything if w/o N26 supported and emergency PDN</w:t>
            </w:r>
          </w:p>
          <w:p w14:paraId="7FD73A8C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lastRenderedPageBreak/>
              <w:t xml:space="preserve">      v_ProtocolConfigOptions := {</w:t>
            </w:r>
          </w:p>
          <w:p w14:paraId="7FD73A8D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'01'O &amp; f_Asn2Nas_PlmnId (f_EUTRA_CellInfo_GetGutiPLMN (p_CellId))),  // @sic R5s201102, R5-204488 sic@</w:t>
            </w:r>
          </w:p>
          <w:p w14:paraId="7FD73A8E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'02'O &amp; f_Asn2Nas_PlmnId (f_EUTRA_CellInfo_GetGutiPLMN (p_CellId))), // @sic R5-221467 default now contains 4 SSTs sic@</w:t>
            </w:r>
          </w:p>
          <w:p w14:paraId="7FD73A8F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'03'O &amp; f_Asn2Nas_PlmnId (f_EUTRA_CellInfo_GetGutiPLMN (p_CellId))),</w:t>
            </w:r>
          </w:p>
          <w:p w14:paraId="7FD73A90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'04'O &amp; f_Asn2Nas_PlmnId (f_EUTRA_CellInfo_GetGutiPLMN (p_CellId)))</w:t>
            </w:r>
          </w:p>
          <w:p w14:paraId="7FD73A91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7FD73A92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FD73A93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if (p_IwkN26 == NOT_SUPPORTED) { // @sic R5-221406 sic@</w:t>
            </w:r>
          </w:p>
          <w:p w14:paraId="7FD73A94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if (p_IMS_PDN_ConnEstab) {</w:t>
            </w:r>
          </w:p>
          <w:p w14:paraId="7FD73A95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("2") };    // QoS rules according to TS 38.508-1 [67] Table 4.8.2.1-2  // @sic R5-202585 sic@</w:t>
            </w:r>
          </w:p>
          <w:p w14:paraId="7FD73A96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cs_QoS_Flow2 (p_InterworkWithEPS, </w:t>
            </w:r>
            <w:r w:rsidRPr="00756319">
              <w:rPr>
                <w:rFonts w:ascii="Courier New" w:hAnsi="Courier New" w:cs="Courier New"/>
                <w:highlight w:val="yellow"/>
                <w:lang w:eastAsia="de-DE"/>
              </w:rPr>
              <w:t>'50'O</w:t>
            </w:r>
            <w:r w:rsidRPr="00DB258A">
              <w:rPr>
                <w:rFonts w:ascii="Courier New" w:hAnsi="Courier New" w:cs="Courier New"/>
                <w:lang w:eastAsia="de-DE"/>
              </w:rPr>
              <w:t>)};  // @sic R5-204488 sic@ Qos flow descriptions refer to TS 38.508-1 [67] 4.8.2.3-2.  BearerId hardcoded to 5 for IMS</w:t>
            </w:r>
          </w:p>
          <w:p w14:paraId="7FD73A97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FD73A98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("1") };    // QoS rules according to TS 38.508-1 [67] Table 4.8.2.1-1  // @sic R5-202585 sic@</w:t>
            </w:r>
          </w:p>
          <w:p w14:paraId="7FD73A99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cs_QoS_Flow1 (p_InterworkWithEPS, hex2oct(p_EpsBearerId &amp; '0'H))};  // @sic R5-204488 sic@ Qos flow descriptions refer to TS 38.508-1 [67] 4.8.2.3-1</w:t>
            </w:r>
          </w:p>
          <w:p w14:paraId="7FD73A9A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D73A9B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v_AdditionalProtocolConfigOptions := {</w:t>
            </w:r>
          </w:p>
          <w:p w14:paraId="7FD73A9C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cs_ProtocolContainer('001D'O, bit2oct(encvalue(cs_Session_AMBR(omit, '05'O, '0004'O, '05'O, '0004'O)))),</w:t>
            </w:r>
          </w:p>
          <w:p w14:paraId="7FD73A9D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cs_ProtocolContainer('001C'O, bit2oct(encvalue(v_QoS_RuleList))),</w:t>
            </w:r>
          </w:p>
          <w:p w14:paraId="7FD73A9E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cs_ProtocolContainer('001F'O, bit2oct(encvalue(v_QoS_Flows)))};</w:t>
            </w:r>
          </w:p>
          <w:p w14:paraId="7FD73A9F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FD73AA0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D73AA1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AA2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v_ProtocolConfigOptions := v_ProtocolConfigOptions &amp; v_AdditionalProtocolConfigOptions; // restructured to avoid tool error</w:t>
            </w:r>
          </w:p>
          <w:p w14:paraId="7FD73AA3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return v_ProtocolConfigOptions;</w:t>
            </w:r>
          </w:p>
          <w:p w14:paraId="7FD73AA4" w14:textId="77777777" w:rsidR="00E52D8D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FD73AA6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14:paraId="7FD73ACE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A7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>function f_EUTRA38_NR_AdditionalProtocolConfigOptions(EUTRA_CellId_Type p_CellId,</w:t>
            </w:r>
          </w:p>
          <w:p w14:paraId="7FD73AA8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p_IMS_PDN_ConnEstab,</w:t>
            </w:r>
          </w:p>
          <w:p w14:paraId="7FD73AA9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EPS_BearerIdentity p_EpsBearerId := 'C'H,</w:t>
            </w:r>
          </w:p>
          <w:p w14:paraId="7FD73AAA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p_InterworkWithEPS := true,</w:t>
            </w:r>
          </w:p>
          <w:p w14:paraId="7FD73AAB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InterworkWithoutN26 p_IwkN26 := NOT_SUPPORTED,</w:t>
            </w:r>
          </w:p>
          <w:p w14:paraId="7FD73AAC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PDU_PDN_DNN_Type p_PDN_Type := None) runs on EUTRA_PTC return template (value) NAS_ProtocolConfigOptions_Type</w:t>
            </w:r>
          </w:p>
          <w:p w14:paraId="7FD73AAD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D73AAE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 := {};</w:t>
            </w:r>
          </w:p>
          <w:p w14:paraId="7FD73AAF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QoS_RuleList v_QoS_RuleList;</w:t>
            </w:r>
          </w:p>
          <w:p w14:paraId="7FD73AB0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QoS_FlowList v_QoS_Flows;</w:t>
            </w:r>
          </w:p>
          <w:p w14:paraId="7FD73AB1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v_ProtocolConfigOptions := {};</w:t>
            </w:r>
          </w:p>
          <w:p w14:paraId="7FD73AB2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AB3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if (not (p_IwkN26 == SUPPORTED and p_PDN_Type == Emergency_PDN)) { // @sic R5s220883 sic@</w:t>
            </w:r>
          </w:p>
          <w:p w14:paraId="7FD73AB4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lastRenderedPageBreak/>
              <w:t xml:space="preserve">      // Don't add anything if w/o N26 supported and emergency PDN</w:t>
            </w:r>
          </w:p>
          <w:p w14:paraId="7FD73AB5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v_ProtocolConfigOptions := {</w:t>
            </w:r>
          </w:p>
          <w:p w14:paraId="7FD73AB6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'01'O &amp; f_Asn2Nas_PlmnId (f_EUTRA_CellInfo_GetGutiPLMN (p_CellId))),  // @sic R5s201102, R5-204488 sic@</w:t>
            </w:r>
          </w:p>
          <w:p w14:paraId="7FD73AB7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'02'O &amp; f_Asn2Nas_PlmnId (f_EUTRA_CellInfo_GetGutiPLMN (p_CellId))), // @sic R5-221467 default now contains 4 SSTs sic@</w:t>
            </w:r>
          </w:p>
          <w:p w14:paraId="7FD73AB8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'03'O &amp; f_Asn2Nas_PlmnId (f_EUTRA_CellInfo_GetGutiPLMN (p_CellId))),</w:t>
            </w:r>
          </w:p>
          <w:p w14:paraId="7FD73AB9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'04'O &amp; f_Asn2Nas_PlmnId (f_EUTRA_CellInfo_GetGutiPLMN (p_CellId)))</w:t>
            </w:r>
          </w:p>
          <w:p w14:paraId="7FD73ABA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7FD73ABB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FD73ABC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if (p_IwkN26 == NOT_SUPPORTED) { // @sic R5-221406 sic@</w:t>
            </w:r>
          </w:p>
          <w:p w14:paraId="7FD73ABD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if (p_IMS_PDN_ConnEstab) {</w:t>
            </w:r>
          </w:p>
          <w:p w14:paraId="7FD73ABE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("2") };    // QoS rules according to TS 38.508-1 [67] Table 4.8.2.1-2  // @sic R5-202585 sic@</w:t>
            </w:r>
          </w:p>
          <w:p w14:paraId="7FD73ABF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cs_QoS_Flow2 (p_InterworkWithEPS, </w:t>
            </w:r>
            <w:r w:rsidRPr="00E06DA9">
              <w:rPr>
                <w:rFonts w:ascii="Courier New" w:hAnsi="Courier New" w:cs="Courier New"/>
                <w:highlight w:val="yellow"/>
                <w:lang w:eastAsia="de-DE"/>
              </w:rPr>
              <w:t>hex2oct(p_EpsBearerId &amp; '0'H)</w:t>
            </w:r>
            <w:r w:rsidRPr="00DB258A">
              <w:rPr>
                <w:rFonts w:ascii="Courier New" w:hAnsi="Courier New" w:cs="Courier New"/>
                <w:lang w:eastAsia="de-DE"/>
              </w:rPr>
              <w:t>)};  // @sic R5-204488 sic@ Qos flow descriptions refer to TS 38.508-1 [67] 4.8.2.3-2.  BearerId hardcoded to 5 for IMS</w:t>
            </w:r>
          </w:p>
          <w:p w14:paraId="7FD73AC0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FD73AC1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("1") };    // QoS rules according to TS 38.508-1 [67] Table 4.8.2.1-1  // @sic R5-202585 sic@</w:t>
            </w:r>
          </w:p>
          <w:p w14:paraId="7FD73AC2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cs_QoS_Flow1 (p_InterworkWithEPS, hex2oct(p_EpsBearerId &amp; '0'H))};  // @sic R5-204488 sic@ Qos flow descriptions refer to TS 38.508-1 [67] 4.8.2.3-1</w:t>
            </w:r>
          </w:p>
          <w:p w14:paraId="7FD73AC3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D73AC4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v_AdditionalProtocolConfigOptions := {</w:t>
            </w:r>
          </w:p>
          <w:p w14:paraId="7FD73AC5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cs_ProtocolContainer('001D'O, bit2oct(encvalue(cs_Session_AMBR(omit, '05'O, '0004'O, '05'O, '0004'O)))),</w:t>
            </w:r>
          </w:p>
          <w:p w14:paraId="7FD73AC6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cs_ProtocolContainer('001C'O, bit2oct(encvalue(v_QoS_RuleList))),</w:t>
            </w:r>
          </w:p>
          <w:p w14:paraId="7FD73AC7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cs_ProtocolContainer('001F'O, bit2oct(encvalue(v_QoS_Flows)))};</w:t>
            </w:r>
          </w:p>
          <w:p w14:paraId="7FD73AC8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FD73AC9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D73ACA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ACB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v_ProtocolConfigOptions := v_ProtocolConfigOptions &amp; v_AdditionalProtocolConfigOptions; // restructured to avoid tool error</w:t>
            </w:r>
          </w:p>
          <w:p w14:paraId="7FD73ACC" w14:textId="77777777"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return v_ProtocolConfigOptions;</w:t>
            </w:r>
          </w:p>
          <w:p w14:paraId="7FD73ACD" w14:textId="77777777" w:rsidR="00E52D8D" w:rsidRPr="001C599F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FD73ACF" w14:textId="77777777" w:rsidR="0056674E" w:rsidRDefault="0056674E" w:rsidP="0056674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52340466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cs="Arial" w:hint="eastAsia"/>
          <w:color w:val="000000"/>
          <w:lang w:val="en-US" w:eastAsia="zh-CN"/>
        </w:rPr>
        <w:t>2</w:t>
      </w:r>
      <w:bookmarkEnd w:id="8"/>
    </w:p>
    <w:p w14:paraId="7FD73AD0" w14:textId="77777777" w:rsidR="0056674E" w:rsidRPr="0074552A" w:rsidRDefault="0056674E" w:rsidP="0056674E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6674E" w14:paraId="7FD73AD3" w14:textId="77777777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1" w14:textId="77777777" w:rsidR="0056674E" w:rsidRDefault="0056674E" w:rsidP="003C33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2" w14:textId="77777777" w:rsidR="0056674E" w:rsidRPr="00B65B1E" w:rsidRDefault="00030B5B" w:rsidP="003C33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0B5B">
              <w:rPr>
                <w:rFonts w:ascii="Arial" w:hAnsi="Arial" w:cs="Arial"/>
                <w:lang w:val="en-US" w:eastAsia="en-GB"/>
              </w:rPr>
              <w:t>f_EUTRA38_NR_InitialRegistration</w:t>
            </w:r>
          </w:p>
        </w:tc>
      </w:tr>
      <w:tr w:rsidR="0056674E" w14:paraId="7FD73AD7" w14:textId="77777777" w:rsidTr="003C335E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4" w14:textId="77777777"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5" w14:textId="77777777" w:rsidR="002C769A" w:rsidRDefault="002C769A" w:rsidP="002C769A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Pr="00067C60">
              <w:t xml:space="preserve"> EPS bearer identity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067C60">
              <w:t>an additional EPS Bearer Id different from default EPS Bearer Id or/and any mapped EPS bearer</w:t>
            </w:r>
            <w:r>
              <w:rPr>
                <w:rFonts w:hint="eastAsia"/>
                <w:lang w:eastAsia="zh-CN"/>
              </w:rPr>
              <w:t>. In current TTCN implementation,</w:t>
            </w:r>
            <w:r w:rsidRPr="00067C60">
              <w:t xml:space="preserve"> EPS Bearer Id</w:t>
            </w:r>
            <w:r>
              <w:rPr>
                <w:rFonts w:hint="eastAsia"/>
                <w:lang w:eastAsia="zh-CN"/>
              </w:rPr>
              <w:t xml:space="preserve"> 6 is used in </w:t>
            </w:r>
            <w:r w:rsidRPr="00067C60">
              <w:t>ACTIVATE DEFAULT EPS BEARER CONTEXT REQUEST</w:t>
            </w:r>
            <w:r>
              <w:rPr>
                <w:rFonts w:hint="eastAsia"/>
                <w:lang w:eastAsia="zh-CN"/>
              </w:rPr>
              <w:t xml:space="preserve"> message at step15 but the </w:t>
            </w:r>
            <w:r w:rsidRPr="001A4843">
              <w:rPr>
                <w:lang w:eastAsia="zh-CN"/>
              </w:rPr>
              <w:t>eps id</w:t>
            </w:r>
            <w:r w:rsidRPr="001A484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QOS flow is still 5.</w:t>
            </w:r>
            <w:r>
              <w:rPr>
                <w:noProof/>
              </w:rPr>
              <w:t xml:space="preserve"> A conformant UE can fail this 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FD73AD6" w14:textId="77777777" w:rsidR="0056674E" w:rsidRPr="008D31B6" w:rsidRDefault="002C769A" w:rsidP="002C769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6674E" w14:paraId="7FD73ADA" w14:textId="77777777" w:rsidTr="003C335E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8" w14:textId="77777777"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9" w14:textId="77777777" w:rsidR="0056674E" w:rsidRPr="00B3617B" w:rsidRDefault="002C769A" w:rsidP="003C335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Pass </w:t>
            </w:r>
            <w:r w:rsidRPr="00067C60"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677521">
              <w:rPr>
                <w:rFonts w:cs="Arial"/>
                <w:lang w:val="en-US" w:eastAsia="en-GB"/>
              </w:rPr>
              <w:t>f_EUTRA38_NR_AdditionalProtocolConfigOptions</w:t>
            </w:r>
            <w:r>
              <w:rPr>
                <w:rFonts w:cs="Arial" w:hint="eastAsia"/>
                <w:lang w:val="en-US" w:eastAsia="zh-CN"/>
              </w:rPr>
              <w:t xml:space="preserve"> for QOS flow2.</w:t>
            </w:r>
          </w:p>
        </w:tc>
      </w:tr>
      <w:tr w:rsidR="0056674E" w14:paraId="7FD73ADD" w14:textId="77777777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B" w14:textId="77777777"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C" w14:textId="77777777" w:rsidR="0056674E" w:rsidRDefault="0056674E" w:rsidP="003C335E">
            <w:pPr>
              <w:spacing w:after="0"/>
              <w:rPr>
                <w:rFonts w:ascii="Arial" w:hAnsi="Arial" w:cs="Arial"/>
                <w:lang w:eastAsia="zh-CN"/>
              </w:rPr>
            </w:pPr>
            <w:r w:rsidRPr="00FF4A29">
              <w:rPr>
                <w:rFonts w:ascii="Arial" w:hAnsi="Arial" w:cs="Arial"/>
                <w:lang w:eastAsia="zh-CN"/>
              </w:rPr>
              <w:t>EUTRA38_CommonProcedures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56674E" w14:paraId="7FD73AE0" w14:textId="77777777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E" w14:textId="77777777"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DF" w14:textId="77777777" w:rsidR="0056674E" w:rsidRDefault="0056674E" w:rsidP="003C335E">
            <w:pPr>
              <w:rPr>
                <w:rFonts w:ascii="Arial" w:hAnsi="Arial"/>
                <w:lang w:eastAsia="zh-CN"/>
              </w:rPr>
            </w:pPr>
          </w:p>
        </w:tc>
      </w:tr>
    </w:tbl>
    <w:p w14:paraId="7FD73AE1" w14:textId="77777777" w:rsidR="0056674E" w:rsidRDefault="0056674E" w:rsidP="0056674E">
      <w:pPr>
        <w:rPr>
          <w:lang w:val="en-US" w:eastAsia="zh-CN"/>
        </w:rPr>
      </w:pPr>
    </w:p>
    <w:p w14:paraId="7FD73AE2" w14:textId="77777777" w:rsidR="0056674E" w:rsidRDefault="0056674E" w:rsidP="005667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6674E" w14:paraId="7FD73B2E" w14:textId="77777777" w:rsidTr="003C33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E3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>function f_EUTRA38_NR_InitialRegistration(EUTRA_CellId_Type p_CellId,</w:t>
            </w:r>
          </w:p>
          <w:p w14:paraId="7FD73AE4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IDLEUPDATED_STATE_Type p_State,</w:t>
            </w:r>
          </w:p>
          <w:p w14:paraId="7FD73AE5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RRCConnectionReleaseRequired_Type p_ReleaseConnection := rrcConnectionRelease,</w:t>
            </w:r>
          </w:p>
          <w:p w14:paraId="7FD73AE6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PLMN_List p_EquivalentPlmnList := omit,</w:t>
            </w:r>
          </w:p>
          <w:p w14:paraId="7FD73AE7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p_AbsoluteCellPowerLevel_FR1 := omit,</w:t>
            </w:r>
          </w:p>
          <w:p w14:paraId="7FD73AE8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p_AbsoluteCellPowerLevel_FR2 := omit,</w:t>
            </w:r>
          </w:p>
          <w:p w14:paraId="7FD73AE9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boolean p_UserPlaneIntegrity := false) runs on EUTRA_5GS_PTC</w:t>
            </w:r>
          </w:p>
          <w:p w14:paraId="7FD73AEA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D73AEB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NAS_MSG_Indication_Type v_NAS_Ind;</w:t>
            </w:r>
          </w:p>
          <w:p w14:paraId="7FD73AEC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v_AbsoluteCellPowerLevel_FR1 := tsc_ServingCellRS_EPRE;</w:t>
            </w:r>
          </w:p>
          <w:p w14:paraId="7FD73AED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v_AbsoluteCellPowerLevel_FR2 := tsc_ServingCellRS_EPRE_FR2;</w:t>
            </w:r>
          </w:p>
          <w:p w14:paraId="7FD73AEE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AdditionalUpdateType v_AdditionalUpdateType;</w:t>
            </w:r>
          </w:p>
          <w:p w14:paraId="7FD73AEF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NAS_UL_Message_Type v_PdnConnectivityRequest;</w:t>
            </w:r>
          </w:p>
          <w:p w14:paraId="7FD73AF0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ProcedureTransactionIdentifier v_EPS_TI;</w:t>
            </w:r>
          </w:p>
          <w:p w14:paraId="7FD73AF1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14:paraId="7FD73AF2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ProtocolConfigOptions v_PcoFromUE := omit;  // may be omit</w:t>
            </w:r>
          </w:p>
          <w:p w14:paraId="7FD73AF3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v_ExtdPcoToUE := omit;</w:t>
            </w:r>
          </w:p>
          <w:p w14:paraId="7FD73AF4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v_ExtdPcoFromUE := omit;</w:t>
            </w:r>
          </w:p>
          <w:p w14:paraId="7FD73AF5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v_IPv4AllocationViaNasFlag := f_CheckPCOforIPallocationViaNas(v_PcoFromUE); // See TS 36.508 v.8.2.2 Table 4.7.3_6</w:t>
            </w:r>
          </w:p>
          <w:p w14:paraId="7FD73AF6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APNandPCOs_Type v_APNandPCOs;</w:t>
            </w:r>
          </w:p>
          <w:p w14:paraId="7FD73AF7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PDN_Index_Type v_PdnIndex := f_EUTRA_InitialRegistrationPdnIndex(firstPDN);</w:t>
            </w:r>
          </w:p>
          <w:p w14:paraId="7FD73AF8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v_AdditionalProtocolConfigOptions_FirstPDN := {};</w:t>
            </w:r>
          </w:p>
          <w:p w14:paraId="7FD73AF9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v_AdditionalProtocolConfigOptions_SecondPDN := {};</w:t>
            </w:r>
          </w:p>
          <w:p w14:paraId="7FD73AFA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v_IMS_PDN_ConnEstab_FirstPDN;</w:t>
            </w:r>
          </w:p>
          <w:p w14:paraId="7FD73AFB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v_IMS_PDN_ConnEstab_SecondPDN;</w:t>
            </w:r>
          </w:p>
          <w:p w14:paraId="7FD73AFC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EUTRA_NR_PduSessionInfo_Type v_PduSessionInfo := omit;</w:t>
            </w:r>
          </w:p>
          <w:p w14:paraId="7FD73AFD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integer v_SessionId := omit;</w:t>
            </w:r>
          </w:p>
          <w:p w14:paraId="7FD73AFE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integer v_QFI := omit;</w:t>
            </w:r>
          </w:p>
          <w:p w14:paraId="7FD73AFF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NR_Configuration_Type v_NR_ConfigType := f_EUTRA38_NR_Config_Get();</w:t>
            </w:r>
          </w:p>
          <w:p w14:paraId="7FD73B00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01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timer t_GuardTimer := tsc_GuardTimePreamble;</w:t>
            </w:r>
          </w:p>
          <w:p w14:paraId="7FD73B02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03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t_GuardTimer.start;</w:t>
            </w:r>
          </w:p>
          <w:p w14:paraId="7FD73B04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05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if (ispresent(p_AbsoluteCellPowerLevel_FR1) and ispresent(p_AbsoluteCellPowerLevel_FR2)) {</w:t>
            </w:r>
          </w:p>
          <w:p w14:paraId="7FD73B06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v_AbsoluteCellPowerLevel_FR1 := valueof(p_AbsoluteCellPowerLevel_FR1);</w:t>
            </w:r>
          </w:p>
          <w:p w14:paraId="7FD73B07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v_AbsoluteCellPowerLevel_FR2 := valueof(p_AbsoluteCellPowerLevel_FR2);</w:t>
            </w:r>
          </w:p>
          <w:p w14:paraId="7FD73B08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D73B09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First switch cell back on</w:t>
            </w:r>
          </w:p>
          <w:p w14:paraId="7FD73B0A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f_EUTRA38_SetCellPower(p_CellId, v_AbsoluteCellPowerLevel_FR1, v_AbsoluteCellPowerLevel_FR2);</w:t>
            </w:r>
          </w:p>
          <w:p w14:paraId="7FD73B0B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0C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14:paraId="7FD73B0D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f_EUTRA_SwitchOnUEandStartIP(p_CellId);</w:t>
            </w:r>
          </w:p>
          <w:p w14:paraId="7FD73B0E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0F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14:paraId="7FD73B10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lastRenderedPageBreak/>
              <w:t xml:space="preserve">    v_NAS_Ind := f_EUTRA_InitialRegistration_Step1_4(p_CellId, PREAMBLE, NORMAL);</w:t>
            </w:r>
          </w:p>
          <w:p w14:paraId="7FD73B11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12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@sic R5s194877 do extra checks now on Attach Req message sic@</w:t>
            </w:r>
          </w:p>
          <w:p w14:paraId="7FD73B13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if (not ispresent (v_NAS_Ind.Pdu.Msg.aTTACH_REQUEST.ueAddSecurityCap)){</w:t>
            </w:r>
          </w:p>
          <w:p w14:paraId="7FD73B14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f_EUTRA_SetVerdictFailOrInconc(__FILE__, __LINE__, "ueAddSecurityCap should be present for ENDC");</w:t>
            </w:r>
          </w:p>
          <w:p w14:paraId="7FD73B15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D73B16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select (v_NR_ConfigType) { // @sic R5s200421 sic@</w:t>
            </w:r>
          </w:p>
          <w:p w14:paraId="7FD73B17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case (EN_DC) {</w:t>
            </w:r>
          </w:p>
          <w:p w14:paraId="7FD73B18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cdr_EUTRA_UENetworkCap(omit))){</w:t>
            </w:r>
          </w:p>
          <w:p w14:paraId="7FD73B19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ENDC");</w:t>
            </w:r>
          </w:p>
          <w:p w14:paraId="7FD73B1A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D73B1B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FD73B1C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case else { // other options FFS</w:t>
            </w:r>
          </w:p>
          <w:p w14:paraId="7FD73B1D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cdr_NR5GC_UENetworkCap(omit))){</w:t>
            </w:r>
          </w:p>
          <w:p w14:paraId="7FD73B1E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NR");</w:t>
            </w:r>
          </w:p>
          <w:p w14:paraId="7FD73B1F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D73B20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else { /* @sic R5-198996 - Assumption: additional PCOs only for IRAT test cases sic@ */</w:t>
            </w:r>
          </w:p>
          <w:p w14:paraId="7FD73B21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v_IMS_PDN_ConnEstab_FirstPDN := tsc_EUTRA_Registration_PDN1isIMS;</w:t>
            </w:r>
          </w:p>
          <w:p w14:paraId="7FD73B22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v_IMS_PDN_ConnEstab_SecondPDN := not v_IMS_PDN_ConnEstab_FirstPDN;</w:t>
            </w:r>
          </w:p>
          <w:p w14:paraId="7FD73B23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24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f_IMS_IPCAN_SendCoOrdMsg(IMS[tsc_Index_IMS1], cms_IPCAN_IMS_IpcanInd);   // @sic R5-199103: S1-N1-mode change; IMS registration at EUTRA side sic@</w:t>
            </w:r>
          </w:p>
          <w:p w14:paraId="7FD73B25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26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56674E">
              <w:rPr>
                <w:rFonts w:ascii="Courier New" w:hAnsi="Courier New" w:cs="Courier New"/>
                <w:highlight w:val="yellow"/>
                <w:lang w:eastAsia="de-DE"/>
              </w:rPr>
              <w:t>v_AdditionalProtocolConfigOptions_FirstPDN := f_EUTRA38_NR_AdditionalProtocolConfigOptions(p_CellId, v_IMS_PDN_ConnEstab_FirstPDN); // @sic R5s201102 sic@</w:t>
            </w:r>
          </w:p>
          <w:p w14:paraId="7FD73B27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v_AdditionalProtocolConfigOptions_SecondPDN := f_EUTRA38_NR_AdditionalProtocolConfigOptions(p_CellId, v_IMS_PDN_ConnEstab_SecondPDN); // @sic R5s201102 sic@</w:t>
            </w:r>
          </w:p>
          <w:p w14:paraId="7FD73B28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D73B29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FD73B2A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D73B2B" w14:textId="77777777"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2C" w14:textId="77777777" w:rsidR="0056674E" w:rsidRPr="0056674E" w:rsidRDefault="0056674E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826464">
              <w:rPr>
                <w:rFonts w:ascii="Courier New" w:hAnsi="Courier New" w:cs="Courier New"/>
                <w:lang w:eastAsia="zh-CN"/>
              </w:rPr>
              <w:t>…</w:t>
            </w:r>
          </w:p>
          <w:p w14:paraId="7FD73B2D" w14:textId="77777777" w:rsid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FD73B2F" w14:textId="77777777" w:rsidR="0056674E" w:rsidRDefault="0056674E" w:rsidP="005667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6674E" w14:paraId="7FD73B8B" w14:textId="77777777" w:rsidTr="003C33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B30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>function f_EUTRA38_NR_InitialRegistration(EUTRA_CellId_Type p_CellId,</w:t>
            </w:r>
          </w:p>
          <w:p w14:paraId="7FD73B31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IDLEUPDATED_STATE_Type p_State,</w:t>
            </w:r>
          </w:p>
          <w:p w14:paraId="7FD73B32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RRCConnectionReleaseRequired_Type p_ReleaseConnection := rrcConnectionRelease,</w:t>
            </w:r>
          </w:p>
          <w:p w14:paraId="7FD73B33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PLMN_List p_EquivalentPlmnList := omit,</w:t>
            </w:r>
          </w:p>
          <w:p w14:paraId="7FD73B34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p_AbsoluteCellPowerLevel_FR1 := omit,</w:t>
            </w:r>
          </w:p>
          <w:p w14:paraId="7FD73B35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p_AbsoluteCellPowerLevel_FR2 := omit,</w:t>
            </w:r>
          </w:p>
          <w:p w14:paraId="7FD73B36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boolean p_UserPlaneIntegrity := false) runs on EUTRA_5GS_PTC</w:t>
            </w:r>
          </w:p>
          <w:p w14:paraId="7FD73B37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D73B38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NAS_MSG_Indication_Type v_NAS_Ind;</w:t>
            </w:r>
          </w:p>
          <w:p w14:paraId="7FD73B39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v_AbsoluteCellPowerLevel_FR1 := tsc_ServingCellRS_EPRE;</w:t>
            </w:r>
          </w:p>
          <w:p w14:paraId="7FD73B3A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v_AbsoluteCellPowerLevel_FR2 := tsc_ServingCellRS_EPRE_FR2;</w:t>
            </w:r>
          </w:p>
          <w:p w14:paraId="7FD73B3B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AdditionalUpdateType v_AdditionalUpdateType;</w:t>
            </w:r>
          </w:p>
          <w:p w14:paraId="7FD73B3C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lastRenderedPageBreak/>
              <w:t xml:space="preserve">    var NAS_UL_Message_Type v_PdnConnectivityRequest;</w:t>
            </w:r>
          </w:p>
          <w:p w14:paraId="7FD73B3D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ProcedureTransactionIdentifier v_EPS_TI;</w:t>
            </w:r>
          </w:p>
          <w:p w14:paraId="7FD73B3E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14:paraId="7FD73B3F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ProtocolConfigOptions v_PcoFromUE := omit;  // may be omit</w:t>
            </w:r>
          </w:p>
          <w:p w14:paraId="7FD73B40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v_ExtdPcoToUE := omit;</w:t>
            </w:r>
          </w:p>
          <w:p w14:paraId="7FD73B41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v_ExtdPcoFromUE := omit;</w:t>
            </w:r>
          </w:p>
          <w:p w14:paraId="7FD73B42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v_IPv4AllocationViaNasFlag := f_CheckPCOforIPallocationViaNas(v_PcoFromUE); // See TS 36.508 v.8.2.2 Table 4.7.3_6</w:t>
            </w:r>
          </w:p>
          <w:p w14:paraId="7FD73B43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APNandPCOs_Type v_APNandPCOs;</w:t>
            </w:r>
          </w:p>
          <w:p w14:paraId="7FD73B44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PDN_Index_Type v_PdnIndex := f_EUTRA_InitialRegistrationPdnIndex(firstPDN);</w:t>
            </w:r>
          </w:p>
          <w:p w14:paraId="7FD73B45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v_AdditionalProtocolConfigOptions_FirstPDN := {};</w:t>
            </w:r>
          </w:p>
          <w:p w14:paraId="7FD73B46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v_AdditionalProtocolConfigOptions_SecondPDN := {};</w:t>
            </w:r>
          </w:p>
          <w:p w14:paraId="7FD73B47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v_IMS_PDN_ConnEstab_FirstPDN;</w:t>
            </w:r>
          </w:p>
          <w:p w14:paraId="7FD73B48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v_IMS_PDN_ConnEstab_SecondPDN;</w:t>
            </w:r>
          </w:p>
          <w:p w14:paraId="7FD73B49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EUTRA_NR_PduSessionInfo_Type v_PduSessionInfo := omit;</w:t>
            </w:r>
          </w:p>
          <w:p w14:paraId="7FD73B4A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integer v_SessionId := omit;</w:t>
            </w:r>
          </w:p>
          <w:p w14:paraId="7FD73B4B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integer v_QFI := omit;</w:t>
            </w:r>
          </w:p>
          <w:p w14:paraId="7FD73B4C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NR_Configuration_Type v_NR_ConfigType := f_EUTRA38_NR_Config_Get();</w:t>
            </w:r>
          </w:p>
          <w:p w14:paraId="7FD73B4D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4E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timer t_GuardTimer := tsc_GuardTimePreamble;</w:t>
            </w:r>
          </w:p>
          <w:p w14:paraId="7FD73B4F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50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t_GuardTimer.start;</w:t>
            </w:r>
          </w:p>
          <w:p w14:paraId="7FD73B51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52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if (ispresent(p_AbsoluteCellPowerLevel_FR1) and ispresent(p_AbsoluteCellPowerLevel_FR2)) {</w:t>
            </w:r>
          </w:p>
          <w:p w14:paraId="7FD73B53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v_AbsoluteCellPowerLevel_FR1 := valueof(p_AbsoluteCellPowerLevel_FR1);</w:t>
            </w:r>
          </w:p>
          <w:p w14:paraId="7FD73B54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v_AbsoluteCellPowerLevel_FR2 := valueof(p_AbsoluteCellPowerLevel_FR2);</w:t>
            </w:r>
          </w:p>
          <w:p w14:paraId="7FD73B55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D73B56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First switch cell back on</w:t>
            </w:r>
          </w:p>
          <w:p w14:paraId="7FD73B57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f_EUTRA38_SetCellPower(p_CellId, v_AbsoluteCellPowerLevel_FR1, v_AbsoluteCellPowerLevel_FR2);</w:t>
            </w:r>
          </w:p>
          <w:p w14:paraId="7FD73B58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59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14:paraId="7FD73B5A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f_EUTRA_SwitchOnUEandStartIP(p_CellId);</w:t>
            </w:r>
          </w:p>
          <w:p w14:paraId="7FD73B5B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5C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14:paraId="7FD73B5D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v_NAS_Ind := f_EUTRA_InitialRegistration_Step1_4(p_CellId, PREAMBLE, NORMAL);</w:t>
            </w:r>
          </w:p>
          <w:p w14:paraId="7FD73B5E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5F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@sic R5s194877 do extra checks now on Attach Req message sic@</w:t>
            </w:r>
          </w:p>
          <w:p w14:paraId="7FD73B60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if (not ispresent (v_NAS_Ind.Pdu.Msg.aTTACH_REQUEST.ueAddSecurityCap)){</w:t>
            </w:r>
          </w:p>
          <w:p w14:paraId="7FD73B61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f_EUTRA_SetVerdictFailOrInconc(__FILE__, __LINE__, "ueAddSecurityCap should be present for ENDC");</w:t>
            </w:r>
          </w:p>
          <w:p w14:paraId="7FD73B62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D73B63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select (v_NR_ConfigType) { // @sic R5s200421 sic@</w:t>
            </w:r>
          </w:p>
          <w:p w14:paraId="7FD73B64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case (EN_DC) {</w:t>
            </w:r>
          </w:p>
          <w:p w14:paraId="7FD73B65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cdr_EUTRA_UENetworkCap(omit))){</w:t>
            </w:r>
          </w:p>
          <w:p w14:paraId="7FD73B66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ENDC");</w:t>
            </w:r>
          </w:p>
          <w:p w14:paraId="7FD73B67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D73B68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FD73B69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case else { // other options FFS</w:t>
            </w:r>
          </w:p>
          <w:p w14:paraId="7FD73B6A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cdr_NR5GC_UENetworkCap(omit))){</w:t>
            </w:r>
          </w:p>
          <w:p w14:paraId="7FD73B6B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NR");</w:t>
            </w:r>
          </w:p>
          <w:p w14:paraId="7FD73B6C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14:paraId="7FD73B6D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else { /* @sic R5-198996 - Assumption: additional PCOs only for IRAT test cases sic@ */</w:t>
            </w:r>
          </w:p>
          <w:p w14:paraId="7FD73B6E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v_IMS_PDN_ConnEstab_FirstPDN := tsc_EUTRA_Registration_PDN1isIMS;</w:t>
            </w:r>
          </w:p>
          <w:p w14:paraId="7FD73B6F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v_IMS_PDN_ConnEstab_SecondPDN := not v_IMS_PDN_ConnEstab_FirstPDN;</w:t>
            </w:r>
          </w:p>
          <w:p w14:paraId="7FD73B70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71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f_IMS_IPCAN_SendCoOrdMsg(IMS[tsc_Index_IMS1], cms_IPCAN_IMS_IpcanInd);   // @sic R5-199103: S1-N1-mode change; IMS registration at EUTRA side sic@</w:t>
            </w:r>
          </w:p>
          <w:p w14:paraId="7FD73B72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D73B73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>if (v_IMS_PDN_ConnEstab_FirstPDN) {</w:t>
            </w:r>
          </w:p>
          <w:p w14:paraId="7FD73B74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v_AdditionalProtocolConfigOptions_FirstPDN := f_EUTRA38_NR_AdditionalProtocolConfigOptions(p_CellId, v_IMS_PDN_ConnEstab_FirstPDN,'5'H); // @sic R5s201102 sic@</w:t>
            </w:r>
          </w:p>
          <w:p w14:paraId="7FD73B75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}</w:t>
            </w:r>
          </w:p>
          <w:p w14:paraId="7FD73B76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else</w:t>
            </w:r>
          </w:p>
          <w:p w14:paraId="7FD73B77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{</w:t>
            </w:r>
          </w:p>
          <w:p w14:paraId="7FD73B78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v_AdditionalProtocolConfigOptions_FirstPDN := f_EUTRA38_NR_AdditionalProtocolConfigOptions(p_CellId, v_IMS_PDN_ConnEstab_FirstPDN); // @sic R5s201102 sic@</w:t>
            </w:r>
          </w:p>
          <w:p w14:paraId="7FD73B79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14:paraId="7FD73B7A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}</w:t>
            </w:r>
          </w:p>
          <w:p w14:paraId="7FD73B7B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14:paraId="7FD73B7C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 if (v_IMS_PDN_ConnEstab_SecondPDN) {</w:t>
            </w:r>
          </w:p>
          <w:p w14:paraId="7FD73B7D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v_AdditionalProtocolConfigOptions_FirstPDN := f_EUTRA38_NR_AdditionalProtocolConfigOptions(p_CellId, v_IMS_PDN_ConnEstab_SecondPDN,'5'H); // @sic R5s201102 sic@</w:t>
            </w:r>
          </w:p>
          <w:p w14:paraId="7FD73B7E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}</w:t>
            </w:r>
          </w:p>
          <w:p w14:paraId="7FD73B7F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else</w:t>
            </w:r>
          </w:p>
          <w:p w14:paraId="7FD73B80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{</w:t>
            </w:r>
          </w:p>
          <w:p w14:paraId="7FD73B81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v_AdditionalProtocolConfigOptions_SecondPDN := f_EUTRA38_NR_AdditionalProtocolConfigOptions(p_CellId, v_IMS_PDN_ConnEstab_SecondPDN); // @sic R5s201102 sic@</w:t>
            </w:r>
          </w:p>
          <w:p w14:paraId="7FD73B82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}</w:t>
            </w:r>
          </w:p>
          <w:p w14:paraId="7FD73B83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</w:p>
          <w:p w14:paraId="7FD73B84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</w:p>
          <w:p w14:paraId="7FD73B85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}</w:t>
            </w:r>
          </w:p>
          <w:p w14:paraId="7FD73B86" w14:textId="77777777"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7FD73B87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FD73B88" w14:textId="77777777"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73B89" w14:textId="77777777" w:rsidR="00826464" w:rsidRPr="00826464" w:rsidRDefault="00826464" w:rsidP="009240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924077">
              <w:rPr>
                <w:rFonts w:ascii="Courier New" w:hAnsi="Courier New" w:cs="Courier New"/>
                <w:lang w:eastAsia="zh-CN"/>
              </w:rPr>
              <w:t>…</w:t>
            </w:r>
          </w:p>
          <w:p w14:paraId="7FD73B8A" w14:textId="77777777" w:rsidR="0056674E" w:rsidRPr="001C599F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FD73B8C" w14:textId="77777777" w:rsidR="0056674E" w:rsidRDefault="0056674E" w:rsidP="0056674E"/>
    <w:p w14:paraId="7FD73B8D" w14:textId="77777777"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73B90" w14:textId="77777777" w:rsidR="00CF1C5C" w:rsidRDefault="00CF1C5C">
      <w:r>
        <w:separator/>
      </w:r>
    </w:p>
  </w:endnote>
  <w:endnote w:type="continuationSeparator" w:id="0">
    <w:p w14:paraId="7FD73B91" w14:textId="77777777" w:rsidR="00CF1C5C" w:rsidRDefault="00CF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73B8E" w14:textId="77777777" w:rsidR="00CF1C5C" w:rsidRDefault="00CF1C5C">
      <w:r>
        <w:separator/>
      </w:r>
    </w:p>
  </w:footnote>
  <w:footnote w:type="continuationSeparator" w:id="0">
    <w:p w14:paraId="7FD73B8F" w14:textId="77777777" w:rsidR="00CF1C5C" w:rsidRDefault="00CF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3B92" w14:textId="77777777" w:rsidR="00695808" w:rsidRDefault="00695808">
    <w:r>
      <w:t xml:space="preserve">Page </w:t>
    </w:r>
    <w:r w:rsidR="004922C0">
      <w:fldChar w:fldCharType="begin"/>
    </w:r>
    <w:r w:rsidR="00374DD4">
      <w:instrText>PAGE</w:instrText>
    </w:r>
    <w:r w:rsidR="004922C0">
      <w:fldChar w:fldCharType="separate"/>
    </w:r>
    <w:r>
      <w:rPr>
        <w:noProof/>
      </w:rPr>
      <w:t>1</w:t>
    </w:r>
    <w:r w:rsidR="004922C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3B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3B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3B9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018993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11454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5057124">
    <w:abstractNumId w:val="1"/>
  </w:num>
  <w:num w:numId="4" w16cid:durableId="437674756">
    <w:abstractNumId w:val="2"/>
  </w:num>
  <w:num w:numId="5" w16cid:durableId="1107314071">
    <w:abstractNumId w:val="3"/>
  </w:num>
  <w:num w:numId="6" w16cid:durableId="1673407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8FE"/>
    <w:rsid w:val="00007D89"/>
    <w:rsid w:val="00012C15"/>
    <w:rsid w:val="00014A58"/>
    <w:rsid w:val="00022E4A"/>
    <w:rsid w:val="0003093F"/>
    <w:rsid w:val="00030B5B"/>
    <w:rsid w:val="000339D8"/>
    <w:rsid w:val="00040BAC"/>
    <w:rsid w:val="000415E5"/>
    <w:rsid w:val="00045309"/>
    <w:rsid w:val="00054189"/>
    <w:rsid w:val="000579F6"/>
    <w:rsid w:val="00067513"/>
    <w:rsid w:val="00081992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07602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4843"/>
    <w:rsid w:val="001A7B60"/>
    <w:rsid w:val="001B3F7C"/>
    <w:rsid w:val="001B52F0"/>
    <w:rsid w:val="001B7A65"/>
    <w:rsid w:val="001C17C2"/>
    <w:rsid w:val="001C7F84"/>
    <w:rsid w:val="001E0548"/>
    <w:rsid w:val="001E2104"/>
    <w:rsid w:val="001E41F3"/>
    <w:rsid w:val="001E790C"/>
    <w:rsid w:val="001F215C"/>
    <w:rsid w:val="001F45B8"/>
    <w:rsid w:val="00206320"/>
    <w:rsid w:val="002121D7"/>
    <w:rsid w:val="002230B9"/>
    <w:rsid w:val="002241A0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4E50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C769A"/>
    <w:rsid w:val="002E472E"/>
    <w:rsid w:val="002E6A1B"/>
    <w:rsid w:val="002E799D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22C0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3934"/>
    <w:rsid w:val="005651BA"/>
    <w:rsid w:val="0056674E"/>
    <w:rsid w:val="00574F78"/>
    <w:rsid w:val="005767EB"/>
    <w:rsid w:val="00577E0E"/>
    <w:rsid w:val="005907E2"/>
    <w:rsid w:val="005910A9"/>
    <w:rsid w:val="00592D74"/>
    <w:rsid w:val="005A5A9C"/>
    <w:rsid w:val="005C2DF4"/>
    <w:rsid w:val="005C57B2"/>
    <w:rsid w:val="005E2C44"/>
    <w:rsid w:val="005E56F4"/>
    <w:rsid w:val="005E6423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77521"/>
    <w:rsid w:val="00695808"/>
    <w:rsid w:val="00696E59"/>
    <w:rsid w:val="006B3C66"/>
    <w:rsid w:val="006B46FB"/>
    <w:rsid w:val="006B6F80"/>
    <w:rsid w:val="006C072F"/>
    <w:rsid w:val="006C0D58"/>
    <w:rsid w:val="006C5486"/>
    <w:rsid w:val="006E21FB"/>
    <w:rsid w:val="006E5904"/>
    <w:rsid w:val="006E7C27"/>
    <w:rsid w:val="006F12DB"/>
    <w:rsid w:val="006F1B18"/>
    <w:rsid w:val="006F4AD0"/>
    <w:rsid w:val="006F515B"/>
    <w:rsid w:val="00707422"/>
    <w:rsid w:val="00723B13"/>
    <w:rsid w:val="00726871"/>
    <w:rsid w:val="0073066D"/>
    <w:rsid w:val="00732F5A"/>
    <w:rsid w:val="00734645"/>
    <w:rsid w:val="0074081F"/>
    <w:rsid w:val="00743CC2"/>
    <w:rsid w:val="00744007"/>
    <w:rsid w:val="0074552A"/>
    <w:rsid w:val="00745C21"/>
    <w:rsid w:val="007469F8"/>
    <w:rsid w:val="00747E9E"/>
    <w:rsid w:val="00754736"/>
    <w:rsid w:val="00756319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3B42"/>
    <w:rsid w:val="007D6A07"/>
    <w:rsid w:val="007F10FE"/>
    <w:rsid w:val="007F7259"/>
    <w:rsid w:val="007F7B3D"/>
    <w:rsid w:val="00800809"/>
    <w:rsid w:val="008040A8"/>
    <w:rsid w:val="00807EA0"/>
    <w:rsid w:val="008143FA"/>
    <w:rsid w:val="00823406"/>
    <w:rsid w:val="00826464"/>
    <w:rsid w:val="008279FA"/>
    <w:rsid w:val="00837090"/>
    <w:rsid w:val="00844D9F"/>
    <w:rsid w:val="008626E7"/>
    <w:rsid w:val="00870BC6"/>
    <w:rsid w:val="00870EE7"/>
    <w:rsid w:val="00870FEF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077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5B9C"/>
    <w:rsid w:val="009D4C32"/>
    <w:rsid w:val="009D53BE"/>
    <w:rsid w:val="009D545A"/>
    <w:rsid w:val="009E3297"/>
    <w:rsid w:val="009E4308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35607"/>
    <w:rsid w:val="00A44730"/>
    <w:rsid w:val="00A47E70"/>
    <w:rsid w:val="00A50CF0"/>
    <w:rsid w:val="00A521EC"/>
    <w:rsid w:val="00A63A85"/>
    <w:rsid w:val="00A7071B"/>
    <w:rsid w:val="00A71099"/>
    <w:rsid w:val="00A73DCB"/>
    <w:rsid w:val="00A7671C"/>
    <w:rsid w:val="00A81CBC"/>
    <w:rsid w:val="00A9176F"/>
    <w:rsid w:val="00A91C69"/>
    <w:rsid w:val="00AA076F"/>
    <w:rsid w:val="00AA2CBC"/>
    <w:rsid w:val="00AB66B1"/>
    <w:rsid w:val="00AC2713"/>
    <w:rsid w:val="00AC5820"/>
    <w:rsid w:val="00AD1CD8"/>
    <w:rsid w:val="00AF01A9"/>
    <w:rsid w:val="00AF036B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822A8"/>
    <w:rsid w:val="00B86896"/>
    <w:rsid w:val="00B871E5"/>
    <w:rsid w:val="00B87461"/>
    <w:rsid w:val="00B951D3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BE1E94"/>
    <w:rsid w:val="00C03551"/>
    <w:rsid w:val="00C056E5"/>
    <w:rsid w:val="00C07CA3"/>
    <w:rsid w:val="00C11ECC"/>
    <w:rsid w:val="00C14E2E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682"/>
    <w:rsid w:val="00CE6FBF"/>
    <w:rsid w:val="00CE79B5"/>
    <w:rsid w:val="00CF1C5C"/>
    <w:rsid w:val="00CF540D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44A90"/>
    <w:rsid w:val="00D50255"/>
    <w:rsid w:val="00D66520"/>
    <w:rsid w:val="00D76191"/>
    <w:rsid w:val="00D84AE9"/>
    <w:rsid w:val="00D97CFA"/>
    <w:rsid w:val="00DA0DBE"/>
    <w:rsid w:val="00DA1FC7"/>
    <w:rsid w:val="00DA4CBE"/>
    <w:rsid w:val="00DB258A"/>
    <w:rsid w:val="00DB2C64"/>
    <w:rsid w:val="00DB3990"/>
    <w:rsid w:val="00DB3B9F"/>
    <w:rsid w:val="00DC0AEF"/>
    <w:rsid w:val="00DC1313"/>
    <w:rsid w:val="00DC2CBF"/>
    <w:rsid w:val="00DC33E8"/>
    <w:rsid w:val="00DD34E0"/>
    <w:rsid w:val="00DD4D0C"/>
    <w:rsid w:val="00DD5440"/>
    <w:rsid w:val="00DD6C67"/>
    <w:rsid w:val="00DE12D9"/>
    <w:rsid w:val="00DE211A"/>
    <w:rsid w:val="00DE34CF"/>
    <w:rsid w:val="00E02E82"/>
    <w:rsid w:val="00E06DA9"/>
    <w:rsid w:val="00E10FBE"/>
    <w:rsid w:val="00E13F3D"/>
    <w:rsid w:val="00E216E6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87946"/>
    <w:rsid w:val="00E9177E"/>
    <w:rsid w:val="00E93810"/>
    <w:rsid w:val="00EA51E8"/>
    <w:rsid w:val="00EB09B7"/>
    <w:rsid w:val="00EB394A"/>
    <w:rsid w:val="00EB397C"/>
    <w:rsid w:val="00EB6030"/>
    <w:rsid w:val="00EC6DB7"/>
    <w:rsid w:val="00ED4A3F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8417E"/>
    <w:rsid w:val="00FA0AC9"/>
    <w:rsid w:val="00FB0699"/>
    <w:rsid w:val="00FB2005"/>
    <w:rsid w:val="00FB6386"/>
    <w:rsid w:val="00FB6D58"/>
    <w:rsid w:val="00FC7A00"/>
    <w:rsid w:val="00FE4C17"/>
    <w:rsid w:val="00FE6991"/>
    <w:rsid w:val="00FF4297"/>
    <w:rsid w:val="00FF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D739D1"/>
  <w15:docId w15:val="{98E57017-2906-4C2E-A709-9E6B9DAB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1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9</Pages>
  <Words>3024</Words>
  <Characters>17241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367</cp:revision>
  <cp:lastPrinted>1900-01-01T00:00:00Z</cp:lastPrinted>
  <dcterms:created xsi:type="dcterms:W3CDTF">2022-12-12T09:24:00Z</dcterms:created>
  <dcterms:modified xsi:type="dcterms:W3CDTF">2024-01-05T16:17:00Z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