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6A1F1" w14:textId="5CE9F5BC" w:rsidR="00322C83" w:rsidRDefault="00322C83" w:rsidP="009D7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0A4962" w:rsidRPr="000A4962">
        <w:rPr>
          <w:b/>
          <w:bCs/>
          <w:i/>
          <w:iCs/>
          <w:sz w:val="28"/>
          <w:szCs w:val="28"/>
        </w:rPr>
        <w:t>R5s240081</w:t>
      </w:r>
    </w:p>
    <w:p w14:paraId="4F5F9B0D" w14:textId="77777777" w:rsidR="00322C83" w:rsidRDefault="00000000" w:rsidP="00322C8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22C83" w:rsidRPr="00BA51D9">
          <w:rPr>
            <w:b/>
            <w:noProof/>
            <w:sz w:val="24"/>
          </w:rPr>
          <w:t>Online</w:t>
        </w:r>
      </w:fldSimple>
      <w:r w:rsidR="00322C83">
        <w:rPr>
          <w:b/>
          <w:noProof/>
          <w:sz w:val="24"/>
        </w:rPr>
        <w:t xml:space="preserve">, </w:t>
      </w:r>
      <w:r w:rsidR="00322C83">
        <w:fldChar w:fldCharType="begin"/>
      </w:r>
      <w:r w:rsidR="00322C83">
        <w:instrText xml:space="preserve"> DOCPROPERTY  Country  \* MERGEFORMAT </w:instrText>
      </w:r>
      <w:r w:rsidR="00322C83">
        <w:fldChar w:fldCharType="end"/>
      </w:r>
      <w:r w:rsidR="00322C83">
        <w:rPr>
          <w:b/>
          <w:noProof/>
          <w:sz w:val="24"/>
        </w:rPr>
        <w:t xml:space="preserve">, </w:t>
      </w:r>
      <w:fldSimple w:instr=" DOCPROPERTY  StartDate  \* MERGEFORMAT ">
        <w:r w:rsidR="00322C83">
          <w:rPr>
            <w:b/>
            <w:noProof/>
            <w:sz w:val="24"/>
          </w:rPr>
          <w:t>8</w:t>
        </w:r>
        <w:r w:rsidR="00322C83" w:rsidRPr="00BA51D9">
          <w:rPr>
            <w:b/>
            <w:noProof/>
            <w:sz w:val="24"/>
          </w:rPr>
          <w:t>th Dec 20</w:t>
        </w:r>
        <w:r w:rsidR="00322C83">
          <w:rPr>
            <w:b/>
            <w:noProof/>
            <w:sz w:val="24"/>
          </w:rPr>
          <w:t>23</w:t>
        </w:r>
      </w:fldSimple>
      <w:r w:rsidR="00322C83">
        <w:rPr>
          <w:b/>
          <w:noProof/>
          <w:sz w:val="24"/>
        </w:rPr>
        <w:t xml:space="preserve"> - </w:t>
      </w:r>
      <w:fldSimple w:instr=" DOCPROPERTY  EndDate  \* MERGEFORMAT ">
        <w:r w:rsidR="00322C83" w:rsidRPr="00BA51D9">
          <w:rPr>
            <w:b/>
            <w:noProof/>
            <w:sz w:val="24"/>
          </w:rPr>
          <w:t>31st Dec 202</w:t>
        </w:r>
        <w:r w:rsidR="00322C83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01D2B8A4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FC023E">
                <w:rPr>
                  <w:b/>
                  <w:noProof/>
                  <w:sz w:val="28"/>
                </w:rPr>
                <w:t>4</w:t>
              </w:r>
              <w:r w:rsidR="00D115C6">
                <w:rPr>
                  <w:b/>
                  <w:noProof/>
                  <w:sz w:val="28"/>
                </w:rPr>
                <w:t>.</w:t>
              </w:r>
              <w:r w:rsidR="00FC023E">
                <w:rPr>
                  <w:b/>
                  <w:noProof/>
                  <w:sz w:val="28"/>
                </w:rPr>
                <w:t>229</w:t>
              </w:r>
              <w:r w:rsidR="000460FA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72E8A37B" w:rsidR="000460FA" w:rsidRPr="000A4962" w:rsidRDefault="000A4962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A4962">
              <w:rPr>
                <w:rFonts w:cs="Arial"/>
                <w:b/>
                <w:bCs/>
                <w:color w:val="000000"/>
                <w:sz w:val="28"/>
                <w:szCs w:val="28"/>
              </w:rPr>
              <w:t>0941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1062A9BB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770FAA">
                <w:rPr>
                  <w:b/>
                  <w:noProof/>
                  <w:sz w:val="28"/>
                </w:rPr>
                <w:t>4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0FA39FD3" w:rsidR="00063162" w:rsidRDefault="00000000" w:rsidP="000631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0503A">
                <w:t xml:space="preserve">Correction to </w:t>
              </w:r>
              <w:r w:rsidR="00905D3A">
                <w:t xml:space="preserve">IMS </w:t>
              </w:r>
              <w:r w:rsidR="0040503A">
                <w:t>testcase</w:t>
              </w:r>
              <w:r w:rsidR="00905D3A">
                <w:t xml:space="preserve"> 10.6</w:t>
              </w:r>
              <w:r w:rsidR="0040503A">
                <w:t xml:space="preserve"> </w:t>
              </w:r>
            </w:fldSimple>
          </w:p>
        </w:tc>
      </w:tr>
      <w:tr w:rsidR="00063162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63162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63162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61693393" w:rsidR="00BD7216" w:rsidRDefault="00BD7216" w:rsidP="00063162">
            <w:pPr>
              <w:pStyle w:val="CRCoverPage"/>
              <w:spacing w:after="0"/>
              <w:ind w:left="100"/>
              <w:rPr>
                <w:noProof/>
              </w:rPr>
            </w:pPr>
            <w:r w:rsidRPr="00BD7216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63162" w:rsidRDefault="00063162" w:rsidP="000631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63162" w:rsidRDefault="00063162" w:rsidP="000631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0A81D984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D7216">
              <w:t>4-01-05</w:t>
            </w:r>
          </w:p>
        </w:tc>
      </w:tr>
      <w:tr w:rsidR="00063162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18D1E63F" w:rsidR="00063162" w:rsidRPr="00EE664E" w:rsidRDefault="0040503A" w:rsidP="000631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63162" w:rsidRDefault="00063162" w:rsidP="000631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63162" w:rsidRDefault="00063162" w:rsidP="000631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3C10B62A" w:rsidR="00063162" w:rsidRDefault="00000000" w:rsidP="000631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3162">
                <w:rPr>
                  <w:noProof/>
                </w:rPr>
                <w:t>Rel-1</w:t>
              </w:r>
              <w:r w:rsidR="00F051E5">
                <w:rPr>
                  <w:noProof/>
                </w:rPr>
                <w:t>7</w:t>
              </w:r>
            </w:fldSimple>
          </w:p>
        </w:tc>
      </w:tr>
      <w:tr w:rsidR="00063162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63162" w:rsidRDefault="00063162" w:rsidP="000631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63162" w:rsidRDefault="00063162" w:rsidP="000631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63162" w:rsidRPr="007C2097" w:rsidRDefault="00063162" w:rsidP="000631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63162" w14:paraId="4F28E2EC" w14:textId="77777777" w:rsidTr="00E121FF">
        <w:tc>
          <w:tcPr>
            <w:tcW w:w="1843" w:type="dxa"/>
          </w:tcPr>
          <w:p w14:paraId="2A91F691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022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566022" w:rsidRDefault="00566022" w:rsidP="0056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3334A9CA" w:rsidR="00566022" w:rsidRPr="00651D87" w:rsidRDefault="00651D87" w:rsidP="00651D8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MCC160 implementation of TTCN CR R5s230615 misses to incorporate Change 3</w:t>
            </w:r>
            <w:r w:rsidR="00CC3365">
              <w:rPr>
                <w:rFonts w:cs="Arial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as the changed function </w:t>
            </w:r>
            <w:r w:rsidRPr="00031534">
              <w:rPr>
                <w:rFonts w:cs="Arial"/>
                <w:bCs/>
                <w:lang w:eastAsia="de-DE"/>
              </w:rPr>
              <w:t>f_IMS_EmergencyCallSetup_NR5GC_A_6_Step2ToEnd</w:t>
            </w:r>
            <w:r>
              <w:rPr>
                <w:rFonts w:cs="Arial"/>
                <w:bCs/>
                <w:lang w:eastAsia="de-DE"/>
              </w:rPr>
              <w:t xml:space="preserve"> is not used in test case 10.6</w:t>
            </w:r>
            <w:r>
              <w:rPr>
                <w:rFonts w:cs="Arial"/>
                <w:lang w:eastAsia="zh-CN"/>
              </w:rPr>
              <w:t xml:space="preserve"> therefore provided solution is not effective</w:t>
            </w:r>
          </w:p>
        </w:tc>
      </w:tr>
      <w:tr w:rsidR="00566022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566022" w:rsidRDefault="00566022" w:rsidP="0056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566022" w:rsidRPr="00D268E5" w:rsidRDefault="00566022" w:rsidP="0056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022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566022" w:rsidRDefault="00566022" w:rsidP="0056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73B2E2D9" w:rsidR="00566022" w:rsidRPr="00D268E5" w:rsidRDefault="00E21195" w:rsidP="00566022">
            <w:pPr>
              <w:pStyle w:val="CRCoverPage"/>
              <w:spacing w:after="0"/>
              <w:rPr>
                <w:noProof/>
              </w:rPr>
            </w:pPr>
            <w:r w:rsidRPr="00E21195">
              <w:rPr>
                <w:rFonts w:cs="Arial"/>
                <w:lang w:val="en-US" w:eastAsia="zh-CN"/>
              </w:rPr>
              <w:t xml:space="preserve">Voice bearer added </w:t>
            </w:r>
            <w:r w:rsidRPr="00E21195">
              <w:t>(and so RTP/RTCP loopback already started) before sending</w:t>
            </w:r>
            <w:r>
              <w:t xml:space="preserve"> </w:t>
            </w:r>
            <w:r w:rsidRPr="00E21195">
              <w:t>Emergency call setup messages in A.6</w:t>
            </w:r>
          </w:p>
        </w:tc>
      </w:tr>
      <w:tr w:rsidR="00566022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566022" w:rsidRDefault="00566022" w:rsidP="0056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566022" w:rsidRPr="00D268E5" w:rsidRDefault="00566022" w:rsidP="0056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022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566022" w:rsidRDefault="00566022" w:rsidP="0056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3E59C06A" w:rsidR="00566022" w:rsidRPr="00D268E5" w:rsidRDefault="00566022" w:rsidP="00566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063162" w14:paraId="4A9FEABC" w14:textId="77777777" w:rsidTr="00E121FF">
        <w:tc>
          <w:tcPr>
            <w:tcW w:w="2694" w:type="dxa"/>
            <w:gridSpan w:val="2"/>
          </w:tcPr>
          <w:p w14:paraId="660C409D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7178419C" w:rsidR="00063162" w:rsidRDefault="00C02E91" w:rsidP="0047006A">
            <w:pPr>
              <w:pStyle w:val="CRCoverPage"/>
              <w:spacing w:after="0"/>
              <w:rPr>
                <w:noProof/>
              </w:rPr>
            </w:pPr>
            <w:r w:rsidRPr="00C02E91">
              <w:rPr>
                <w:noProof/>
              </w:rPr>
              <w:t>10.6.NR5GC</w:t>
            </w:r>
          </w:p>
        </w:tc>
      </w:tr>
      <w:tr w:rsidR="00063162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63162" w:rsidRDefault="00063162" w:rsidP="000631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63162" w:rsidRDefault="00063162" w:rsidP="000631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3162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63162" w:rsidRDefault="00063162" w:rsidP="000631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63162" w:rsidRDefault="00063162" w:rsidP="00063162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63162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1869F66F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03ACD4BD" w:rsidR="00063162" w:rsidRDefault="0047006A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63162" w:rsidRDefault="00063162" w:rsidP="0006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7D0397AE" w:rsidR="00063162" w:rsidRDefault="00F01A0C" w:rsidP="00063162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  <w:r w:rsidR="00A40CFB">
              <w:rPr>
                <w:rFonts w:cs="Arial"/>
                <w:noProof/>
              </w:rPr>
              <w:t xml:space="preserve"> </w:t>
            </w:r>
          </w:p>
        </w:tc>
      </w:tr>
      <w:tr w:rsidR="00063162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63162" w:rsidRDefault="00063162" w:rsidP="0006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63162" w:rsidRDefault="00063162" w:rsidP="00063162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63162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63162" w:rsidRDefault="00063162" w:rsidP="00063162">
            <w:pPr>
              <w:pStyle w:val="CRCoverPage"/>
              <w:spacing w:after="0"/>
              <w:rPr>
                <w:noProof/>
              </w:rPr>
            </w:pPr>
          </w:p>
        </w:tc>
      </w:tr>
      <w:tr w:rsidR="00063162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0886A5B3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3162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63162" w:rsidRPr="008863B9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63162" w:rsidRPr="008863B9" w:rsidRDefault="00063162" w:rsidP="000631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3162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C00838" w14:textId="77777777" w:rsidR="00063162" w:rsidRPr="003C4E4F" w:rsidRDefault="00063162" w:rsidP="00063162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5362263"/>
      <w:bookmarkStart w:id="1" w:name="_Toc106975634"/>
      <w:bookmarkStart w:id="2" w:name="_Toc109680267"/>
      <w:bookmarkStart w:id="3" w:name="_Toc122623878"/>
      <w:bookmarkStart w:id="4" w:name="_Toc138838543"/>
      <w:bookmarkStart w:id="5" w:name="_Toc122434493"/>
      <w:bookmarkStart w:id="6" w:name="_Toc295288970"/>
      <w:bookmarkStart w:id="7" w:name="_Toc325725665"/>
      <w:r w:rsidRPr="003C4E4F"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6CBFC05B" w14:textId="684149BC" w:rsidR="005E2854" w:rsidRDefault="0006316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5E2854" w:rsidRPr="00D14B2D">
        <w:rPr>
          <w:rFonts w:ascii="Arial" w:hAnsi="Arial" w:cs="Arial"/>
          <w:i/>
          <w:iCs/>
        </w:rPr>
        <w:t>Table of Contents</w:t>
      </w:r>
      <w:r w:rsidR="005E2854">
        <w:tab/>
      </w:r>
      <w:r w:rsidR="005E2854">
        <w:fldChar w:fldCharType="begin"/>
      </w:r>
      <w:r w:rsidR="005E2854">
        <w:instrText xml:space="preserve"> PAGEREF _Toc155362263 \h </w:instrText>
      </w:r>
      <w:r w:rsidR="005E2854">
        <w:fldChar w:fldCharType="separate"/>
      </w:r>
      <w:r w:rsidR="005E2854">
        <w:t>2</w:t>
      </w:r>
      <w:r w:rsidR="005E2854">
        <w:fldChar w:fldCharType="end"/>
      </w:r>
    </w:p>
    <w:p w14:paraId="1343630A" w14:textId="0046C662" w:rsidR="005E2854" w:rsidRDefault="005E2854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D14B2D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D14B2D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_Toc155362264 \h </w:instrText>
      </w:r>
      <w:r>
        <w:fldChar w:fldCharType="separate"/>
      </w:r>
      <w:r>
        <w:t>3</w:t>
      </w:r>
      <w:r>
        <w:fldChar w:fldCharType="end"/>
      </w:r>
    </w:p>
    <w:p w14:paraId="1B3B3367" w14:textId="309D0EFD" w:rsidR="005E2854" w:rsidRDefault="005E2854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D14B2D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D14B2D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_Toc155362265 \h </w:instrText>
      </w:r>
      <w:r>
        <w:fldChar w:fldCharType="separate"/>
      </w:r>
      <w:r>
        <w:t>3</w:t>
      </w:r>
      <w:r>
        <w:fldChar w:fldCharType="end"/>
      </w:r>
    </w:p>
    <w:p w14:paraId="492FB5CF" w14:textId="279561BC" w:rsidR="005E2854" w:rsidRDefault="005E285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D14B2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D14B2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_Toc155362266 \h </w:instrText>
      </w:r>
      <w:r>
        <w:fldChar w:fldCharType="separate"/>
      </w:r>
      <w:r>
        <w:t>3</w:t>
      </w:r>
      <w:r>
        <w:fldChar w:fldCharType="end"/>
      </w:r>
    </w:p>
    <w:p w14:paraId="2B96C89B" w14:textId="465E934D" w:rsidR="00063162" w:rsidRPr="003C4E4F" w:rsidRDefault="00063162" w:rsidP="00063162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529A99FB" w14:textId="77777777" w:rsidR="00063162" w:rsidRPr="003C4E4F" w:rsidRDefault="00063162" w:rsidP="00063162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8" w:name="_Toc122434485"/>
      <w:bookmarkStart w:id="9" w:name="_Toc155362264"/>
      <w:r w:rsidRPr="003C4E4F">
        <w:rPr>
          <w:rFonts w:cs="Arial"/>
          <w:b/>
          <w:lang w:eastAsia="ja-JP"/>
        </w:rPr>
        <w:lastRenderedPageBreak/>
        <w:t>Overview</w:t>
      </w:r>
      <w:bookmarkEnd w:id="8"/>
      <w:bookmarkEnd w:id="9"/>
    </w:p>
    <w:p w14:paraId="18721A5B" w14:textId="77777777" w:rsidR="00613C17" w:rsidRPr="00613C17" w:rsidRDefault="00613C17" w:rsidP="00613C1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613C17">
        <w:rPr>
          <w:rFonts w:cs="Arial"/>
        </w:rPr>
        <w:t xml:space="preserve">This document lists all the changes needed to correct issues in the ATS </w:t>
      </w:r>
      <w:r w:rsidRPr="00613C17">
        <w:rPr>
          <w:rFonts w:cs="Arial"/>
          <w:lang w:eastAsia="ja-JP"/>
        </w:rPr>
        <w:t xml:space="preserve">iwd-TTCN3-B2022-09_D23wk49 </w:t>
      </w:r>
      <w:r w:rsidRPr="00613C17">
        <w:rPr>
          <w:rFonts w:cs="Arial"/>
        </w:rPr>
        <w:t>related to the title of this CR.</w:t>
      </w:r>
    </w:p>
    <w:p w14:paraId="4BCD9E2B" w14:textId="3D6A8CB0" w:rsidR="00063162" w:rsidRPr="002F1211" w:rsidRDefault="00613C17" w:rsidP="002F121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color w:val="0000FF"/>
          <w:u w:val="single"/>
          <w:lang w:eastAsia="ja-JP"/>
        </w:rPr>
      </w:pPr>
      <w:r w:rsidRPr="00613C17">
        <w:rPr>
          <w:rFonts w:cs="Arial"/>
          <w:b/>
          <w:sz w:val="24"/>
          <w:lang w:eastAsia="ja-JP"/>
        </w:rPr>
        <w:t>Contact:</w:t>
      </w:r>
      <w:r w:rsidRPr="00613C17">
        <w:rPr>
          <w:rFonts w:cs="Arial"/>
          <w:b/>
          <w:sz w:val="24"/>
          <w:lang w:eastAsia="ja-JP"/>
        </w:rPr>
        <w:tab/>
      </w:r>
      <w:bookmarkStart w:id="10" w:name="_Hlk90298041"/>
      <w:r w:rsidRPr="00613C17">
        <w:rPr>
          <w:rFonts w:cs="Arial"/>
          <w:sz w:val="24"/>
          <w:lang w:eastAsia="ja-JP"/>
        </w:rPr>
        <w:t>Kalahasti, Narendra</w:t>
      </w:r>
      <w:r w:rsidRPr="00613C17">
        <w:rPr>
          <w:rFonts w:cs="Arial"/>
          <w:sz w:val="24"/>
          <w:lang w:eastAsia="ja-JP"/>
        </w:rPr>
        <w:br/>
      </w:r>
      <w:r w:rsidRPr="00613C17">
        <w:rPr>
          <w:rFonts w:cs="Arial"/>
          <w:b/>
          <w:lang w:eastAsia="ja-JP"/>
        </w:rPr>
        <w:tab/>
      </w:r>
      <w:hyperlink r:id="rId18" w:history="1">
        <w:r w:rsidRPr="00613C17">
          <w:rPr>
            <w:rStyle w:val="Hyperlink"/>
            <w:rFonts w:cs="Arial"/>
            <w:lang w:eastAsia="ja-JP"/>
          </w:rPr>
          <w:t>Narendra.Kalahasti@anritsu.com</w:t>
        </w:r>
      </w:hyperlink>
      <w:bookmarkEnd w:id="10"/>
    </w:p>
    <w:p w14:paraId="2A39B68F" w14:textId="77777777" w:rsidR="00063162" w:rsidRDefault="00063162" w:rsidP="0006316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11" w:name="_Toc122434488"/>
      <w:bookmarkStart w:id="12" w:name="_Toc295288959"/>
      <w:bookmarkStart w:id="13" w:name="_Toc155362265"/>
      <w:r w:rsidRPr="003C4E4F">
        <w:rPr>
          <w:rFonts w:cs="Arial"/>
          <w:b/>
        </w:rPr>
        <w:t>Corrections require</w:t>
      </w:r>
      <w:bookmarkEnd w:id="11"/>
      <w:bookmarkEnd w:id="12"/>
      <w:r w:rsidRPr="003C4E4F">
        <w:rPr>
          <w:rFonts w:cs="Arial"/>
          <w:b/>
        </w:rPr>
        <w:t>d</w:t>
      </w:r>
      <w:bookmarkEnd w:id="13"/>
    </w:p>
    <w:p w14:paraId="666DF4C2" w14:textId="77777777" w:rsidR="002F1211" w:rsidRDefault="002F1211" w:rsidP="002F121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53462695"/>
      <w:bookmarkStart w:id="15" w:name="_Toc155362266"/>
      <w:r>
        <w:rPr>
          <w:b/>
          <w:lang w:val="pt-BR"/>
        </w:rPr>
        <w:t>Change 1</w:t>
      </w:r>
      <w:bookmarkEnd w:id="14"/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F1211" w14:paraId="1A769349" w14:textId="77777777" w:rsidTr="00293011">
        <w:trPr>
          <w:trHeight w:val="447"/>
        </w:trPr>
        <w:tc>
          <w:tcPr>
            <w:tcW w:w="1985" w:type="dxa"/>
          </w:tcPr>
          <w:p w14:paraId="2353A91E" w14:textId="77777777" w:rsidR="002F1211" w:rsidRPr="00E751F5" w:rsidRDefault="002F1211" w:rsidP="0029301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B8BBA4A" w14:textId="6162EBB5" w:rsidR="00796DB9" w:rsidRPr="00796DB9" w:rsidRDefault="00796DB9" w:rsidP="00293011">
            <w:pPr>
              <w:spacing w:after="0"/>
              <w:rPr>
                <w:rFonts w:ascii="Arial" w:hAnsi="Arial" w:cs="Arial"/>
                <w:lang w:eastAsia="de-DE"/>
              </w:rPr>
            </w:pPr>
            <w:r w:rsidRPr="00796DB9">
              <w:rPr>
                <w:rFonts w:ascii="Arial" w:hAnsi="Arial" w:cs="Arial"/>
                <w:lang w:eastAsia="de-DE"/>
              </w:rPr>
              <w:t>f_TC_10_6_NR5GC_IMS2</w:t>
            </w:r>
          </w:p>
        </w:tc>
      </w:tr>
      <w:tr w:rsidR="002F1211" w14:paraId="2E27635B" w14:textId="77777777" w:rsidTr="00293011">
        <w:trPr>
          <w:trHeight w:val="452"/>
        </w:trPr>
        <w:tc>
          <w:tcPr>
            <w:tcW w:w="1985" w:type="dxa"/>
          </w:tcPr>
          <w:p w14:paraId="51FD084C" w14:textId="77777777" w:rsidR="002F1211" w:rsidRPr="00E751F5" w:rsidRDefault="002F1211" w:rsidP="0029301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3FA8E07" w14:textId="56AAC8C7" w:rsidR="00F82D67" w:rsidRPr="00F82D67" w:rsidRDefault="00CC3365" w:rsidP="00F82D67">
            <w:pPr>
              <w:pStyle w:val="CRCoverPage"/>
              <w:spacing w:after="0"/>
            </w:pPr>
            <w:r>
              <w:rPr>
                <w:rFonts w:cs="Arial"/>
                <w:lang w:eastAsia="zh-CN"/>
              </w:rPr>
              <w:t xml:space="preserve">MCC160 implementation of TTCN CR R5s230615 misses to incorporate Change 3, as the changed function </w:t>
            </w:r>
            <w:r w:rsidRPr="00031534">
              <w:rPr>
                <w:rFonts w:cs="Arial"/>
                <w:bCs/>
                <w:lang w:eastAsia="de-DE"/>
              </w:rPr>
              <w:t>f_IMS_EmergencyCallSetup_NR5GC_A_6_Step2ToEnd</w:t>
            </w:r>
            <w:r>
              <w:rPr>
                <w:rFonts w:cs="Arial"/>
                <w:bCs/>
                <w:lang w:eastAsia="de-DE"/>
              </w:rPr>
              <w:t xml:space="preserve"> is not used in test case 10.6</w:t>
            </w:r>
            <w:r>
              <w:rPr>
                <w:rFonts w:cs="Arial"/>
                <w:lang w:eastAsia="zh-CN"/>
              </w:rPr>
              <w:t xml:space="preserve"> therefore provided solution is not effective</w:t>
            </w:r>
          </w:p>
        </w:tc>
      </w:tr>
      <w:tr w:rsidR="002F1211" w14:paraId="655495CA" w14:textId="77777777" w:rsidTr="00293011">
        <w:tc>
          <w:tcPr>
            <w:tcW w:w="1985" w:type="dxa"/>
          </w:tcPr>
          <w:p w14:paraId="381B7878" w14:textId="77777777" w:rsidR="002F1211" w:rsidRPr="00E751F5" w:rsidRDefault="002F1211" w:rsidP="0029301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0E96857" w14:textId="76BB4251" w:rsidR="00E21195" w:rsidRPr="00E21195" w:rsidRDefault="00E21195" w:rsidP="00293011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E21195">
              <w:rPr>
                <w:rFonts w:cs="Arial"/>
                <w:lang w:val="en-US" w:eastAsia="zh-CN"/>
              </w:rPr>
              <w:t xml:space="preserve">Voice bearer added </w:t>
            </w:r>
            <w:r w:rsidRPr="00E21195">
              <w:t>(and so RTP/RTCP loopback already started) before sending</w:t>
            </w:r>
            <w:r>
              <w:t xml:space="preserve"> </w:t>
            </w:r>
            <w:r w:rsidRPr="00E21195">
              <w:t>Emergency call setup messages in A.6</w:t>
            </w:r>
          </w:p>
        </w:tc>
      </w:tr>
      <w:tr w:rsidR="002F1211" w14:paraId="64951A3A" w14:textId="77777777" w:rsidTr="00293011">
        <w:tc>
          <w:tcPr>
            <w:tcW w:w="1985" w:type="dxa"/>
          </w:tcPr>
          <w:p w14:paraId="79034B75" w14:textId="77777777" w:rsidR="002F1211" w:rsidRPr="00E751F5" w:rsidRDefault="002F1211" w:rsidP="0029301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E72C8FC" w14:textId="5512C455" w:rsidR="002F1211" w:rsidRPr="00E751F5" w:rsidRDefault="005E53A2" w:rsidP="00293011">
            <w:pPr>
              <w:spacing w:after="0"/>
              <w:rPr>
                <w:rFonts w:ascii="Arial" w:hAnsi="Arial" w:cs="Arial"/>
                <w:noProof/>
              </w:rPr>
            </w:pPr>
            <w:r w:rsidRPr="005E53A2">
              <w:rPr>
                <w:rFonts w:ascii="Arial" w:hAnsi="Arial" w:cs="Arial"/>
                <w:noProof/>
              </w:rPr>
              <w:t>IMS_NR5GC_EmergencyCallTestcases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2F1211" w:rsidRPr="00E751F5" w14:paraId="543179BD" w14:textId="77777777" w:rsidTr="00293011">
        <w:tc>
          <w:tcPr>
            <w:tcW w:w="1985" w:type="dxa"/>
          </w:tcPr>
          <w:p w14:paraId="471C0321" w14:textId="77777777" w:rsidR="002F1211" w:rsidRPr="00E751F5" w:rsidRDefault="002F1211" w:rsidP="0029301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8B0DD96" w14:textId="77777777" w:rsidR="002F1211" w:rsidRPr="00E751F5" w:rsidRDefault="002F1211" w:rsidP="00293011">
            <w:pPr>
              <w:rPr>
                <w:rFonts w:ascii="Arial" w:hAnsi="Arial"/>
                <w:highlight w:val="cyan"/>
              </w:rPr>
            </w:pPr>
          </w:p>
        </w:tc>
      </w:tr>
    </w:tbl>
    <w:p w14:paraId="091834FC" w14:textId="77777777" w:rsidR="002F1211" w:rsidRDefault="002F1211" w:rsidP="002F1211">
      <w:pPr>
        <w:rPr>
          <w:noProof/>
        </w:rPr>
      </w:pPr>
    </w:p>
    <w:p w14:paraId="00B55B8D" w14:textId="77777777" w:rsidR="002F1211" w:rsidRDefault="002F1211" w:rsidP="002F121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F1211" w14:paraId="688A8267" w14:textId="77777777" w:rsidTr="0029301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1A4C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614FA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E21195">
              <w:rPr>
                <w:rFonts w:ascii="Arial" w:hAnsi="Arial" w:cs="Arial"/>
                <w:lang w:eastAsia="de-DE"/>
              </w:rPr>
              <w:t>function f_TC_10_6_NR5GC_IMS2() runs on IMS_PTC</w:t>
            </w:r>
          </w:p>
          <w:p w14:paraId="774ECD91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</w:t>
            </w:r>
            <w:proofErr w:type="gramStart"/>
            <w:r w:rsidRPr="00E21195">
              <w:rPr>
                <w:rFonts w:ascii="Arial" w:hAnsi="Arial" w:cs="Arial"/>
                <w:lang w:eastAsia="de-DE"/>
              </w:rPr>
              <w:t>{ /</w:t>
            </w:r>
            <w:proofErr w:type="gramEnd"/>
            <w:r w:rsidRPr="00E21195">
              <w:rPr>
                <w:rFonts w:ascii="Arial" w:hAnsi="Arial" w:cs="Arial"/>
                <w:lang w:eastAsia="de-DE"/>
              </w:rPr>
              <w:t>* IMS implementation for PDN2 - Emergency call */</w:t>
            </w:r>
          </w:p>
          <w:p w14:paraId="7077868D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4AEC91BB" w14:textId="2B767476" w:rsidR="001614FA" w:rsidRPr="00E21195" w:rsidRDefault="001614FA" w:rsidP="000A4962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>&lt;&lt;skipped code&gt;&gt;</w:t>
            </w:r>
            <w:r w:rsidR="000A4962">
              <w:rPr>
                <w:rFonts w:ascii="Arial" w:hAnsi="Arial" w:cs="Arial"/>
                <w:lang w:eastAsia="de-DE"/>
              </w:rPr>
              <w:tab/>
            </w:r>
          </w:p>
          <w:p w14:paraId="0AFBF3B2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09F989C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f_IMS_CallReleaseMT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v_ContactUrlUE</w:t>
            </w:r>
            <w:proofErr w:type="spellEnd"/>
            <w:proofErr w:type="gramStart"/>
            <w:r w:rsidRPr="00E21195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35AE852B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</w:t>
            </w:r>
            <w:proofErr w:type="gramStart"/>
            <w:r w:rsidRPr="00E21195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E21195">
              <w:rPr>
                <w:rFonts w:ascii="Arial" w:hAnsi="Arial" w:cs="Arial"/>
                <w:lang w:eastAsia="de-DE"/>
              </w:rPr>
              <w:t>__FILE__, __LINE__, "Step 18");</w:t>
            </w:r>
          </w:p>
          <w:p w14:paraId="03379D10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7912B82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f_IMS_CC_</w:t>
            </w:r>
            <w:proofErr w:type="gramStart"/>
            <w:r w:rsidRPr="00E21195">
              <w:rPr>
                <w:rFonts w:ascii="Arial" w:hAnsi="Arial" w:cs="Arial"/>
                <w:lang w:eastAsia="de-DE"/>
              </w:rPr>
              <w:t>EndFirstOfMultipleCalls(</w:t>
            </w:r>
            <w:proofErr w:type="gramEnd"/>
            <w:r w:rsidRPr="00E21195">
              <w:rPr>
                <w:rFonts w:ascii="Arial" w:hAnsi="Arial" w:cs="Arial"/>
                <w:lang w:eastAsia="de-DE"/>
              </w:rPr>
              <w:t xml:space="preserve">IPCAN_EmergencyCall_NormalService,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IPCAN_SpeechAndEmergencyCall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);// @sic R5-225426 sic@</w:t>
            </w:r>
          </w:p>
          <w:p w14:paraId="673ED2A6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0241285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f_IMS_IMS_</w:t>
            </w:r>
            <w:proofErr w:type="gramStart"/>
            <w:r w:rsidRPr="00E21195">
              <w:rPr>
                <w:rFonts w:ascii="Arial" w:hAnsi="Arial" w:cs="Arial"/>
                <w:lang w:eastAsia="de-DE"/>
              </w:rPr>
              <w:t>SendCoOrdMsg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E21195">
              <w:rPr>
                <w:rFonts w:ascii="Arial" w:hAnsi="Arial" w:cs="Arial"/>
                <w:lang w:eastAsia="de-DE"/>
              </w:rPr>
              <w:t>OtherPDN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);</w:t>
            </w:r>
          </w:p>
          <w:p w14:paraId="32E75C46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f_IMS_IMS_</w:t>
            </w:r>
            <w:proofErr w:type="gramStart"/>
            <w:r w:rsidRPr="00E21195">
              <w:rPr>
                <w:rFonts w:ascii="Arial" w:hAnsi="Arial" w:cs="Arial"/>
                <w:lang w:eastAsia="de-DE"/>
              </w:rPr>
              <w:t>WaitForTrigger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E21195">
              <w:rPr>
                <w:rFonts w:ascii="Arial" w:hAnsi="Arial" w:cs="Arial"/>
                <w:lang w:eastAsia="de-DE"/>
              </w:rPr>
              <w:t>OtherPDN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);</w:t>
            </w:r>
          </w:p>
          <w:p w14:paraId="70CBA8E4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   </w:t>
            </w:r>
          </w:p>
          <w:p w14:paraId="501B2D43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//EXCEPTION: In parallel to the events described in steps 23-27 below the events specified in 11-13 of Table 4.9.11.2.2-1 of TS 38.508-1 [21] are performed.</w:t>
            </w:r>
          </w:p>
          <w:p w14:paraId="3DA435B0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//@siclog "Steps 23-27"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@</w:t>
            </w:r>
          </w:p>
          <w:p w14:paraId="5FAC6C50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//Step 1 of Annex A.6 happens</w:t>
            </w:r>
          </w:p>
          <w:p w14:paraId="74C42EEC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//Check: Does UE send INVITE message for emergency call?</w:t>
            </w:r>
          </w:p>
          <w:p w14:paraId="25490939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//Steps 2-5 of Annex A.6 happens</w:t>
            </w:r>
          </w:p>
          <w:p w14:paraId="7DF3A259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6A83DF3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v_IMS_DATA_</w:t>
            </w:r>
            <w:proofErr w:type="gramStart"/>
            <w:r w:rsidRPr="00E21195">
              <w:rPr>
                <w:rFonts w:ascii="Arial" w:hAnsi="Arial" w:cs="Arial"/>
                <w:lang w:eastAsia="de-DE"/>
              </w:rPr>
              <w:t>REQ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21195">
              <w:rPr>
                <w:rFonts w:ascii="Arial" w:hAnsi="Arial" w:cs="Arial"/>
                <w:lang w:eastAsia="de-DE"/>
              </w:rPr>
              <w:t>= f_IMS_EmergencyCallSetup_NR5GC_A_6_Step1();</w:t>
            </w:r>
          </w:p>
          <w:p w14:paraId="7F5D5270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E21195">
              <w:rPr>
                <w:rFonts w:ascii="Arial" w:hAnsi="Arial" w:cs="Arial"/>
                <w:lang w:eastAsia="de-DE"/>
              </w:rPr>
              <w:t>InviteRequest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21195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v_IMS_DATA_REQ.Request.Invite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;</w:t>
            </w:r>
          </w:p>
          <w:p w14:paraId="3A30979C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v_RoutingInfo_</w:t>
            </w:r>
            <w:proofErr w:type="gramStart"/>
            <w:r w:rsidRPr="00E21195">
              <w:rPr>
                <w:rFonts w:ascii="Arial" w:hAnsi="Arial" w:cs="Arial"/>
                <w:lang w:eastAsia="de-DE"/>
              </w:rPr>
              <w:t>DL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21195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f_IMS_RoutingInfo_ULtoDL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v_IMS_DATA_REQ.RoutingInfo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);</w:t>
            </w:r>
          </w:p>
          <w:p w14:paraId="75351E80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1E004BF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v_SDP_Message_Step</w:t>
            </w:r>
            <w:proofErr w:type="gramStart"/>
            <w:r w:rsidRPr="00E21195">
              <w:rPr>
                <w:rFonts w:ascii="Arial" w:hAnsi="Arial" w:cs="Arial"/>
                <w:lang w:eastAsia="de-DE"/>
              </w:rPr>
              <w:t>1 :</w:t>
            </w:r>
            <w:proofErr w:type="gramEnd"/>
            <w:r w:rsidRPr="00E21195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f_IMS_BuildSDP_EmergencyCallOffer_RX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();   /* @sic R5s130988 change 6/7: has to be done after the INVITE has been received and the address information has been initialised even for A_2_1_A6 sic@ */</w:t>
            </w:r>
          </w:p>
          <w:p w14:paraId="5A22CAC2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v_SDP_</w:t>
            </w:r>
            <w:proofErr w:type="gramStart"/>
            <w:r w:rsidRPr="00E21195">
              <w:rPr>
                <w:rFonts w:ascii="Arial" w:hAnsi="Arial" w:cs="Arial"/>
                <w:lang w:eastAsia="de-DE"/>
              </w:rPr>
              <w:t>Message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21195">
              <w:rPr>
                <w:rFonts w:ascii="Arial" w:hAnsi="Arial" w:cs="Arial"/>
                <w:lang w:eastAsia="de-DE"/>
              </w:rPr>
              <w:t>= f_IMS_MessageBody_CheckSdpMessageAndGeolocation(v_InviteRequest.messageBody, v_SDP_Message_Step1); /* @sic R5w140112 sic@ sic@ */</w:t>
            </w:r>
          </w:p>
          <w:p w14:paraId="03C9573C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E245BB5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3DF1076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E21195">
              <w:rPr>
                <w:rFonts w:ascii="Arial" w:hAnsi="Arial" w:cs="Arial"/>
                <w:lang w:eastAsia="de-DE"/>
              </w:rPr>
              <w:t>AudioCodecInfo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21195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f_IMS_SDP_GetAudioCodecInfo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v_SDP_Message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, {AMR_16000});   /* @sic R5-222021: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f_IMS_SDP_GetAudioCodecInfo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 sic@ */</w:t>
            </w:r>
          </w:p>
          <w:p w14:paraId="0F875351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593F2BC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 Step 2 of Annex A.6. SS sends a 100 Trying provisional response.</w:t>
            </w:r>
          </w:p>
          <w:p w14:paraId="27D40BDC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IMS_Server.send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cas_IMS_DATA_</w:t>
            </w:r>
            <w:proofErr w:type="gramStart"/>
            <w:r w:rsidRPr="00E21195">
              <w:rPr>
                <w:rFonts w:ascii="Arial" w:hAnsi="Arial" w:cs="Arial"/>
                <w:lang w:eastAsia="de-DE"/>
              </w:rPr>
              <w:t>RSP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E21195">
              <w:rPr>
                <w:rFonts w:ascii="Arial" w:hAnsi="Arial" w:cs="Arial"/>
                <w:lang w:eastAsia="de-DE"/>
              </w:rPr>
              <w:t>v_RoutingInfo_DL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cs_Response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(c_statusLine100, f_IMS_InviteResponse_100_MessageHeaderTX(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v_InviteRequest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))));</w:t>
            </w:r>
          </w:p>
          <w:p w14:paraId="0CD7D08A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4E67FAE6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 Step 3 of Annex A.6. SS sends a 180 Ringing.</w:t>
            </w:r>
          </w:p>
          <w:p w14:paraId="06112F50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IMS_Server.send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cas_IMS_DATA_</w:t>
            </w:r>
            <w:proofErr w:type="gramStart"/>
            <w:r w:rsidRPr="00E21195">
              <w:rPr>
                <w:rFonts w:ascii="Arial" w:hAnsi="Arial" w:cs="Arial"/>
                <w:lang w:eastAsia="de-DE"/>
              </w:rPr>
              <w:t>RSP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E21195">
              <w:rPr>
                <w:rFonts w:ascii="Arial" w:hAnsi="Arial" w:cs="Arial"/>
                <w:lang w:eastAsia="de-DE"/>
              </w:rPr>
              <w:t>v_RoutingInfo_DL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cs_Response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(c_statusLine180, f_IMS_InviteResponse_180_MessageHeaderTX(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v_InviteRequest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, -, -, -,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v_EmergencyType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))));</w:t>
            </w:r>
          </w:p>
          <w:p w14:paraId="5C50B6CD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F81ACCB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r w:rsidRPr="00E21195">
              <w:rPr>
                <w:rFonts w:ascii="Arial" w:hAnsi="Arial" w:cs="Arial"/>
                <w:highlight w:val="yellow"/>
                <w:lang w:eastAsia="de-DE"/>
              </w:rPr>
              <w:t>f_IMS_CC_</w:t>
            </w:r>
            <w:proofErr w:type="gramStart"/>
            <w:r w:rsidRPr="00E21195">
              <w:rPr>
                <w:rFonts w:ascii="Arial" w:hAnsi="Arial" w:cs="Arial"/>
                <w:highlight w:val="yellow"/>
                <w:lang w:eastAsia="de-DE"/>
              </w:rPr>
              <w:t>TriggerDedicatedBearerActivation(</w:t>
            </w:r>
            <w:proofErr w:type="gramEnd"/>
            <w:r w:rsidRPr="00E21195">
              <w:rPr>
                <w:rFonts w:ascii="Arial" w:hAnsi="Arial" w:cs="Arial"/>
                <w:highlight w:val="yellow"/>
                <w:lang w:eastAsia="de-DE"/>
              </w:rPr>
              <w:t xml:space="preserve">IPCAN_EmergencyCall_NormalService, -, </w:t>
            </w:r>
            <w:proofErr w:type="spellStart"/>
            <w:r w:rsidRPr="00E21195">
              <w:rPr>
                <w:rFonts w:ascii="Arial" w:hAnsi="Arial" w:cs="Arial"/>
                <w:highlight w:val="yellow"/>
                <w:lang w:eastAsia="de-DE"/>
              </w:rPr>
              <w:t>IPCAN_SpeechAndEmergencyCall</w:t>
            </w:r>
            <w:proofErr w:type="spellEnd"/>
            <w:r w:rsidRPr="00E21195">
              <w:rPr>
                <w:rFonts w:ascii="Arial" w:hAnsi="Arial" w:cs="Arial"/>
                <w:highlight w:val="yellow"/>
                <w:lang w:eastAsia="de-DE"/>
              </w:rPr>
              <w:t>); // @sic R5-225426, R5s221136 sic@</w:t>
            </w:r>
          </w:p>
          <w:p w14:paraId="4CCEA4D0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E959AD4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 Step 4 of Annex A.6. SS responds to the invite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INVITE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 with 200 OK including the SDP record.</w:t>
            </w:r>
          </w:p>
          <w:p w14:paraId="3C6173A2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v_SDP_Message_Step</w:t>
            </w:r>
            <w:proofErr w:type="gramStart"/>
            <w:r w:rsidRPr="00E21195">
              <w:rPr>
                <w:rFonts w:ascii="Arial" w:hAnsi="Arial" w:cs="Arial"/>
                <w:lang w:eastAsia="de-DE"/>
              </w:rPr>
              <w:t>4 :</w:t>
            </w:r>
            <w:proofErr w:type="gramEnd"/>
            <w:r w:rsidRPr="00E21195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f_IMS_BuildSDP_EmergencyCallAnswer_TX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v_AudioCodecInfo.Fmt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v_AudioCodecInfo.Codec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);   /* @sic R5s141244: no origin address to be handed over anymore sic@ @sic R5s170327 sic@ */</w:t>
            </w:r>
          </w:p>
          <w:p w14:paraId="019DE5AC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v_MessageHeader_InviteResponse_</w:t>
            </w:r>
            <w:proofErr w:type="gramStart"/>
            <w:r w:rsidRPr="00E21195">
              <w:rPr>
                <w:rFonts w:ascii="Arial" w:hAnsi="Arial" w:cs="Arial"/>
                <w:lang w:eastAsia="de-DE"/>
              </w:rPr>
              <w:t>200 :</w:t>
            </w:r>
            <w:proofErr w:type="gramEnd"/>
            <w:r w:rsidRPr="00E21195">
              <w:rPr>
                <w:rFonts w:ascii="Arial" w:hAnsi="Arial" w:cs="Arial"/>
                <w:lang w:eastAsia="de-DE"/>
              </w:rPr>
              <w:t xml:space="preserve">= f_IMS_OtherResponse_200_MessageHeaderTX(v_InviteRequest.msgHeader,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cs_ContentTypeSDP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tsc_IMS_Emergency_TelUri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, -, -,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v_EmergencyType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);</w:t>
            </w:r>
          </w:p>
          <w:p w14:paraId="2180A677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E21195">
              <w:rPr>
                <w:rFonts w:ascii="Arial" w:hAnsi="Arial" w:cs="Arial"/>
                <w:lang w:eastAsia="de-DE"/>
              </w:rPr>
              <w:t>CalleeContactSipUri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21195">
              <w:rPr>
                <w:rFonts w:ascii="Arial" w:hAnsi="Arial" w:cs="Arial"/>
                <w:lang w:eastAsia="de-DE"/>
              </w:rPr>
              <w:t>= f_Addr_Union_GetSipUrl(v_MessageHeader_InviteResponse_200.contact.contactBody.contactAddresses[0].addressField);</w:t>
            </w:r>
          </w:p>
          <w:p w14:paraId="5F7EF8CC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IMS_Server.send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cas_IMS_DATA_</w:t>
            </w:r>
            <w:proofErr w:type="gramStart"/>
            <w:r w:rsidRPr="00E21195">
              <w:rPr>
                <w:rFonts w:ascii="Arial" w:hAnsi="Arial" w:cs="Arial"/>
                <w:lang w:eastAsia="de-DE"/>
              </w:rPr>
              <w:t>RSP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E21195">
              <w:rPr>
                <w:rFonts w:ascii="Arial" w:hAnsi="Arial" w:cs="Arial"/>
                <w:lang w:eastAsia="de-DE"/>
              </w:rPr>
              <w:t>v_RoutingInfo_DL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cs_Response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(c_statusLine200, v_MessageHeader_InviteResponse_200,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cs_MessageBody_SDP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(v_SDP_Message_Step4))));</w:t>
            </w:r>
          </w:p>
          <w:p w14:paraId="251BA016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FD9326D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 Step 5of Annex A.6. Finally, UE acknowledges call setup.</w:t>
            </w:r>
          </w:p>
          <w:p w14:paraId="3A704F8C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v_MessageHeader_</w:t>
            </w:r>
            <w:proofErr w:type="gramStart"/>
            <w:r w:rsidRPr="00E21195">
              <w:rPr>
                <w:rFonts w:ascii="Arial" w:hAnsi="Arial" w:cs="Arial"/>
                <w:lang w:eastAsia="de-DE"/>
              </w:rPr>
              <w:t>Ack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E21195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f_IMS_AckRequest_MessageHeaderRX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v_InviteRequest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 xml:space="preserve">, c_statusLine200,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v_EmergencyType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);  // @sic R5s130897 change 2 sic@</w:t>
            </w:r>
          </w:p>
          <w:p w14:paraId="01A8806F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f_IMS_</w:t>
            </w:r>
            <w:proofErr w:type="gramStart"/>
            <w:r w:rsidRPr="00E21195">
              <w:rPr>
                <w:rFonts w:ascii="Arial" w:hAnsi="Arial" w:cs="Arial"/>
                <w:lang w:eastAsia="de-DE"/>
              </w:rPr>
              <w:t>ReceiveRequest(</w:t>
            </w:r>
            <w:proofErr w:type="gramEnd"/>
            <w:r w:rsidRPr="00E21195">
              <w:rPr>
                <w:rFonts w:ascii="Arial" w:hAnsi="Arial" w:cs="Arial"/>
                <w:lang w:eastAsia="de-DE"/>
              </w:rPr>
              <w:t xml:space="preserve">car_IMS_Ack_Request(cr_ACK_Request(v_CalleeContactSipUri,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v_MessageHeader_Ack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)));</w:t>
            </w:r>
          </w:p>
          <w:p w14:paraId="3853DC3F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</w:t>
            </w:r>
            <w:proofErr w:type="gramStart"/>
            <w:r w:rsidRPr="00E21195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E21195">
              <w:rPr>
                <w:rFonts w:ascii="Arial" w:hAnsi="Arial" w:cs="Arial"/>
                <w:lang w:eastAsia="de-DE"/>
              </w:rPr>
              <w:t>__FILE__, __LINE__, "Step 23");</w:t>
            </w:r>
          </w:p>
          <w:p w14:paraId="04352007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51A61E5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//@siclog "Steps 28-29"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@</w:t>
            </w:r>
          </w:p>
          <w:p w14:paraId="602A4E41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//Step 1 of Annex A.8 happens</w:t>
            </w:r>
          </w:p>
          <w:p w14:paraId="5208F911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//Step 2 of Annex A.8 happens</w:t>
            </w:r>
          </w:p>
          <w:p w14:paraId="3D47D8C4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//Check: Does the UE send 200 OK for the BYE request and ends the call?</w:t>
            </w:r>
          </w:p>
          <w:p w14:paraId="0853BE02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FAD0E4C" w14:textId="77777777" w:rsidR="001614FA" w:rsidRPr="00E21195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f_IMS_CallReleaseMT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v_ContactUrlUE</w:t>
            </w:r>
            <w:proofErr w:type="spellEnd"/>
            <w:proofErr w:type="gramStart"/>
            <w:r w:rsidRPr="00E21195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33769DA5" w14:textId="7D0A3C98" w:rsidR="002F1211" w:rsidRDefault="001614FA" w:rsidP="001614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11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21195">
              <w:rPr>
                <w:rFonts w:ascii="Arial" w:hAnsi="Arial" w:cs="Arial"/>
                <w:lang w:eastAsia="de-DE"/>
              </w:rPr>
              <w:t>f_IMS_</w:t>
            </w:r>
            <w:proofErr w:type="gramStart"/>
            <w:r w:rsidRPr="00E21195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E21195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E21195">
              <w:rPr>
                <w:rFonts w:ascii="Arial" w:hAnsi="Arial" w:cs="Arial"/>
                <w:lang w:eastAsia="de-DE"/>
              </w:rPr>
              <w:t>__FILE__, __LINE__, "Step 29");</w:t>
            </w:r>
          </w:p>
        </w:tc>
      </w:tr>
    </w:tbl>
    <w:p w14:paraId="24B9A3DA" w14:textId="77777777" w:rsidR="002F1211" w:rsidRDefault="002F1211" w:rsidP="002F1211">
      <w:pPr>
        <w:spacing w:after="0"/>
        <w:rPr>
          <w:rFonts w:ascii="Arial" w:hAnsi="Arial"/>
          <w:b/>
          <w:lang w:eastAsia="en-GB"/>
        </w:rPr>
      </w:pPr>
    </w:p>
    <w:p w14:paraId="3B484422" w14:textId="77777777" w:rsidR="002F1211" w:rsidRDefault="002F1211" w:rsidP="002F1211">
      <w:pPr>
        <w:spacing w:after="0"/>
        <w:rPr>
          <w:rFonts w:ascii="Arial" w:hAnsi="Arial"/>
          <w:b/>
          <w:lang w:eastAsia="en-GB"/>
        </w:rPr>
      </w:pPr>
    </w:p>
    <w:p w14:paraId="5E6AA418" w14:textId="77777777" w:rsidR="002F1211" w:rsidRDefault="002F1211" w:rsidP="002F1211">
      <w:pPr>
        <w:spacing w:after="0"/>
        <w:rPr>
          <w:rFonts w:ascii="Arial" w:hAnsi="Arial"/>
          <w:b/>
          <w:lang w:eastAsia="en-GB"/>
        </w:rPr>
      </w:pPr>
    </w:p>
    <w:p w14:paraId="3C26068F" w14:textId="77777777" w:rsidR="002F1211" w:rsidRDefault="002F1211" w:rsidP="002F121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F1211" w14:paraId="6EBFE2F3" w14:textId="77777777" w:rsidTr="0029301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EF82" w14:textId="77777777" w:rsidR="002F1211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F553819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>function f_TC_10_6_NR5GC_IMS2() runs on IMS_PTC</w:t>
            </w:r>
          </w:p>
          <w:p w14:paraId="6355F557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gramStart"/>
            <w:r w:rsidRPr="0077047F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77047F">
              <w:rPr>
                <w:rFonts w:ascii="Arial" w:hAnsi="Arial" w:cs="Arial"/>
                <w:lang w:val="en-US" w:eastAsia="en-GB"/>
              </w:rPr>
              <w:t>* IMS implementation for PDN2 - Emergency call */</w:t>
            </w:r>
          </w:p>
          <w:p w14:paraId="73B1F7C6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9AD163F" w14:textId="77777777" w:rsid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&lt;&lt;skipped code&gt;&gt;</w:t>
            </w:r>
          </w:p>
          <w:p w14:paraId="71C006EF" w14:textId="77777777" w:rsid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6971FAF" w14:textId="303B65E0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f_IMS_CallReleaseMT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v_ContactUrlUE</w:t>
            </w:r>
            <w:proofErr w:type="spellEnd"/>
            <w:proofErr w:type="gramStart"/>
            <w:r w:rsidRPr="0077047F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EA72299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</w:t>
            </w:r>
            <w:proofErr w:type="gramStart"/>
            <w:r w:rsidRPr="0077047F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77047F">
              <w:rPr>
                <w:rFonts w:ascii="Arial" w:hAnsi="Arial" w:cs="Arial"/>
                <w:lang w:val="en-US" w:eastAsia="en-GB"/>
              </w:rPr>
              <w:t>__FILE__, __LINE__, "Step 18");</w:t>
            </w:r>
          </w:p>
          <w:p w14:paraId="1CE73B9C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DE6A0D1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f_IMS_CC_</w:t>
            </w:r>
            <w:proofErr w:type="gramStart"/>
            <w:r w:rsidRPr="0077047F">
              <w:rPr>
                <w:rFonts w:ascii="Arial" w:hAnsi="Arial" w:cs="Arial"/>
                <w:lang w:val="en-US" w:eastAsia="en-GB"/>
              </w:rPr>
              <w:t>EndFirstOfMultipleCalls(</w:t>
            </w:r>
            <w:proofErr w:type="gramEnd"/>
            <w:r w:rsidRPr="0077047F">
              <w:rPr>
                <w:rFonts w:ascii="Arial" w:hAnsi="Arial" w:cs="Arial"/>
                <w:lang w:val="en-US" w:eastAsia="en-GB"/>
              </w:rPr>
              <w:t xml:space="preserve">IPCAN_EmergencyCall_NormalService,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IPCAN_SpeechAndEmergencyCall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);// @sic R5-225426 sic@</w:t>
            </w:r>
          </w:p>
          <w:p w14:paraId="43B46743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AEA608F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f_IMS_IMS_</w:t>
            </w:r>
            <w:proofErr w:type="gramStart"/>
            <w:r w:rsidRPr="0077047F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77047F">
              <w:rPr>
                <w:rFonts w:ascii="Arial" w:hAnsi="Arial" w:cs="Arial"/>
                <w:lang w:val="en-US" w:eastAsia="en-GB"/>
              </w:rPr>
              <w:t>OtherPDN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);</w:t>
            </w:r>
          </w:p>
          <w:p w14:paraId="0C874B62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f_IMS_IMS_</w:t>
            </w:r>
            <w:proofErr w:type="gramStart"/>
            <w:r w:rsidRPr="0077047F">
              <w:rPr>
                <w:rFonts w:ascii="Arial" w:hAnsi="Arial" w:cs="Arial"/>
                <w:lang w:val="en-US" w:eastAsia="en-GB"/>
              </w:rPr>
              <w:t>WaitForTrigger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77047F">
              <w:rPr>
                <w:rFonts w:ascii="Arial" w:hAnsi="Arial" w:cs="Arial"/>
                <w:lang w:val="en-US" w:eastAsia="en-GB"/>
              </w:rPr>
              <w:t>OtherPDN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);</w:t>
            </w:r>
          </w:p>
          <w:p w14:paraId="3D63A4C6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   </w:t>
            </w:r>
          </w:p>
          <w:p w14:paraId="118D21EA" w14:textId="77777777" w:rsid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r w:rsidRPr="0077047F">
              <w:rPr>
                <w:rFonts w:ascii="Arial" w:hAnsi="Arial" w:cs="Arial"/>
                <w:highlight w:val="yellow"/>
                <w:lang w:val="en-US" w:eastAsia="en-GB"/>
              </w:rPr>
              <w:t>f_IMS_CC_</w:t>
            </w:r>
            <w:proofErr w:type="gramStart"/>
            <w:r w:rsidRPr="0077047F">
              <w:rPr>
                <w:rFonts w:ascii="Arial" w:hAnsi="Arial" w:cs="Arial"/>
                <w:highlight w:val="yellow"/>
                <w:lang w:val="en-US" w:eastAsia="en-GB"/>
              </w:rPr>
              <w:t>TriggerDedicatedBearerActivation(</w:t>
            </w:r>
            <w:proofErr w:type="gramEnd"/>
            <w:r w:rsidRPr="0077047F">
              <w:rPr>
                <w:rFonts w:ascii="Arial" w:hAnsi="Arial" w:cs="Arial"/>
                <w:highlight w:val="yellow"/>
                <w:lang w:val="en-US" w:eastAsia="en-GB"/>
              </w:rPr>
              <w:t xml:space="preserve">IPCAN_EmergencyCall_NormalService, -, </w:t>
            </w:r>
            <w:proofErr w:type="spellStart"/>
            <w:r w:rsidRPr="0077047F">
              <w:rPr>
                <w:rFonts w:ascii="Arial" w:hAnsi="Arial" w:cs="Arial"/>
                <w:highlight w:val="yellow"/>
                <w:lang w:val="en-US" w:eastAsia="en-GB"/>
              </w:rPr>
              <w:t>IPCAN_SpeechAndEmergencyCall</w:t>
            </w:r>
            <w:proofErr w:type="spellEnd"/>
            <w:r w:rsidRPr="0077047F">
              <w:rPr>
                <w:rFonts w:ascii="Arial" w:hAnsi="Arial" w:cs="Arial"/>
                <w:highlight w:val="yellow"/>
                <w:lang w:val="en-US" w:eastAsia="en-GB"/>
              </w:rPr>
              <w:t>); // @sic R5-225426, R5s221136 sic@</w:t>
            </w:r>
          </w:p>
          <w:p w14:paraId="6FB1CD2B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//EXCEPTION: In parallel to the events described in steps 23-27 below the events specified in 11-13 of Table 4.9.11.2.2-1 of TS 38.508-1 [21] are performed.</w:t>
            </w:r>
          </w:p>
          <w:p w14:paraId="1318D4F3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//@siclog "Steps 23-27"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@</w:t>
            </w:r>
          </w:p>
          <w:p w14:paraId="3AAE182A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//Step 1 of Annex A.6 happens</w:t>
            </w:r>
          </w:p>
          <w:p w14:paraId="43E1CB57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//Check: Does UE send INVITE message for emergency call?</w:t>
            </w:r>
          </w:p>
          <w:p w14:paraId="48429867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//Steps 2-5 of Annex A.6 happens</w:t>
            </w:r>
          </w:p>
          <w:p w14:paraId="31A70684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E5AB604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ab/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v_IMS_DATA_</w:t>
            </w:r>
            <w:proofErr w:type="gramStart"/>
            <w:r w:rsidRPr="0077047F">
              <w:rPr>
                <w:rFonts w:ascii="Arial" w:hAnsi="Arial" w:cs="Arial"/>
                <w:lang w:val="en-US" w:eastAsia="en-GB"/>
              </w:rPr>
              <w:t>REQ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77047F">
              <w:rPr>
                <w:rFonts w:ascii="Arial" w:hAnsi="Arial" w:cs="Arial"/>
                <w:lang w:val="en-US" w:eastAsia="en-GB"/>
              </w:rPr>
              <w:t>= f_IMS_EmergencyCallSetup_NR5GC_A_6_Step1();</w:t>
            </w:r>
          </w:p>
          <w:p w14:paraId="2905B782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ab/>
            </w:r>
          </w:p>
          <w:p w14:paraId="5B5DBA09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77047F">
              <w:rPr>
                <w:rFonts w:ascii="Arial" w:hAnsi="Arial" w:cs="Arial"/>
                <w:lang w:val="en-US" w:eastAsia="en-GB"/>
              </w:rPr>
              <w:t>InviteRequest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77047F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v_IMS_DATA_REQ.Request.Invite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;</w:t>
            </w:r>
          </w:p>
          <w:p w14:paraId="35B6D3DF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v_RoutingInfo_</w:t>
            </w:r>
            <w:proofErr w:type="gramStart"/>
            <w:r w:rsidRPr="0077047F">
              <w:rPr>
                <w:rFonts w:ascii="Arial" w:hAnsi="Arial" w:cs="Arial"/>
                <w:lang w:val="en-US" w:eastAsia="en-GB"/>
              </w:rPr>
              <w:t>DL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77047F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f_IMS_RoutingInfo_ULtoDL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v_IMS_DATA_REQ.RoutingInfo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);</w:t>
            </w:r>
          </w:p>
          <w:p w14:paraId="41EADB5E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9EE7851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v_SDP_Message_Step</w:t>
            </w:r>
            <w:proofErr w:type="gramStart"/>
            <w:r w:rsidRPr="0077047F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77047F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f_IMS_BuildSDP_EmergencyCallOffer_RX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();   /* @sic R5s130988 change 6/7: has to be done after the INVITE has been received and the address information has been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initialised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 even for A_2_1_A6 sic@ */</w:t>
            </w:r>
          </w:p>
          <w:p w14:paraId="7C8AAD17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v_SDP_</w:t>
            </w:r>
            <w:proofErr w:type="gramStart"/>
            <w:r w:rsidRPr="0077047F">
              <w:rPr>
                <w:rFonts w:ascii="Arial" w:hAnsi="Arial" w:cs="Arial"/>
                <w:lang w:val="en-US" w:eastAsia="en-GB"/>
              </w:rPr>
              <w:t>Message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77047F">
              <w:rPr>
                <w:rFonts w:ascii="Arial" w:hAnsi="Arial" w:cs="Arial"/>
                <w:lang w:val="en-US" w:eastAsia="en-GB"/>
              </w:rPr>
              <w:t>= f_IMS_MessageBody_CheckSdpMessageAndGeolocation(v_InviteRequest.messageBody, v_SDP_Message_Step1); /* @sic R5w140112 sic@ sic@ */</w:t>
            </w:r>
          </w:p>
          <w:p w14:paraId="6F1F3A3F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C0A7C7F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956E67B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77047F">
              <w:rPr>
                <w:rFonts w:ascii="Arial" w:hAnsi="Arial" w:cs="Arial"/>
                <w:lang w:val="en-US" w:eastAsia="en-GB"/>
              </w:rPr>
              <w:t>AudioCodecInfo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77047F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f_IMS_SDP_GetAudioCodecInfo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v_SDP_Message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, {AMR_16000});   /* @sic R5-222021: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f_IMS_SDP_GetAudioCodecInfo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 sic@ */</w:t>
            </w:r>
          </w:p>
          <w:p w14:paraId="75D4EE6C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4CB9B1A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 Step 2 of Annex A.6. SS sends a 100 Trying provisional response.</w:t>
            </w:r>
          </w:p>
          <w:p w14:paraId="1209DD49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IMS_Server.send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cas_IMS_DATA_</w:t>
            </w:r>
            <w:proofErr w:type="gramStart"/>
            <w:r w:rsidRPr="0077047F">
              <w:rPr>
                <w:rFonts w:ascii="Arial" w:hAnsi="Arial" w:cs="Arial"/>
                <w:lang w:val="en-US" w:eastAsia="en-GB"/>
              </w:rPr>
              <w:t>RSP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77047F">
              <w:rPr>
                <w:rFonts w:ascii="Arial" w:hAnsi="Arial" w:cs="Arial"/>
                <w:lang w:val="en-US" w:eastAsia="en-GB"/>
              </w:rPr>
              <w:t>v_RoutingInfo_DL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cs_Response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(c_statusLine100, f_IMS_InviteResponse_100_MessageHeaderTX(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v_InviteRequest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))));</w:t>
            </w:r>
          </w:p>
          <w:p w14:paraId="1F7AECC6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9DA24B2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 Step 3 of Annex A.6. SS sends a 180 Ringing.</w:t>
            </w:r>
          </w:p>
          <w:p w14:paraId="50BEA66A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IMS_Server.send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cas_IMS_DATA_</w:t>
            </w:r>
            <w:proofErr w:type="gramStart"/>
            <w:r w:rsidRPr="0077047F">
              <w:rPr>
                <w:rFonts w:ascii="Arial" w:hAnsi="Arial" w:cs="Arial"/>
                <w:lang w:val="en-US" w:eastAsia="en-GB"/>
              </w:rPr>
              <w:t>RSP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77047F">
              <w:rPr>
                <w:rFonts w:ascii="Arial" w:hAnsi="Arial" w:cs="Arial"/>
                <w:lang w:val="en-US" w:eastAsia="en-GB"/>
              </w:rPr>
              <w:t>v_RoutingInfo_DL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cs_Response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(c_statusLine180, f_IMS_InviteResponse_180_MessageHeaderTX(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v_InviteRequest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, -, -, -,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v_EmergencyType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))));</w:t>
            </w:r>
          </w:p>
          <w:p w14:paraId="4353D85C" w14:textId="6ED6E061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02A01CB0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 Step 4 of Annex A.6. SS responds to the invite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INVITE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 with 200 OK including the SDP record.</w:t>
            </w:r>
          </w:p>
          <w:p w14:paraId="5379488E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v_SDP_Message_Step</w:t>
            </w:r>
            <w:proofErr w:type="gramStart"/>
            <w:r w:rsidRPr="0077047F">
              <w:rPr>
                <w:rFonts w:ascii="Arial" w:hAnsi="Arial" w:cs="Arial"/>
                <w:lang w:val="en-US" w:eastAsia="en-GB"/>
              </w:rPr>
              <w:t>4 :</w:t>
            </w:r>
            <w:proofErr w:type="gramEnd"/>
            <w:r w:rsidRPr="0077047F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f_IMS_BuildSDP_EmergencyCallAnswer_TX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v_AudioCodecInfo.Fmt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v_AudioCodecInfo.Codec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);   /* @sic R5s141244: no origin address to be handed over anymore sic@ @sic R5s170327 sic@ */</w:t>
            </w:r>
          </w:p>
          <w:p w14:paraId="6EE14767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v_MessageHeader_InviteResponse_</w:t>
            </w:r>
            <w:proofErr w:type="gramStart"/>
            <w:r w:rsidRPr="0077047F">
              <w:rPr>
                <w:rFonts w:ascii="Arial" w:hAnsi="Arial" w:cs="Arial"/>
                <w:lang w:val="en-US" w:eastAsia="en-GB"/>
              </w:rPr>
              <w:t>200 :</w:t>
            </w:r>
            <w:proofErr w:type="gramEnd"/>
            <w:r w:rsidRPr="0077047F">
              <w:rPr>
                <w:rFonts w:ascii="Arial" w:hAnsi="Arial" w:cs="Arial"/>
                <w:lang w:val="en-US" w:eastAsia="en-GB"/>
              </w:rPr>
              <w:t xml:space="preserve">= f_IMS_OtherResponse_200_MessageHeaderTX(v_InviteRequest.msgHeader,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cs_ContentTypeSDP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tsc_IMS_Emergency_TelUri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, -, -,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v_EmergencyType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);</w:t>
            </w:r>
          </w:p>
          <w:p w14:paraId="537D26C3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77047F">
              <w:rPr>
                <w:rFonts w:ascii="Arial" w:hAnsi="Arial" w:cs="Arial"/>
                <w:lang w:val="en-US" w:eastAsia="en-GB"/>
              </w:rPr>
              <w:t>CalleeContactSipUri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77047F">
              <w:rPr>
                <w:rFonts w:ascii="Arial" w:hAnsi="Arial" w:cs="Arial"/>
                <w:lang w:val="en-US" w:eastAsia="en-GB"/>
              </w:rPr>
              <w:t>= f_Addr_Union_GetSipUrl(v_MessageHeader_InviteResponse_200.contact.contactBody.contactAddresses[0].addressField);</w:t>
            </w:r>
          </w:p>
          <w:p w14:paraId="0344F9DC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IMS_Server.send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cas_IMS_DATA_</w:t>
            </w:r>
            <w:proofErr w:type="gramStart"/>
            <w:r w:rsidRPr="0077047F">
              <w:rPr>
                <w:rFonts w:ascii="Arial" w:hAnsi="Arial" w:cs="Arial"/>
                <w:lang w:val="en-US" w:eastAsia="en-GB"/>
              </w:rPr>
              <w:t>RSP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77047F">
              <w:rPr>
                <w:rFonts w:ascii="Arial" w:hAnsi="Arial" w:cs="Arial"/>
                <w:lang w:val="en-US" w:eastAsia="en-GB"/>
              </w:rPr>
              <w:t>v_RoutingInfo_DL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cs_Response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(c_statusLine200, v_MessageHeader_InviteResponse_200,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cs_MessageBody_SDP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(v_SDP_Message_Step4))));</w:t>
            </w:r>
          </w:p>
          <w:p w14:paraId="0832196F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50666C3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 Step 5of Annex A.6. Finally, UE acknowledges call setup.</w:t>
            </w:r>
          </w:p>
          <w:p w14:paraId="61A0EA1F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v_MessageHeader_</w:t>
            </w:r>
            <w:proofErr w:type="gramStart"/>
            <w:r w:rsidRPr="0077047F">
              <w:rPr>
                <w:rFonts w:ascii="Arial" w:hAnsi="Arial" w:cs="Arial"/>
                <w:lang w:val="en-US" w:eastAsia="en-GB"/>
              </w:rPr>
              <w:t>Ack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77047F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f_IMS_AckRequest_MessageHeaderRX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v_InviteRequest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 xml:space="preserve">, c_statusLine200,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v_EmergencyType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);  // @sic R5s130897 change 2 sic@</w:t>
            </w:r>
          </w:p>
          <w:p w14:paraId="7542870C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f_IMS_</w:t>
            </w:r>
            <w:proofErr w:type="gramStart"/>
            <w:r w:rsidRPr="0077047F">
              <w:rPr>
                <w:rFonts w:ascii="Arial" w:hAnsi="Arial" w:cs="Arial"/>
                <w:lang w:val="en-US" w:eastAsia="en-GB"/>
              </w:rPr>
              <w:t>ReceiveRequest(</w:t>
            </w:r>
            <w:proofErr w:type="gramEnd"/>
            <w:r w:rsidRPr="0077047F">
              <w:rPr>
                <w:rFonts w:ascii="Arial" w:hAnsi="Arial" w:cs="Arial"/>
                <w:lang w:val="en-US" w:eastAsia="en-GB"/>
              </w:rPr>
              <w:t xml:space="preserve">car_IMS_Ack_Request(cr_ACK_Request(v_CalleeContactSipUri,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v_MessageHeader_Ack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)));</w:t>
            </w:r>
          </w:p>
          <w:p w14:paraId="1443BDDD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</w:t>
            </w:r>
            <w:proofErr w:type="gramStart"/>
            <w:r w:rsidRPr="0077047F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77047F">
              <w:rPr>
                <w:rFonts w:ascii="Arial" w:hAnsi="Arial" w:cs="Arial"/>
                <w:lang w:val="en-US" w:eastAsia="en-GB"/>
              </w:rPr>
              <w:t>__FILE__, __LINE__, "Step 23");</w:t>
            </w:r>
          </w:p>
          <w:p w14:paraId="05D78D59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9563C71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//@siclog "Steps 28-29"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@</w:t>
            </w:r>
          </w:p>
          <w:p w14:paraId="3C597BDD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//Step 1 of Annex A.8 happens</w:t>
            </w:r>
          </w:p>
          <w:p w14:paraId="4FF1ABB2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//Step 2 of Annex A.8 happens</w:t>
            </w:r>
          </w:p>
          <w:p w14:paraId="0554A069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//Check: Does the UE send 200 OK for the BYE request and ends the call?</w:t>
            </w:r>
          </w:p>
          <w:p w14:paraId="1A9AA055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9059B98" w14:textId="77777777" w:rsidR="0077047F" w:rsidRP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f_IMS_CallReleaseMT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v_ContactUrlUE</w:t>
            </w:r>
            <w:proofErr w:type="spellEnd"/>
            <w:proofErr w:type="gramStart"/>
            <w:r w:rsidRPr="0077047F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4D716F62" w14:textId="272EF155" w:rsidR="0077047F" w:rsidRDefault="0077047F" w:rsidP="007704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7047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7047F">
              <w:rPr>
                <w:rFonts w:ascii="Arial" w:hAnsi="Arial" w:cs="Arial"/>
                <w:lang w:val="en-US" w:eastAsia="en-GB"/>
              </w:rPr>
              <w:t>f_IMS_</w:t>
            </w:r>
            <w:proofErr w:type="gramStart"/>
            <w:r w:rsidRPr="0077047F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77047F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77047F">
              <w:rPr>
                <w:rFonts w:ascii="Arial" w:hAnsi="Arial" w:cs="Arial"/>
                <w:lang w:val="en-US" w:eastAsia="en-GB"/>
              </w:rPr>
              <w:t>__FILE__, __LINE__, "Step 29");</w:t>
            </w:r>
          </w:p>
          <w:p w14:paraId="1CD33C60" w14:textId="77777777" w:rsidR="002F1211" w:rsidRPr="00F54305" w:rsidRDefault="002F1211" w:rsidP="002930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  <w:bookmarkEnd w:id="1"/>
      <w:bookmarkEnd w:id="2"/>
      <w:bookmarkEnd w:id="3"/>
      <w:bookmarkEnd w:id="4"/>
      <w:bookmarkEnd w:id="5"/>
      <w:bookmarkEnd w:id="6"/>
      <w:bookmarkEnd w:id="7"/>
    </w:tbl>
    <w:p w14:paraId="41CCBCA6" w14:textId="77777777" w:rsidR="002F1211" w:rsidRPr="002F1211" w:rsidRDefault="002F1211" w:rsidP="002F1211"/>
    <w:sectPr w:rsidR="002F1211" w:rsidRPr="002F1211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43AC7" w14:textId="77777777" w:rsidR="00A7329F" w:rsidRDefault="00A7329F">
      <w:r>
        <w:separator/>
      </w:r>
    </w:p>
  </w:endnote>
  <w:endnote w:type="continuationSeparator" w:id="0">
    <w:p w14:paraId="570AB922" w14:textId="77777777" w:rsidR="00A7329F" w:rsidRDefault="00A7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1DC3B" w14:textId="77777777" w:rsidR="00A7329F" w:rsidRDefault="00A7329F">
      <w:r>
        <w:separator/>
      </w:r>
    </w:p>
  </w:footnote>
  <w:footnote w:type="continuationSeparator" w:id="0">
    <w:p w14:paraId="453B9B85" w14:textId="77777777" w:rsidR="00A7329F" w:rsidRDefault="00A73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81F4C"/>
    <w:multiLevelType w:val="hybridMultilevel"/>
    <w:tmpl w:val="ABF8B4B2"/>
    <w:lvl w:ilvl="0" w:tplc="C4D0E2CE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690490"/>
    <w:multiLevelType w:val="hybridMultilevel"/>
    <w:tmpl w:val="41BAF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F2948"/>
    <w:multiLevelType w:val="hybridMultilevel"/>
    <w:tmpl w:val="08BA1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5B1F6F"/>
    <w:multiLevelType w:val="hybridMultilevel"/>
    <w:tmpl w:val="E946B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50240F"/>
    <w:multiLevelType w:val="hybridMultilevel"/>
    <w:tmpl w:val="E9701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5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AC44E5"/>
    <w:multiLevelType w:val="hybridMultilevel"/>
    <w:tmpl w:val="F3A46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043B09"/>
    <w:multiLevelType w:val="hybridMultilevel"/>
    <w:tmpl w:val="DD3A8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1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22"/>
  </w:num>
  <w:num w:numId="3" w16cid:durableId="728577482">
    <w:abstractNumId w:val="13"/>
  </w:num>
  <w:num w:numId="4" w16cid:durableId="1191602620">
    <w:abstractNumId w:val="23"/>
  </w:num>
  <w:num w:numId="5" w16cid:durableId="507260479">
    <w:abstractNumId w:val="0"/>
  </w:num>
  <w:num w:numId="6" w16cid:durableId="894242694">
    <w:abstractNumId w:val="40"/>
  </w:num>
  <w:num w:numId="7" w16cid:durableId="948120722">
    <w:abstractNumId w:val="24"/>
  </w:num>
  <w:num w:numId="8" w16cid:durableId="1693460289">
    <w:abstractNumId w:val="1"/>
  </w:num>
  <w:num w:numId="9" w16cid:durableId="641085446">
    <w:abstractNumId w:val="14"/>
  </w:num>
  <w:num w:numId="10" w16cid:durableId="303966582">
    <w:abstractNumId w:val="4"/>
  </w:num>
  <w:num w:numId="11" w16cid:durableId="1216968300">
    <w:abstractNumId w:val="33"/>
  </w:num>
  <w:num w:numId="12" w16cid:durableId="523324553">
    <w:abstractNumId w:val="18"/>
  </w:num>
  <w:num w:numId="13" w16cid:durableId="287051507">
    <w:abstractNumId w:val="43"/>
  </w:num>
  <w:num w:numId="14" w16cid:durableId="1795129136">
    <w:abstractNumId w:val="47"/>
  </w:num>
  <w:num w:numId="15" w16cid:durableId="26806023">
    <w:abstractNumId w:val="34"/>
  </w:num>
  <w:num w:numId="16" w16cid:durableId="1962613018">
    <w:abstractNumId w:val="44"/>
  </w:num>
  <w:num w:numId="17" w16cid:durableId="463736656">
    <w:abstractNumId w:val="35"/>
  </w:num>
  <w:num w:numId="18" w16cid:durableId="1131020819">
    <w:abstractNumId w:val="20"/>
  </w:num>
  <w:num w:numId="19" w16cid:durableId="1121147347">
    <w:abstractNumId w:val="41"/>
  </w:num>
  <w:num w:numId="20" w16cid:durableId="709764419">
    <w:abstractNumId w:val="42"/>
  </w:num>
  <w:num w:numId="21" w16cid:durableId="1517619772">
    <w:abstractNumId w:val="2"/>
  </w:num>
  <w:num w:numId="22" w16cid:durableId="1614285389">
    <w:abstractNumId w:val="45"/>
  </w:num>
  <w:num w:numId="23" w16cid:durableId="248924874">
    <w:abstractNumId w:val="28"/>
  </w:num>
  <w:num w:numId="24" w16cid:durableId="413627412">
    <w:abstractNumId w:val="11"/>
  </w:num>
  <w:num w:numId="25" w16cid:durableId="1207795486">
    <w:abstractNumId w:val="19"/>
  </w:num>
  <w:num w:numId="26" w16cid:durableId="1414353635">
    <w:abstractNumId w:val="6"/>
  </w:num>
  <w:num w:numId="27" w16cid:durableId="1551916917">
    <w:abstractNumId w:val="36"/>
  </w:num>
  <w:num w:numId="28" w16cid:durableId="198469485">
    <w:abstractNumId w:val="26"/>
  </w:num>
  <w:num w:numId="29" w16cid:durableId="460268226">
    <w:abstractNumId w:val="25"/>
  </w:num>
  <w:num w:numId="30" w16cid:durableId="1162238421">
    <w:abstractNumId w:val="7"/>
  </w:num>
  <w:num w:numId="31" w16cid:durableId="31811867">
    <w:abstractNumId w:val="16"/>
  </w:num>
  <w:num w:numId="32" w16cid:durableId="1980186826">
    <w:abstractNumId w:val="29"/>
  </w:num>
  <w:num w:numId="33" w16cid:durableId="783620396">
    <w:abstractNumId w:val="31"/>
  </w:num>
  <w:num w:numId="34" w16cid:durableId="1217546700">
    <w:abstractNumId w:val="38"/>
  </w:num>
  <w:num w:numId="35" w16cid:durableId="226065135">
    <w:abstractNumId w:val="32"/>
  </w:num>
  <w:num w:numId="36" w16cid:durableId="311059353">
    <w:abstractNumId w:val="3"/>
  </w:num>
  <w:num w:numId="37" w16cid:durableId="1947887862">
    <w:abstractNumId w:val="17"/>
  </w:num>
  <w:num w:numId="38" w16cid:durableId="1673751202">
    <w:abstractNumId w:val="46"/>
  </w:num>
  <w:num w:numId="39" w16cid:durableId="1583375453">
    <w:abstractNumId w:val="15"/>
  </w:num>
  <w:num w:numId="40" w16cid:durableId="1001350174">
    <w:abstractNumId w:val="39"/>
  </w:num>
  <w:num w:numId="41" w16cid:durableId="1673878103">
    <w:abstractNumId w:val="12"/>
  </w:num>
  <w:num w:numId="42" w16cid:durableId="968978302">
    <w:abstractNumId w:val="37"/>
  </w:num>
  <w:num w:numId="43" w16cid:durableId="434518225">
    <w:abstractNumId w:val="30"/>
  </w:num>
  <w:num w:numId="44" w16cid:durableId="1563522694">
    <w:abstractNumId w:val="48"/>
  </w:num>
  <w:num w:numId="45" w16cid:durableId="768816093">
    <w:abstractNumId w:val="10"/>
  </w:num>
  <w:num w:numId="46" w16cid:durableId="904032093">
    <w:abstractNumId w:val="8"/>
  </w:num>
  <w:num w:numId="47" w16cid:durableId="1226914105">
    <w:abstractNumId w:val="21"/>
  </w:num>
  <w:num w:numId="48" w16cid:durableId="354620169">
    <w:abstractNumId w:val="27"/>
  </w:num>
  <w:num w:numId="49" w16cid:durableId="1726761841">
    <w:abstractNumId w:val="5"/>
  </w:num>
  <w:num w:numId="50" w16cid:durableId="75590038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488B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40A4"/>
    <w:rsid w:val="00060F30"/>
    <w:rsid w:val="00062AA1"/>
    <w:rsid w:val="00063162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33CA"/>
    <w:rsid w:val="00084783"/>
    <w:rsid w:val="000875C7"/>
    <w:rsid w:val="000879B9"/>
    <w:rsid w:val="0009046C"/>
    <w:rsid w:val="0009169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37F3"/>
    <w:rsid w:val="000A4962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114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3299"/>
    <w:rsid w:val="000E4DF3"/>
    <w:rsid w:val="000F09D1"/>
    <w:rsid w:val="000F0F9C"/>
    <w:rsid w:val="000F101F"/>
    <w:rsid w:val="000F144B"/>
    <w:rsid w:val="000F1485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27596"/>
    <w:rsid w:val="00135459"/>
    <w:rsid w:val="0013583B"/>
    <w:rsid w:val="00143134"/>
    <w:rsid w:val="00144819"/>
    <w:rsid w:val="00145D43"/>
    <w:rsid w:val="00147597"/>
    <w:rsid w:val="001530D6"/>
    <w:rsid w:val="00153BB7"/>
    <w:rsid w:val="00156707"/>
    <w:rsid w:val="001614FA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1EC0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10F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09C9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97905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0FD6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1211"/>
    <w:rsid w:val="002F29C3"/>
    <w:rsid w:val="002F6CB3"/>
    <w:rsid w:val="002F7A51"/>
    <w:rsid w:val="0030082A"/>
    <w:rsid w:val="00300C03"/>
    <w:rsid w:val="0030399C"/>
    <w:rsid w:val="0030528D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2C83"/>
    <w:rsid w:val="0032780E"/>
    <w:rsid w:val="0033008C"/>
    <w:rsid w:val="003319D5"/>
    <w:rsid w:val="003322F7"/>
    <w:rsid w:val="00333430"/>
    <w:rsid w:val="00333B12"/>
    <w:rsid w:val="00335FEE"/>
    <w:rsid w:val="00341CE0"/>
    <w:rsid w:val="003425CE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4CB7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6901"/>
    <w:rsid w:val="003B10DE"/>
    <w:rsid w:val="003B11BD"/>
    <w:rsid w:val="003B205B"/>
    <w:rsid w:val="003B2C08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4D8D"/>
    <w:rsid w:val="003F5C66"/>
    <w:rsid w:val="0040177D"/>
    <w:rsid w:val="004026B1"/>
    <w:rsid w:val="0040503A"/>
    <w:rsid w:val="00410371"/>
    <w:rsid w:val="00410474"/>
    <w:rsid w:val="004128F1"/>
    <w:rsid w:val="00412C82"/>
    <w:rsid w:val="004134A5"/>
    <w:rsid w:val="004156DB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6A0F"/>
    <w:rsid w:val="00427E79"/>
    <w:rsid w:val="00430354"/>
    <w:rsid w:val="00435A80"/>
    <w:rsid w:val="00440DD3"/>
    <w:rsid w:val="00441799"/>
    <w:rsid w:val="004438C8"/>
    <w:rsid w:val="00444367"/>
    <w:rsid w:val="00445959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06A"/>
    <w:rsid w:val="00470D4C"/>
    <w:rsid w:val="00472970"/>
    <w:rsid w:val="00472CD3"/>
    <w:rsid w:val="00473941"/>
    <w:rsid w:val="00474FAB"/>
    <w:rsid w:val="00475984"/>
    <w:rsid w:val="00475BB0"/>
    <w:rsid w:val="0047653C"/>
    <w:rsid w:val="00477E57"/>
    <w:rsid w:val="00480997"/>
    <w:rsid w:val="00480E1E"/>
    <w:rsid w:val="004828EB"/>
    <w:rsid w:val="00483130"/>
    <w:rsid w:val="00484A09"/>
    <w:rsid w:val="0048606C"/>
    <w:rsid w:val="00487650"/>
    <w:rsid w:val="00487D3B"/>
    <w:rsid w:val="00492A1B"/>
    <w:rsid w:val="004932AE"/>
    <w:rsid w:val="004934F9"/>
    <w:rsid w:val="00493511"/>
    <w:rsid w:val="004936C4"/>
    <w:rsid w:val="00494267"/>
    <w:rsid w:val="0049478A"/>
    <w:rsid w:val="004959F5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4B1B"/>
    <w:rsid w:val="004F5B70"/>
    <w:rsid w:val="004F69EA"/>
    <w:rsid w:val="004F76A6"/>
    <w:rsid w:val="004F7D61"/>
    <w:rsid w:val="00510B0A"/>
    <w:rsid w:val="0051486D"/>
    <w:rsid w:val="00514D73"/>
    <w:rsid w:val="0051580D"/>
    <w:rsid w:val="00515B06"/>
    <w:rsid w:val="005165E2"/>
    <w:rsid w:val="00517AF1"/>
    <w:rsid w:val="005202EE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1847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6022"/>
    <w:rsid w:val="00567546"/>
    <w:rsid w:val="0056768D"/>
    <w:rsid w:val="00570611"/>
    <w:rsid w:val="00572C67"/>
    <w:rsid w:val="00574163"/>
    <w:rsid w:val="00574C7C"/>
    <w:rsid w:val="00576DAC"/>
    <w:rsid w:val="0058140E"/>
    <w:rsid w:val="005844A2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B3A85"/>
    <w:rsid w:val="005C2571"/>
    <w:rsid w:val="005C303E"/>
    <w:rsid w:val="005C61A5"/>
    <w:rsid w:val="005C6231"/>
    <w:rsid w:val="005D038E"/>
    <w:rsid w:val="005D1314"/>
    <w:rsid w:val="005D217E"/>
    <w:rsid w:val="005D25EF"/>
    <w:rsid w:val="005D4036"/>
    <w:rsid w:val="005E2854"/>
    <w:rsid w:val="005E2C44"/>
    <w:rsid w:val="005E2E04"/>
    <w:rsid w:val="005E53A2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3C17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6C15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1D87"/>
    <w:rsid w:val="00652526"/>
    <w:rsid w:val="00654EF8"/>
    <w:rsid w:val="006557A5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17E8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2284"/>
    <w:rsid w:val="006A3C31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1656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047F"/>
    <w:rsid w:val="00770FAA"/>
    <w:rsid w:val="00771DEC"/>
    <w:rsid w:val="00775D2B"/>
    <w:rsid w:val="00780D4E"/>
    <w:rsid w:val="00783BE8"/>
    <w:rsid w:val="007845F4"/>
    <w:rsid w:val="0079109A"/>
    <w:rsid w:val="00792342"/>
    <w:rsid w:val="00793FBC"/>
    <w:rsid w:val="00796DB9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69F7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5FE1"/>
    <w:rsid w:val="007E6207"/>
    <w:rsid w:val="007E7B05"/>
    <w:rsid w:val="007F0760"/>
    <w:rsid w:val="007F0FCF"/>
    <w:rsid w:val="007F349A"/>
    <w:rsid w:val="007F3857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6DA3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A7929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D5B1C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5D3A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2D0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1855"/>
    <w:rsid w:val="0098402B"/>
    <w:rsid w:val="00984E00"/>
    <w:rsid w:val="00985ED6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2FE1"/>
    <w:rsid w:val="009E3297"/>
    <w:rsid w:val="009E3DCF"/>
    <w:rsid w:val="009F0017"/>
    <w:rsid w:val="009F0402"/>
    <w:rsid w:val="009F0574"/>
    <w:rsid w:val="009F33B7"/>
    <w:rsid w:val="009F4BF7"/>
    <w:rsid w:val="009F5E86"/>
    <w:rsid w:val="009F66BF"/>
    <w:rsid w:val="009F734F"/>
    <w:rsid w:val="00A01968"/>
    <w:rsid w:val="00A01CF2"/>
    <w:rsid w:val="00A05253"/>
    <w:rsid w:val="00A05A97"/>
    <w:rsid w:val="00A07642"/>
    <w:rsid w:val="00A144CA"/>
    <w:rsid w:val="00A14F75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0CF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29F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B6215"/>
    <w:rsid w:val="00AC14EC"/>
    <w:rsid w:val="00AC20C5"/>
    <w:rsid w:val="00AC2C87"/>
    <w:rsid w:val="00AC3D59"/>
    <w:rsid w:val="00AC3FCF"/>
    <w:rsid w:val="00AC5820"/>
    <w:rsid w:val="00AD0684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31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9BD"/>
    <w:rsid w:val="00B47BBC"/>
    <w:rsid w:val="00B51FCB"/>
    <w:rsid w:val="00B52D3E"/>
    <w:rsid w:val="00B54510"/>
    <w:rsid w:val="00B55C85"/>
    <w:rsid w:val="00B5763F"/>
    <w:rsid w:val="00B6351C"/>
    <w:rsid w:val="00B6495B"/>
    <w:rsid w:val="00B64B6D"/>
    <w:rsid w:val="00B655E0"/>
    <w:rsid w:val="00B66831"/>
    <w:rsid w:val="00B6725B"/>
    <w:rsid w:val="00B67B97"/>
    <w:rsid w:val="00B67FAE"/>
    <w:rsid w:val="00B70080"/>
    <w:rsid w:val="00B71B48"/>
    <w:rsid w:val="00B743EF"/>
    <w:rsid w:val="00B75E77"/>
    <w:rsid w:val="00B75F92"/>
    <w:rsid w:val="00B7628E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D7216"/>
    <w:rsid w:val="00BE0B66"/>
    <w:rsid w:val="00BE1577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6E55"/>
    <w:rsid w:val="00BF7283"/>
    <w:rsid w:val="00C01BC7"/>
    <w:rsid w:val="00C01C5F"/>
    <w:rsid w:val="00C01C94"/>
    <w:rsid w:val="00C02CAA"/>
    <w:rsid w:val="00C02E91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37236"/>
    <w:rsid w:val="00C44610"/>
    <w:rsid w:val="00C50070"/>
    <w:rsid w:val="00C51ABB"/>
    <w:rsid w:val="00C51E37"/>
    <w:rsid w:val="00C51EFF"/>
    <w:rsid w:val="00C53B04"/>
    <w:rsid w:val="00C54539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6E6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3365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12A1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5C6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18D1"/>
    <w:rsid w:val="00D5707C"/>
    <w:rsid w:val="00D5771A"/>
    <w:rsid w:val="00D624CC"/>
    <w:rsid w:val="00D627F5"/>
    <w:rsid w:val="00D64DA8"/>
    <w:rsid w:val="00D64E1A"/>
    <w:rsid w:val="00D65A3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97900"/>
    <w:rsid w:val="00DA01B4"/>
    <w:rsid w:val="00DA0F4C"/>
    <w:rsid w:val="00DA4947"/>
    <w:rsid w:val="00DA533D"/>
    <w:rsid w:val="00DA573E"/>
    <w:rsid w:val="00DA5BCB"/>
    <w:rsid w:val="00DA6D80"/>
    <w:rsid w:val="00DA70CD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07BFB"/>
    <w:rsid w:val="00E11711"/>
    <w:rsid w:val="00E11B1F"/>
    <w:rsid w:val="00E13F3D"/>
    <w:rsid w:val="00E145E1"/>
    <w:rsid w:val="00E14D7D"/>
    <w:rsid w:val="00E1562A"/>
    <w:rsid w:val="00E17774"/>
    <w:rsid w:val="00E21195"/>
    <w:rsid w:val="00E22D01"/>
    <w:rsid w:val="00E24250"/>
    <w:rsid w:val="00E27582"/>
    <w:rsid w:val="00E301CE"/>
    <w:rsid w:val="00E308BA"/>
    <w:rsid w:val="00E30D42"/>
    <w:rsid w:val="00E31B43"/>
    <w:rsid w:val="00E31DFA"/>
    <w:rsid w:val="00E32472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5DA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0748"/>
    <w:rsid w:val="00ED1AAC"/>
    <w:rsid w:val="00ED31E4"/>
    <w:rsid w:val="00ED33F0"/>
    <w:rsid w:val="00ED5081"/>
    <w:rsid w:val="00ED7770"/>
    <w:rsid w:val="00EE06B6"/>
    <w:rsid w:val="00EE0C9F"/>
    <w:rsid w:val="00EE282C"/>
    <w:rsid w:val="00EE2833"/>
    <w:rsid w:val="00EE3DA5"/>
    <w:rsid w:val="00EE5404"/>
    <w:rsid w:val="00EE664E"/>
    <w:rsid w:val="00EE738B"/>
    <w:rsid w:val="00EE7D7C"/>
    <w:rsid w:val="00EF5295"/>
    <w:rsid w:val="00EF79B9"/>
    <w:rsid w:val="00F01A0C"/>
    <w:rsid w:val="00F01B37"/>
    <w:rsid w:val="00F051E5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0377"/>
    <w:rsid w:val="00F635F0"/>
    <w:rsid w:val="00F64BBD"/>
    <w:rsid w:val="00F67174"/>
    <w:rsid w:val="00F67E1B"/>
    <w:rsid w:val="00F710A3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82D67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023E"/>
    <w:rsid w:val="00FC2028"/>
    <w:rsid w:val="00FC31B1"/>
    <w:rsid w:val="00FC69D2"/>
    <w:rsid w:val="00FD02C3"/>
    <w:rsid w:val="00FD34EE"/>
    <w:rsid w:val="00FD6FCD"/>
    <w:rsid w:val="00FD7325"/>
    <w:rsid w:val="00FD7C4D"/>
    <w:rsid w:val="00FE0428"/>
    <w:rsid w:val="00FE12B4"/>
    <w:rsid w:val="00FE2DE7"/>
    <w:rsid w:val="00FF115D"/>
    <w:rsid w:val="00FF1E61"/>
    <w:rsid w:val="00FF2603"/>
    <w:rsid w:val="00FF472E"/>
    <w:rsid w:val="00FF4D46"/>
    <w:rsid w:val="00FF4D98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BF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basedOn w:val="DefaultParagraphFont"/>
    <w:link w:val="B1"/>
    <w:locked/>
    <w:rsid w:val="00DA70C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locked/>
    <w:rsid w:val="00DA70C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8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5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3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97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30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98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6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5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5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2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7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8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4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6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9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7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7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9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6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6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5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2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2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7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8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1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0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7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2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1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3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4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2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1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6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6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1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6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0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9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1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7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5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1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1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7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7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9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9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4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2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85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Narendra.Kalahasti@anritsu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1568</Words>
  <Characters>8944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10492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1900-01-01T08:00:00Z</cp:lastPrinted>
  <dcterms:created xsi:type="dcterms:W3CDTF">2024-01-05T12:13:00Z</dcterms:created>
  <dcterms:modified xsi:type="dcterms:W3CDTF">2024-01-05T12:13:00Z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