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52247" w:rsidRPr="00452247">
        <w:rPr>
          <w:b/>
          <w:i/>
          <w:noProof/>
          <w:sz w:val="28"/>
        </w:rPr>
        <w:t>R5s240079</w:t>
      </w:r>
      <w:r w:rsidR="00452247">
        <w:rPr>
          <w:b/>
          <w:i/>
          <w:noProof/>
          <w:sz w:val="28"/>
        </w:rPr>
        <w:t xml:space="preserve"> </w:t>
      </w:r>
    </w:p>
    <w:p w:rsidR="004747C1" w:rsidRDefault="00A41671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>
        <w:fldChar w:fldCharType="begin"/>
      </w:r>
      <w:r w:rsidR="004747C1">
        <w:instrText xml:space="preserve"> DOCPROPERTY  Country  \* MERGEFORMAT </w:instrText>
      </w:r>
      <w:r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A41671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A41671" w:rsidP="0046125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46125F">
                <w:rPr>
                  <w:b/>
                  <w:noProof/>
                  <w:sz w:val="28"/>
                </w:rPr>
                <w:t>333</w:t>
              </w:r>
              <w:r w:rsidR="0046125F" w:rsidRPr="0046125F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A41671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A41671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A41671" w:rsidP="00A25A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A25AA1">
                <w:rPr>
                  <w:rFonts w:hint="eastAsia"/>
                  <w:noProof/>
                  <w:lang w:eastAsia="zh-CN"/>
                </w:rPr>
                <w:t>8.1.1.4.1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41671">
              <w:fldChar w:fldCharType="begin"/>
            </w:r>
            <w:r>
              <w:instrText xml:space="preserve"> DOCPROPERTY  SourceIfTsg  \* MERGEFORMAT </w:instrText>
            </w:r>
            <w:r w:rsidR="00A41671"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677371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67737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A41671" w:rsidP="00D71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2024-01-0</w:t>
              </w:r>
              <w:r w:rsidR="00D71615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A41671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A41671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Pr="00067302" w:rsidRDefault="002B3E5B" w:rsidP="001B38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C76">
              <w:rPr>
                <w:rFonts w:cs="Arial" w:hint="eastAsia"/>
                <w:lang w:eastAsia="en-GB"/>
              </w:rPr>
              <w:t>In NRcell1,</w:t>
            </w:r>
            <w:r w:rsidRPr="00705C76">
              <w:rPr>
                <w:rFonts w:cs="Arial"/>
                <w:lang w:eastAsia="en-GB"/>
              </w:rPr>
              <w:t xml:space="preserve"> radiolinkMonitoringconfig</w:t>
            </w:r>
            <w:r w:rsidRPr="00705C76">
              <w:rPr>
                <w:rFonts w:cs="Arial" w:hint="eastAsia"/>
                <w:lang w:eastAsia="en-GB"/>
              </w:rPr>
              <w:t xml:space="preserve"> is configured to monitor</w:t>
            </w:r>
            <w:r w:rsidRPr="00705C76">
              <w:rPr>
                <w:rFonts w:cs="Arial"/>
                <w:lang w:eastAsia="en-GB"/>
              </w:rPr>
              <w:t xml:space="preserve"> ssb_indx 1</w:t>
            </w:r>
            <w:r w:rsidRPr="00705C76">
              <w:rPr>
                <w:rFonts w:cs="Arial" w:hint="eastAsia"/>
                <w:lang w:eastAsia="en-GB"/>
              </w:rPr>
              <w:t>. Then UE goto NR</w:t>
            </w:r>
            <w:r w:rsidRPr="00705C76">
              <w:rPr>
                <w:rFonts w:cs="Arial"/>
                <w:lang w:eastAsia="en-GB"/>
              </w:rPr>
              <w:t>cell 2 radiolinkMonitoringconfig</w:t>
            </w:r>
            <w:r w:rsidRPr="00705C76">
              <w:rPr>
                <w:rFonts w:cs="Arial" w:hint="eastAsia"/>
                <w:lang w:eastAsia="en-GB"/>
              </w:rPr>
              <w:t xml:space="preserve"> is set to omit, UE still monitor</w:t>
            </w:r>
            <w:r w:rsidRPr="00705C76">
              <w:rPr>
                <w:rFonts w:cs="Arial"/>
                <w:lang w:eastAsia="en-GB"/>
              </w:rPr>
              <w:t xml:space="preserve"> ssb_index 1</w:t>
            </w:r>
            <w:r w:rsidRPr="00705C76">
              <w:rPr>
                <w:rFonts w:cs="Arial" w:hint="eastAsia"/>
                <w:lang w:eastAsia="en-GB"/>
              </w:rPr>
              <w:t>. But in SIB1 of NR</w:t>
            </w:r>
            <w:r w:rsidRPr="00705C76">
              <w:rPr>
                <w:rFonts w:cs="Arial"/>
                <w:lang w:eastAsia="en-GB"/>
              </w:rPr>
              <w:t>cell 2</w:t>
            </w:r>
            <w:r w:rsidRPr="00705C76">
              <w:rPr>
                <w:rFonts w:cs="Arial" w:hint="eastAsia"/>
                <w:lang w:eastAsia="en-GB"/>
              </w:rPr>
              <w:t>,only</w:t>
            </w:r>
            <w:r w:rsidRPr="00705C76">
              <w:rPr>
                <w:rFonts w:cs="Arial"/>
                <w:lang w:eastAsia="en-GB"/>
              </w:rPr>
              <w:t xml:space="preserve"> ssb_idx 0</w:t>
            </w:r>
            <w:r w:rsidRPr="00705C76">
              <w:rPr>
                <w:rFonts w:cs="Arial" w:hint="eastAsia"/>
                <w:lang w:eastAsia="en-GB"/>
              </w:rPr>
              <w:t xml:space="preserve"> exist, this will lead to </w:t>
            </w:r>
            <w:r w:rsidRPr="00705C76">
              <w:rPr>
                <w:rFonts w:cs="Arial"/>
                <w:lang w:eastAsia="en-GB"/>
              </w:rPr>
              <w:t>radio link failure</w:t>
            </w:r>
            <w:r w:rsidRPr="00705C76">
              <w:rPr>
                <w:rFonts w:cs="Arial" w:hint="eastAsia"/>
                <w:lang w:eastAsia="en-GB"/>
              </w:rPr>
              <w:t xml:space="preserve"> in test procedure.</w:t>
            </w: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E5B" w:rsidRPr="00067302" w:rsidRDefault="002B3E5B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3E5B" w:rsidRPr="00067302" w:rsidRDefault="002B3E5B" w:rsidP="007F317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lang w:eastAsia="en-GB"/>
              </w:rPr>
              <w:t xml:space="preserve">Set </w:t>
            </w:r>
            <w:r w:rsidRPr="003C7239">
              <w:rPr>
                <w:rFonts w:cs="Arial"/>
                <w:lang w:eastAsia="en-GB"/>
              </w:rPr>
              <w:t>radiolinkMonitoringconfig</w:t>
            </w:r>
            <w:r w:rsidRPr="003C7239">
              <w:rPr>
                <w:rFonts w:cs="Arial" w:hint="eastAsia"/>
                <w:lang w:eastAsia="en-GB"/>
              </w:rPr>
              <w:t xml:space="preserve"> for NRcell2 </w:t>
            </w:r>
            <w:r w:rsidR="007F317C">
              <w:rPr>
                <w:rFonts w:cs="Arial" w:hint="eastAsia"/>
                <w:lang w:eastAsia="zh-CN"/>
              </w:rPr>
              <w:t xml:space="preserve">at </w:t>
            </w:r>
            <w:r w:rsidRPr="003C7239">
              <w:rPr>
                <w:rFonts w:cs="Arial" w:hint="eastAsia"/>
                <w:lang w:eastAsia="en-GB"/>
              </w:rPr>
              <w:t xml:space="preserve"> step1</w:t>
            </w:r>
            <w:r w:rsidR="007F317C">
              <w:rPr>
                <w:rFonts w:cs="Arial" w:hint="eastAsia"/>
                <w:lang w:eastAsia="zh-CN"/>
              </w:rPr>
              <w:t>7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E5B" w:rsidRPr="00067302" w:rsidRDefault="002B3E5B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Pr="00067302" w:rsidRDefault="002B3E5B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2B3E5B" w:rsidTr="00112B75">
        <w:tc>
          <w:tcPr>
            <w:tcW w:w="2694" w:type="dxa"/>
            <w:gridSpan w:val="2"/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B3E5B" w:rsidRDefault="002B3E5B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9461E9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9461E9">
              <w:rPr>
                <w:noProof/>
              </w:rPr>
              <w:t>8.1.1.4.1.NR5GC</w:t>
            </w: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B3E5B" w:rsidRDefault="002B3E5B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3E5B" w:rsidRDefault="002B3E5B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3E5B" w:rsidRDefault="002B3E5B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3E5B" w:rsidRDefault="002B3E5B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3E5B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3E5B" w:rsidRPr="008863B9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B3E5B" w:rsidRPr="008863B9" w:rsidRDefault="002B3E5B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55364631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A13B58" w:rsidRDefault="00A4167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41671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A41671">
        <w:rPr>
          <w:rFonts w:cs="Arial"/>
        </w:rPr>
        <w:fldChar w:fldCharType="separate"/>
      </w:r>
      <w:r w:rsidR="00A13B58" w:rsidRPr="005F2A3D">
        <w:rPr>
          <w:rFonts w:ascii="Arial" w:hAnsi="Arial" w:cs="Arial"/>
          <w:iCs/>
        </w:rPr>
        <w:t>Table of Contents</w:t>
      </w:r>
      <w:r w:rsidR="00A13B58">
        <w:tab/>
      </w:r>
      <w:r w:rsidR="00A13B58">
        <w:fldChar w:fldCharType="begin"/>
      </w:r>
      <w:r w:rsidR="00A13B58">
        <w:instrText xml:space="preserve"> PAGEREF _Toc155364631 \h </w:instrText>
      </w:r>
      <w:r w:rsidR="00A13B58">
        <w:fldChar w:fldCharType="separate"/>
      </w:r>
      <w:r w:rsidR="00A13B58">
        <w:t>2</w:t>
      </w:r>
      <w:r w:rsidR="00A13B58">
        <w:fldChar w:fldCharType="end"/>
      </w:r>
    </w:p>
    <w:p w:rsidR="00A13B58" w:rsidRDefault="00A13B58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F2A3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F2A3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_Toc155364632 \h </w:instrText>
      </w:r>
      <w:r>
        <w:fldChar w:fldCharType="separate"/>
      </w:r>
      <w:r>
        <w:t>2</w:t>
      </w:r>
      <w:r>
        <w:fldChar w:fldCharType="end"/>
      </w:r>
    </w:p>
    <w:p w:rsidR="00A13B58" w:rsidRDefault="00A13B58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F2A3D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F2A3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_Toc155364633 \h </w:instrText>
      </w:r>
      <w:r>
        <w:fldChar w:fldCharType="separate"/>
      </w:r>
      <w:r>
        <w:t>2</w:t>
      </w:r>
      <w:r>
        <w:fldChar w:fldCharType="end"/>
      </w:r>
    </w:p>
    <w:p w:rsidR="00A13B58" w:rsidRDefault="00A13B58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F2A3D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F2A3D">
        <w:rPr>
          <w:rFonts w:cs="Arial"/>
        </w:rPr>
        <w:t>fl_TC_8_1_1_4_1_TestBody</w:t>
      </w:r>
      <w:r>
        <w:tab/>
      </w:r>
      <w:r>
        <w:fldChar w:fldCharType="begin"/>
      </w:r>
      <w:r>
        <w:instrText xml:space="preserve"> PAGEREF _Toc155364634 \h </w:instrText>
      </w:r>
      <w:r>
        <w:fldChar w:fldCharType="separate"/>
      </w:r>
      <w:r>
        <w:t>2</w:t>
      </w:r>
      <w:r>
        <w:fldChar w:fldCharType="end"/>
      </w:r>
    </w:p>
    <w:p w:rsidR="00D15337" w:rsidRDefault="00A41671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55364632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5364633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74377F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5364634"/>
      <w:r w:rsidRPr="008A1243">
        <w:rPr>
          <w:rFonts w:cs="Arial"/>
          <w:noProof/>
        </w:rPr>
        <w:t>fl_TC_8_1_1_4_1_TestBody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8A1243" w:rsidP="00206ED0">
            <w:pPr>
              <w:pStyle w:val="CRCoverPage"/>
              <w:spacing w:after="0"/>
              <w:rPr>
                <w:noProof/>
              </w:rPr>
            </w:pPr>
            <w:r w:rsidRPr="008A1243">
              <w:rPr>
                <w:rFonts w:cs="Arial"/>
                <w:noProof/>
              </w:rPr>
              <w:t>fl_TC_8_1_1_4_1_TestBody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A" w:rsidRPr="00067302" w:rsidRDefault="00D3774F" w:rsidP="005A6232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C76">
              <w:rPr>
                <w:rFonts w:cs="Arial" w:hint="eastAsia"/>
                <w:lang w:eastAsia="en-GB"/>
              </w:rPr>
              <w:t>In NRcell1,</w:t>
            </w:r>
            <w:r w:rsidRPr="00705C76">
              <w:rPr>
                <w:rFonts w:cs="Arial"/>
                <w:lang w:eastAsia="en-GB"/>
              </w:rPr>
              <w:t xml:space="preserve"> </w:t>
            </w:r>
            <w:r w:rsidR="005A46BE" w:rsidRPr="00705C76">
              <w:rPr>
                <w:rFonts w:cs="Arial"/>
                <w:lang w:eastAsia="en-GB"/>
              </w:rPr>
              <w:t>radiolinkMonitoringconfig</w:t>
            </w:r>
            <w:r w:rsidR="007051A1" w:rsidRPr="00705C76">
              <w:rPr>
                <w:rFonts w:cs="Arial" w:hint="eastAsia"/>
                <w:lang w:eastAsia="en-GB"/>
              </w:rPr>
              <w:t xml:space="preserve"> is configured to monito</w:t>
            </w:r>
            <w:r w:rsidRPr="00705C76">
              <w:rPr>
                <w:rFonts w:cs="Arial" w:hint="eastAsia"/>
                <w:lang w:eastAsia="en-GB"/>
              </w:rPr>
              <w:t>r</w:t>
            </w:r>
            <w:r w:rsidR="007051A1" w:rsidRPr="00705C76">
              <w:rPr>
                <w:rFonts w:cs="Arial"/>
                <w:lang w:eastAsia="en-GB"/>
              </w:rPr>
              <w:t xml:space="preserve"> </w:t>
            </w:r>
            <w:r w:rsidR="005A46BE" w:rsidRPr="00705C76">
              <w:rPr>
                <w:rFonts w:cs="Arial"/>
                <w:lang w:eastAsia="en-GB"/>
              </w:rPr>
              <w:t>ssb_indx 1</w:t>
            </w:r>
            <w:r w:rsidR="007051A1" w:rsidRPr="00705C76">
              <w:rPr>
                <w:rFonts w:cs="Arial" w:hint="eastAsia"/>
                <w:lang w:eastAsia="en-GB"/>
              </w:rPr>
              <w:t>. Then UE goto NR</w:t>
            </w:r>
            <w:r w:rsidR="005A46BE" w:rsidRPr="00705C76">
              <w:rPr>
                <w:rFonts w:cs="Arial"/>
                <w:lang w:eastAsia="en-GB"/>
              </w:rPr>
              <w:t>cell 2 radiolinkMonitoringconfig</w:t>
            </w:r>
            <w:r w:rsidR="007051A1" w:rsidRPr="00705C76">
              <w:rPr>
                <w:rFonts w:cs="Arial" w:hint="eastAsia"/>
                <w:lang w:eastAsia="en-GB"/>
              </w:rPr>
              <w:t xml:space="preserve"> is set to omit, UE still monitor</w:t>
            </w:r>
            <w:r w:rsidR="00F35100" w:rsidRPr="00705C76">
              <w:rPr>
                <w:rFonts w:cs="Arial"/>
                <w:lang w:eastAsia="en-GB"/>
              </w:rPr>
              <w:t xml:space="preserve"> </w:t>
            </w:r>
            <w:r w:rsidR="005A46BE" w:rsidRPr="00705C76">
              <w:rPr>
                <w:rFonts w:cs="Arial"/>
                <w:lang w:eastAsia="en-GB"/>
              </w:rPr>
              <w:t>ssb_index 1</w:t>
            </w:r>
            <w:r w:rsidR="00F35100" w:rsidRPr="00705C76">
              <w:rPr>
                <w:rFonts w:cs="Arial" w:hint="eastAsia"/>
                <w:lang w:eastAsia="en-GB"/>
              </w:rPr>
              <w:t>. But in SIB1</w:t>
            </w:r>
            <w:r w:rsidR="00170E81" w:rsidRPr="00705C76">
              <w:rPr>
                <w:rFonts w:cs="Arial" w:hint="eastAsia"/>
                <w:lang w:eastAsia="en-GB"/>
              </w:rPr>
              <w:t xml:space="preserve"> of </w:t>
            </w:r>
            <w:r w:rsidR="00F35100" w:rsidRPr="00705C76">
              <w:rPr>
                <w:rFonts w:cs="Arial" w:hint="eastAsia"/>
                <w:lang w:eastAsia="en-GB"/>
              </w:rPr>
              <w:t>NR</w:t>
            </w:r>
            <w:r w:rsidR="005A46BE" w:rsidRPr="00705C76">
              <w:rPr>
                <w:rFonts w:cs="Arial"/>
                <w:lang w:eastAsia="en-GB"/>
              </w:rPr>
              <w:t>cell 2</w:t>
            </w:r>
            <w:r w:rsidR="00F35100" w:rsidRPr="00705C76">
              <w:rPr>
                <w:rFonts w:cs="Arial" w:hint="eastAsia"/>
                <w:lang w:eastAsia="en-GB"/>
              </w:rPr>
              <w:t>,only</w:t>
            </w:r>
            <w:r w:rsidR="005A6232" w:rsidRPr="00705C76">
              <w:rPr>
                <w:rFonts w:cs="Arial"/>
                <w:lang w:eastAsia="en-GB"/>
              </w:rPr>
              <w:t xml:space="preserve"> </w:t>
            </w:r>
            <w:r w:rsidR="005A46BE" w:rsidRPr="00705C76">
              <w:rPr>
                <w:rFonts w:cs="Arial"/>
                <w:lang w:eastAsia="en-GB"/>
              </w:rPr>
              <w:t>ssb_idx 0</w:t>
            </w:r>
            <w:r w:rsidR="00F35100" w:rsidRPr="00705C76">
              <w:rPr>
                <w:rFonts w:cs="Arial" w:hint="eastAsia"/>
                <w:lang w:eastAsia="en-GB"/>
              </w:rPr>
              <w:t xml:space="preserve"> exist,</w:t>
            </w:r>
            <w:r w:rsidR="005A6232" w:rsidRPr="00705C76">
              <w:rPr>
                <w:rFonts w:cs="Arial" w:hint="eastAsia"/>
                <w:lang w:eastAsia="en-GB"/>
              </w:rPr>
              <w:t xml:space="preserve"> this will lead to </w:t>
            </w:r>
            <w:r w:rsidR="005A46BE" w:rsidRPr="00705C76">
              <w:rPr>
                <w:rFonts w:cs="Arial"/>
                <w:lang w:eastAsia="en-GB"/>
              </w:rPr>
              <w:t>radio link failure</w:t>
            </w:r>
            <w:r w:rsidR="005A6232" w:rsidRPr="00705C76">
              <w:rPr>
                <w:rFonts w:cs="Arial" w:hint="eastAsia"/>
                <w:lang w:eastAsia="en-GB"/>
              </w:rPr>
              <w:t xml:space="preserve"> in test procedure.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7D5CBB" w:rsidP="003C723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lang w:eastAsia="en-GB"/>
              </w:rPr>
              <w:t xml:space="preserve">Set </w:t>
            </w:r>
            <w:r w:rsidRPr="003C7239">
              <w:rPr>
                <w:rFonts w:cs="Arial"/>
                <w:lang w:eastAsia="en-GB"/>
              </w:rPr>
              <w:t>radiolinkMonitoringconfig</w:t>
            </w:r>
            <w:r w:rsidRPr="003C7239">
              <w:rPr>
                <w:rFonts w:cs="Arial" w:hint="eastAsia"/>
                <w:lang w:eastAsia="en-GB"/>
              </w:rPr>
              <w:t xml:space="preserve"> for NRcell2 </w:t>
            </w:r>
            <w:r>
              <w:rPr>
                <w:rFonts w:cs="Arial" w:hint="eastAsia"/>
                <w:lang w:eastAsia="zh-CN"/>
              </w:rPr>
              <w:t xml:space="preserve">at </w:t>
            </w:r>
            <w:r w:rsidRPr="003C7239">
              <w:rPr>
                <w:rFonts w:cs="Arial" w:hint="eastAsia"/>
                <w:lang w:eastAsia="en-GB"/>
              </w:rPr>
              <w:t xml:space="preserve"> step1</w:t>
            </w:r>
            <w:r>
              <w:rPr>
                <w:rFonts w:cs="Arial" w:hint="eastAsia"/>
                <w:lang w:eastAsia="zh-CN"/>
              </w:rPr>
              <w:t>7.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EF6C62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EF6C62">
              <w:rPr>
                <w:rFonts w:ascii="Arial" w:hAnsi="Arial" w:cs="Arial"/>
                <w:lang w:eastAsia="en-GB"/>
              </w:rPr>
              <w:t>RRC_Resume_NR5GC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D1" w:rsidRDefault="007669D1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669D1">
              <w:rPr>
                <w:rFonts w:ascii="Courier New" w:hAnsi="Courier New" w:cs="Courier New"/>
                <w:color w:val="000000"/>
                <w:lang w:eastAsia="zh-CN"/>
              </w:rPr>
              <w:t>function fl_TC_8_1_1_4_1_TestBody() runs on NR5GC_PTC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v_PDUSessionInfo; // @sic R5-227538 sic@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v_ModificationPeriodFrames;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v_ModificationPeriod;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NR_DownlinkBWP_Type v_NR_DownlinkBWP_Cell2; // @sic R5-204436 sic@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PDSCH_Config v_PDSCH_Config; // @sic R5-204436 sic@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NR_BWP_DownlinkDedicated_PDSCH_Config_Type v_BWP_DownlinkDedicated_PDSCH_Config; // @sic R5-204436 sic@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v_PrachConfigurationIndex; // @sic R5-213465 sic@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v_PhysicalParameters; // @sic R5-213465 sic@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v_SrbIndByRef := omit;    // not used (needed when other information of the RRC message needs to be access) // @sic R5-213465 sic@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v_SysIndByRef := omit;        // to store SYSTEM_IND if it takes over the RRC message // @sic R5-213465 sic@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TimingInfo_Type v_TimingInfo; // @sic R5-213465 sic@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60.0;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612CE" w:rsidRPr="004612CE" w:rsidRDefault="004612CE" w:rsidP="00CD41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D4167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R5-201646, R5-204436 sic@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f_NR_CellInfo_GetDownlinkBWP(nr_Cell2, tsc_NR_BWP_Id);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 := v_NR_DownlinkBWP_Cell2.Pdsch.ConfigDedicated.R15;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v_PDSCH_Config.dmrs_DownlinkForPDSCH_MappingTypeA := omit;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v_BWP_DownlinkDedicated_PDSCH_Config := {setup := v_PDSCH_Config};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f_NR_GetSCGConfigResume(nr_Cell2);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cs_BWP_DownlinkDedicated_Def(-, v_BWP_DownlinkDedicated_PDSCH_Config</w:t>
            </w:r>
            <w:r w:rsidRPr="000043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f_NR_SendRRCResume_Def(nr_Cell2, -, -, v_CellGroupConfig);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RRCResumeComplete message to complete the resume procedure</w:t>
            </w:r>
          </w:p>
          <w:p w:rsidR="004612CE" w:rsidRDefault="004612CE" w:rsidP="00C76F59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f_NR_RRCResumeComplete_Def(nr_Cell2);</w:t>
            </w:r>
          </w:p>
          <w:p w:rsidR="00C76F59" w:rsidRDefault="00C76F59" w:rsidP="00C76F59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4612CE" w:rsidRPr="004612CE" w:rsidRDefault="00C76F59" w:rsidP="00F0439D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A361CA" w:rsidRPr="00A361CA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function fl_TC_8_1_1_4_1_TestBody() runs on NR5GC_PTC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v_PDUSessionInfo; // @sic R5-227538 sic@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v_ModificationPeriodFrames;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v_ModificationPeriod;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NR_DownlinkBWP_Type v_NR_DownlinkBWP_Cell2; // @sic R5-204436 sic@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PDSCH_Config v_PDSCH_Config; // @sic R5-204436 sic@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NR_BWP_DownlinkDedicated_PDSCH_Config_Type v_BWP_DownlinkDedicated_PDSCH_Config; // @sic R5-204436 sic@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v_PrachConfigurationIndex; // @sic R5-213465 sic@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v_PhysicalParameters; // @sic R5-213465 sic@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v_SrbIndByRef := omit;    // not used (needed when other information of the RRC message needs to be access) // @sic R5-213465 sic@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v_SysIndByRef := omit;        // to store SYSTEM_IND if it takes over the RRC message // @sic R5-213465 sic@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TimingInfo_Type v_TimingInfo; // @sic R5-213465 sic@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60.0;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03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(omit) NR_BWP_DownlinkDedicated_RadioLinkMonitoringConfig_Type v_RadioLinkMonitoringConfig;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637D8" w:rsidRPr="00B637D8" w:rsidRDefault="00B637D8" w:rsidP="00C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A5010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R5-201646, R5-204436 sic@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f_NR_CellInfo_GetDownlinkBWP(nr_Cell2, tsc_NR_BWP_Id);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 := v_NR_DownlinkBWP_Cell2.Pdsch.ConfigDedicated.R15;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v_PDSCH_Config.dmrs_DownlinkForPDSCH_MappingTypeA := omit;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v_BWP_DownlinkDedicated_PDSCH_Config := {setup := v_PDSCH_Config};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:rsidR="00640A99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40A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v_RadioLinkMonitoringConfig := cs_38508_RadioLinkMonitoringConfigDef(f_NR_CellInfo_GetSSB_Index(nr_Cell2));</w:t>
            </w: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40A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f_NR_CellInfo_SetRadioLinkMonitoringConfig(nr_Cell2, v_RadioLinkMonitoringConfig);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f_NR_GetSCGConfigResume(nr_Cell2);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cs_BWP_DownlinkDedicated_Def(-, v_BWP_DownlinkDedicated_PDSCH_Config</w:t>
            </w:r>
            <w:r w:rsidRPr="00940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,-,v_RadioLinkMonitoringConfig</w:t>
            </w: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f_NR_SendRRCResume_Def(nr_Cell2, -, -, v_CellGroupConfig);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18" siclog@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RRCResumeComplete message to complete the resume procedure</w:t>
            </w:r>
          </w:p>
          <w:p w:rsidR="00B637D8" w:rsidRDefault="00B637D8" w:rsidP="00F57395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f_NR_RRCResumeComplete_Def(nr_Cell2);</w:t>
            </w:r>
          </w:p>
          <w:p w:rsidR="00F57395" w:rsidRDefault="00F57395" w:rsidP="00F57395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F57395" w:rsidRPr="00F57395" w:rsidRDefault="00F57395" w:rsidP="00F57395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F79CF" w:rsidRPr="00F212AA" w:rsidRDefault="00A00F27" w:rsidP="00F57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637D8" w:rsidRPr="00B637D8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B81" w:rsidRDefault="00734B81">
      <w:r>
        <w:separator/>
      </w:r>
    </w:p>
  </w:endnote>
  <w:endnote w:type="continuationSeparator" w:id="1">
    <w:p w:rsidR="00734B81" w:rsidRDefault="00734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B81" w:rsidRDefault="00734B81">
      <w:r>
        <w:separator/>
      </w:r>
    </w:p>
  </w:footnote>
  <w:footnote w:type="continuationSeparator" w:id="1">
    <w:p w:rsidR="00734B81" w:rsidRDefault="00734B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A41671">
      <w:fldChar w:fldCharType="begin"/>
    </w:r>
    <w:r>
      <w:instrText>PAGE</w:instrText>
    </w:r>
    <w:r w:rsidR="00A41671">
      <w:fldChar w:fldCharType="separate"/>
    </w:r>
    <w:r>
      <w:rPr>
        <w:noProof/>
      </w:rPr>
      <w:t>1</w:t>
    </w:r>
    <w:r w:rsidR="00A41671">
      <w:rPr>
        <w:noProof/>
      </w:rPr>
      <w:fldChar w:fldCharType="end"/>
    </w:r>
    <w:r>
      <w:br/>
    </w:r>
    <w:r w:rsidR="00A41671" w:rsidRPr="00A41671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2294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A4167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A41671">
    <w:pPr>
      <w:pStyle w:val="a4"/>
    </w:pPr>
    <w:r w:rsidRPr="00A41671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3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A4167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A41671">
    <w:pPr>
      <w:pStyle w:val="a4"/>
    </w:pPr>
    <w:r w:rsidRPr="00A41671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2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A4167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A41671">
    <w:pPr>
      <w:pStyle w:val="a4"/>
    </w:pPr>
    <w:r w:rsidRPr="00A41671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1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A4167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A41671" w:rsidRPr="00A41671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A4167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A41671">
    <w:pPr>
      <w:pStyle w:val="a4"/>
    </w:pPr>
    <w:r w:rsidRPr="00A41671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89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A4167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/>
    <o:shapelayout v:ext="edit">
      <o:idmap v:ext="edit" data="12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4365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38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5A1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0E5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2ECE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59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E81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9F0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1F8"/>
    <w:rsid w:val="00216489"/>
    <w:rsid w:val="0021666F"/>
    <w:rsid w:val="00217DE8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3E5B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381C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239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48D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247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25F"/>
    <w:rsid w:val="004612CE"/>
    <w:rsid w:val="00461F12"/>
    <w:rsid w:val="004623C2"/>
    <w:rsid w:val="004635E5"/>
    <w:rsid w:val="004642B2"/>
    <w:rsid w:val="00467921"/>
    <w:rsid w:val="00471065"/>
    <w:rsid w:val="0047174B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39A4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415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46BE"/>
    <w:rsid w:val="005A5C61"/>
    <w:rsid w:val="005A61EB"/>
    <w:rsid w:val="005A6232"/>
    <w:rsid w:val="005A6679"/>
    <w:rsid w:val="005A6D2B"/>
    <w:rsid w:val="005A74DF"/>
    <w:rsid w:val="005B0028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2F6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70F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6A00"/>
    <w:rsid w:val="006073DB"/>
    <w:rsid w:val="00610C5B"/>
    <w:rsid w:val="00613A2E"/>
    <w:rsid w:val="00613BB7"/>
    <w:rsid w:val="00613D6B"/>
    <w:rsid w:val="006149E4"/>
    <w:rsid w:val="00615906"/>
    <w:rsid w:val="00615E39"/>
    <w:rsid w:val="00616335"/>
    <w:rsid w:val="006164BF"/>
    <w:rsid w:val="00617129"/>
    <w:rsid w:val="00617D68"/>
    <w:rsid w:val="00620F69"/>
    <w:rsid w:val="00621188"/>
    <w:rsid w:val="006225EC"/>
    <w:rsid w:val="00622A8A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6C1D"/>
    <w:rsid w:val="006270A9"/>
    <w:rsid w:val="006316B2"/>
    <w:rsid w:val="006340AB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A99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90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77371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4B93"/>
    <w:rsid w:val="006D591C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1A1"/>
    <w:rsid w:val="007056A2"/>
    <w:rsid w:val="00705C76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259D8"/>
    <w:rsid w:val="0073208D"/>
    <w:rsid w:val="0073372F"/>
    <w:rsid w:val="00733D8D"/>
    <w:rsid w:val="007346FA"/>
    <w:rsid w:val="00734B81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4377F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69D1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5DF9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2C4A"/>
    <w:rsid w:val="007B3FE2"/>
    <w:rsid w:val="007B442A"/>
    <w:rsid w:val="007B46A9"/>
    <w:rsid w:val="007B46D4"/>
    <w:rsid w:val="007B4F98"/>
    <w:rsid w:val="007B504B"/>
    <w:rsid w:val="007B512A"/>
    <w:rsid w:val="007B586E"/>
    <w:rsid w:val="007B6160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5CBB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5E"/>
    <w:rsid w:val="007F1A9F"/>
    <w:rsid w:val="007F2D57"/>
    <w:rsid w:val="007F317C"/>
    <w:rsid w:val="007F3701"/>
    <w:rsid w:val="007F37B7"/>
    <w:rsid w:val="007F514E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2CD6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F9F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0D8B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1243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C6F63"/>
    <w:rsid w:val="008D01F1"/>
    <w:rsid w:val="008D179B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5B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6F3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1E9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7BD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68FA"/>
    <w:rsid w:val="009F734F"/>
    <w:rsid w:val="009F7D81"/>
    <w:rsid w:val="00A00192"/>
    <w:rsid w:val="00A0032D"/>
    <w:rsid w:val="00A00487"/>
    <w:rsid w:val="00A00F27"/>
    <w:rsid w:val="00A014A9"/>
    <w:rsid w:val="00A01702"/>
    <w:rsid w:val="00A01E4F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3B58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5AA1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0DB5"/>
    <w:rsid w:val="00A41671"/>
    <w:rsid w:val="00A41750"/>
    <w:rsid w:val="00A41C3D"/>
    <w:rsid w:val="00A42341"/>
    <w:rsid w:val="00A42C7A"/>
    <w:rsid w:val="00A42CE2"/>
    <w:rsid w:val="00A433A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608B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0B1"/>
    <w:rsid w:val="00B01321"/>
    <w:rsid w:val="00B01B62"/>
    <w:rsid w:val="00B01FFB"/>
    <w:rsid w:val="00B02883"/>
    <w:rsid w:val="00B0388E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205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FEA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37D8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314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0FDB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46B7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6F59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1DC2"/>
    <w:rsid w:val="00C9268C"/>
    <w:rsid w:val="00C92E91"/>
    <w:rsid w:val="00C92F36"/>
    <w:rsid w:val="00C936B0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010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167"/>
    <w:rsid w:val="00CD4275"/>
    <w:rsid w:val="00CD450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5BEC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0D8F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4C"/>
    <w:rsid w:val="00D374F9"/>
    <w:rsid w:val="00D3774F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615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39B6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33B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8EA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606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3CC7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1B4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33D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C62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439D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100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395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02A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E8F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5</Pages>
  <Words>1192</Words>
  <Characters>6799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</cp:lastModifiedBy>
  <cp:revision>147</cp:revision>
  <cp:lastPrinted>1900-01-01T00:00:00Z</cp:lastPrinted>
  <dcterms:created xsi:type="dcterms:W3CDTF">2023-12-15T19:35:00Z</dcterms:created>
  <dcterms:modified xsi:type="dcterms:W3CDTF">2024-01-05T08:30:00Z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