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774D97" w:rsidRPr="00774D97">
        <w:rPr>
          <w:b/>
          <w:i/>
          <w:noProof/>
          <w:sz w:val="28"/>
        </w:rPr>
        <w:t>R5s240078</w:t>
      </w:r>
      <w:r w:rsidR="00774D97">
        <w:rPr>
          <w:b/>
          <w:i/>
          <w:noProof/>
          <w:sz w:val="28"/>
        </w:rPr>
        <w:t xml:space="preserve"> </w:t>
      </w:r>
    </w:p>
    <w:p w:rsidR="004747C1" w:rsidRDefault="0081006A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81006A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8A0872" w:rsidP="00112B75">
            <w:pPr>
              <w:pStyle w:val="CRCoverPage"/>
              <w:spacing w:after="0"/>
              <w:rPr>
                <w:noProof/>
              </w:rPr>
            </w:pPr>
            <w:r w:rsidRPr="00136460">
              <w:rPr>
                <w:b/>
                <w:noProof/>
                <w:sz w:val="28"/>
              </w:rPr>
              <w:t>3334</w:t>
            </w:r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81006A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81006A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81006A" w:rsidP="00425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7C1">
                <w:t xml:space="preserve">Correction to NR5GC testcase </w:t>
              </w:r>
              <w:r w:rsidR="00CE5BEC" w:rsidRPr="00CE5BEC">
                <w:rPr>
                  <w:noProof/>
                </w:rPr>
                <w:t>6.4.2.1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1006A">
              <w:fldChar w:fldCharType="begin"/>
            </w:r>
            <w:r>
              <w:instrText xml:space="preserve"> DOCPROPERTY  SourceIfTsg  \* MERGEFORMAT </w:instrText>
            </w:r>
            <w:r w:rsidR="0081006A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136D50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136D50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81006A" w:rsidP="00CB2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2024-01-0</w:t>
              </w:r>
              <w:r w:rsidR="00CB2612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81006A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81006A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Pr="00067302" w:rsidRDefault="002B3E5B" w:rsidP="001B38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C76">
              <w:rPr>
                <w:rFonts w:cs="Arial" w:hint="eastAsia"/>
                <w:lang w:eastAsia="en-GB"/>
              </w:rPr>
              <w:t>In NRcell1,</w:t>
            </w:r>
            <w:r w:rsidRPr="00705C76">
              <w:rPr>
                <w:rFonts w:cs="Arial"/>
                <w:lang w:eastAsia="en-GB"/>
              </w:rPr>
              <w:t xml:space="preserve"> radiolinkMonitoringconfig</w:t>
            </w:r>
            <w:r w:rsidRPr="00705C76">
              <w:rPr>
                <w:rFonts w:cs="Arial" w:hint="eastAsia"/>
                <w:lang w:eastAsia="en-GB"/>
              </w:rPr>
              <w:t xml:space="preserve"> is configured to monitor</w:t>
            </w:r>
            <w:r w:rsidRPr="00705C76">
              <w:rPr>
                <w:rFonts w:cs="Arial"/>
                <w:lang w:eastAsia="en-GB"/>
              </w:rPr>
              <w:t xml:space="preserve"> ssb_indx 1</w:t>
            </w:r>
            <w:r w:rsidRPr="00705C76">
              <w:rPr>
                <w:rFonts w:cs="Arial" w:hint="eastAsia"/>
                <w:lang w:eastAsia="en-GB"/>
              </w:rPr>
              <w:t>. Then UE goto NR</w:t>
            </w:r>
            <w:r w:rsidRPr="00705C76">
              <w:rPr>
                <w:rFonts w:cs="Arial"/>
                <w:lang w:eastAsia="en-GB"/>
              </w:rPr>
              <w:t>cell 2 radiolinkMonitoringconfig</w:t>
            </w:r>
            <w:r w:rsidRPr="00705C76">
              <w:rPr>
                <w:rFonts w:cs="Arial" w:hint="eastAsia"/>
                <w:lang w:eastAsia="en-GB"/>
              </w:rPr>
              <w:t xml:space="preserve"> is set to omit, UE still monitor</w:t>
            </w:r>
            <w:r w:rsidRPr="00705C76">
              <w:rPr>
                <w:rFonts w:cs="Arial"/>
                <w:lang w:eastAsia="en-GB"/>
              </w:rPr>
              <w:t xml:space="preserve"> ssb_index 1</w:t>
            </w:r>
            <w:r w:rsidRPr="00705C76">
              <w:rPr>
                <w:rFonts w:cs="Arial" w:hint="eastAsia"/>
                <w:lang w:eastAsia="en-GB"/>
              </w:rPr>
              <w:t>. But in SIB1 of NR</w:t>
            </w:r>
            <w:r w:rsidRPr="00705C76">
              <w:rPr>
                <w:rFonts w:cs="Arial"/>
                <w:lang w:eastAsia="en-GB"/>
              </w:rPr>
              <w:t>cell 2</w:t>
            </w:r>
            <w:r w:rsidRPr="00705C76">
              <w:rPr>
                <w:rFonts w:cs="Arial" w:hint="eastAsia"/>
                <w:lang w:eastAsia="en-GB"/>
              </w:rPr>
              <w:t>,only</w:t>
            </w:r>
            <w:r w:rsidRPr="00705C76">
              <w:rPr>
                <w:rFonts w:cs="Arial"/>
                <w:lang w:eastAsia="en-GB"/>
              </w:rPr>
              <w:t xml:space="preserve"> ssb_idx 0</w:t>
            </w:r>
            <w:r w:rsidRPr="00705C76">
              <w:rPr>
                <w:rFonts w:cs="Arial" w:hint="eastAsia"/>
                <w:lang w:eastAsia="en-GB"/>
              </w:rPr>
              <w:t xml:space="preserve"> exist, this will lead to </w:t>
            </w:r>
            <w:r w:rsidRPr="00705C76">
              <w:rPr>
                <w:rFonts w:cs="Arial"/>
                <w:lang w:eastAsia="en-GB"/>
              </w:rPr>
              <w:t>radio link failure</w:t>
            </w:r>
            <w:r w:rsidRPr="00705C76">
              <w:rPr>
                <w:rFonts w:cs="Arial" w:hint="eastAsia"/>
                <w:lang w:eastAsia="en-GB"/>
              </w:rPr>
              <w:t xml:space="preserve"> in test procedure.</w:t>
            </w: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E5B" w:rsidRPr="00067302" w:rsidRDefault="002B3E5B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E5B" w:rsidRPr="00067302" w:rsidRDefault="002B3E5B" w:rsidP="00CE5BE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lang w:eastAsia="en-GB"/>
              </w:rPr>
              <w:t xml:space="preserve">Set </w:t>
            </w:r>
            <w:r w:rsidRPr="003C7239">
              <w:rPr>
                <w:rFonts w:cs="Arial"/>
                <w:lang w:eastAsia="en-GB"/>
              </w:rPr>
              <w:t>radiolinkMonitoringconfig</w:t>
            </w:r>
            <w:r w:rsidRPr="003C7239">
              <w:rPr>
                <w:rFonts w:cs="Arial" w:hint="eastAsia"/>
                <w:lang w:eastAsia="en-GB"/>
              </w:rPr>
              <w:t xml:space="preserve"> for NRcell2 after step18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E5B" w:rsidRPr="00067302" w:rsidRDefault="002B3E5B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Pr="00067302" w:rsidRDefault="002B3E5B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2B3E5B" w:rsidTr="00112B75">
        <w:tc>
          <w:tcPr>
            <w:tcW w:w="2694" w:type="dxa"/>
            <w:gridSpan w:val="2"/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3E5B" w:rsidRDefault="002B3E5B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  <w:r w:rsidRPr="00CE5BEC">
              <w:rPr>
                <w:noProof/>
              </w:rPr>
              <w:t>6.4.2.1.NR5GC</w:t>
            </w: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3E5B" w:rsidRDefault="002B3E5B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3E5B" w:rsidRDefault="002B3E5B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3E5B" w:rsidRDefault="002B3E5B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3E5B" w:rsidRDefault="002B3E5B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3E5B" w:rsidRDefault="002B3E5B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3E5B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3E5B" w:rsidRPr="008863B9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3E5B" w:rsidRPr="008863B9" w:rsidRDefault="002B3E5B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3E5B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E5B" w:rsidRDefault="002B3E5B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E5B" w:rsidRDefault="002B3E5B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55363994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93411F" w:rsidRDefault="0081006A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81006A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81006A">
        <w:rPr>
          <w:rFonts w:cs="Arial"/>
        </w:rPr>
        <w:fldChar w:fldCharType="separate"/>
      </w:r>
      <w:r w:rsidR="0093411F" w:rsidRPr="00404E9A">
        <w:rPr>
          <w:rFonts w:ascii="Arial" w:hAnsi="Arial" w:cs="Arial"/>
          <w:iCs/>
        </w:rPr>
        <w:t>Table of Contents</w:t>
      </w:r>
      <w:r w:rsidR="0093411F">
        <w:tab/>
      </w:r>
      <w:r w:rsidR="0093411F">
        <w:fldChar w:fldCharType="begin"/>
      </w:r>
      <w:r w:rsidR="0093411F">
        <w:instrText xml:space="preserve"> PAGEREF _Toc155363994 \h </w:instrText>
      </w:r>
      <w:r w:rsidR="0093411F">
        <w:fldChar w:fldCharType="separate"/>
      </w:r>
      <w:r w:rsidR="0093411F">
        <w:t>2</w:t>
      </w:r>
      <w:r w:rsidR="0093411F">
        <w:fldChar w:fldCharType="end"/>
      </w:r>
    </w:p>
    <w:p w:rsidR="0093411F" w:rsidRDefault="0093411F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4E9A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4E9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_Toc155363995 \h </w:instrText>
      </w:r>
      <w:r>
        <w:fldChar w:fldCharType="separate"/>
      </w:r>
      <w:r>
        <w:t>2</w:t>
      </w:r>
      <w:r>
        <w:fldChar w:fldCharType="end"/>
      </w:r>
    </w:p>
    <w:p w:rsidR="0093411F" w:rsidRDefault="0093411F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4E9A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4E9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_Toc155363996 \h </w:instrText>
      </w:r>
      <w:r>
        <w:fldChar w:fldCharType="separate"/>
      </w:r>
      <w:r>
        <w:t>2</w:t>
      </w:r>
      <w:r>
        <w:fldChar w:fldCharType="end"/>
      </w:r>
    </w:p>
    <w:p w:rsidR="0093411F" w:rsidRDefault="0093411F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4E9A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4E9A">
        <w:rPr>
          <w:rFonts w:cs="Arial"/>
        </w:rPr>
        <w:t>f_TC_6_4_2_1_NR5GC_TestBody</w:t>
      </w:r>
      <w:r>
        <w:tab/>
      </w:r>
      <w:r>
        <w:fldChar w:fldCharType="begin"/>
      </w:r>
      <w:r>
        <w:instrText xml:space="preserve"> PAGEREF _Toc155363997 \h </w:instrText>
      </w:r>
      <w:r>
        <w:fldChar w:fldCharType="separate"/>
      </w:r>
      <w:r>
        <w:t>2</w:t>
      </w:r>
      <w:r>
        <w:fldChar w:fldCharType="end"/>
      </w:r>
    </w:p>
    <w:p w:rsidR="00D15337" w:rsidRDefault="0081006A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536399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5363996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5A46BE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5363997"/>
      <w:r w:rsidRPr="00626C1D">
        <w:rPr>
          <w:rFonts w:cs="Arial"/>
          <w:noProof/>
        </w:rPr>
        <w:t>f_TC_6_4_2_1_NR5GC_TestBody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626C1D" w:rsidP="00206ED0">
            <w:pPr>
              <w:pStyle w:val="CRCoverPage"/>
              <w:spacing w:after="0"/>
              <w:rPr>
                <w:noProof/>
              </w:rPr>
            </w:pPr>
            <w:r w:rsidRPr="00626C1D">
              <w:rPr>
                <w:rFonts w:cs="Arial"/>
                <w:noProof/>
              </w:rPr>
              <w:t>f_TC_6_4_2_1_NR5GC_TestBody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9A" w:rsidRPr="00067302" w:rsidRDefault="00D3774F" w:rsidP="005A6232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C76">
              <w:rPr>
                <w:rFonts w:cs="Arial" w:hint="eastAsia"/>
                <w:lang w:eastAsia="en-GB"/>
              </w:rPr>
              <w:t>In NRcell1,</w:t>
            </w:r>
            <w:r w:rsidRPr="00705C76">
              <w:rPr>
                <w:rFonts w:cs="Arial"/>
                <w:lang w:eastAsia="en-GB"/>
              </w:rPr>
              <w:t xml:space="preserve"> </w:t>
            </w:r>
            <w:r w:rsidR="005A46BE" w:rsidRPr="00705C76">
              <w:rPr>
                <w:rFonts w:cs="Arial"/>
                <w:lang w:eastAsia="en-GB"/>
              </w:rPr>
              <w:t>radiolinkMonitoringconfig</w:t>
            </w:r>
            <w:r w:rsidR="007051A1" w:rsidRPr="00705C76">
              <w:rPr>
                <w:rFonts w:cs="Arial" w:hint="eastAsia"/>
                <w:lang w:eastAsia="en-GB"/>
              </w:rPr>
              <w:t xml:space="preserve"> is configured to monito</w:t>
            </w:r>
            <w:r w:rsidRPr="00705C76">
              <w:rPr>
                <w:rFonts w:cs="Arial" w:hint="eastAsia"/>
                <w:lang w:eastAsia="en-GB"/>
              </w:rPr>
              <w:t>r</w:t>
            </w:r>
            <w:r w:rsidR="007051A1" w:rsidRPr="00705C76">
              <w:rPr>
                <w:rFonts w:cs="Arial"/>
                <w:lang w:eastAsia="en-GB"/>
              </w:rPr>
              <w:t xml:space="preserve"> </w:t>
            </w:r>
            <w:r w:rsidR="005A46BE" w:rsidRPr="00705C76">
              <w:rPr>
                <w:rFonts w:cs="Arial"/>
                <w:lang w:eastAsia="en-GB"/>
              </w:rPr>
              <w:t>ssb_indx 1</w:t>
            </w:r>
            <w:r w:rsidR="007051A1" w:rsidRPr="00705C76">
              <w:rPr>
                <w:rFonts w:cs="Arial" w:hint="eastAsia"/>
                <w:lang w:eastAsia="en-GB"/>
              </w:rPr>
              <w:t>. Then UE goto NR</w:t>
            </w:r>
            <w:r w:rsidR="005A46BE" w:rsidRPr="00705C76">
              <w:rPr>
                <w:rFonts w:cs="Arial"/>
                <w:lang w:eastAsia="en-GB"/>
              </w:rPr>
              <w:t>cell 2 radiolinkMonitoringconfig</w:t>
            </w:r>
            <w:r w:rsidR="007051A1" w:rsidRPr="00705C76">
              <w:rPr>
                <w:rFonts w:cs="Arial" w:hint="eastAsia"/>
                <w:lang w:eastAsia="en-GB"/>
              </w:rPr>
              <w:t xml:space="preserve"> is set to omit, UE still monitor</w:t>
            </w:r>
            <w:r w:rsidR="00F35100" w:rsidRPr="00705C76">
              <w:rPr>
                <w:rFonts w:cs="Arial"/>
                <w:lang w:eastAsia="en-GB"/>
              </w:rPr>
              <w:t xml:space="preserve"> </w:t>
            </w:r>
            <w:r w:rsidR="005A46BE" w:rsidRPr="00705C76">
              <w:rPr>
                <w:rFonts w:cs="Arial"/>
                <w:lang w:eastAsia="en-GB"/>
              </w:rPr>
              <w:t>ssb_index 1</w:t>
            </w:r>
            <w:r w:rsidR="00F35100" w:rsidRPr="00705C76">
              <w:rPr>
                <w:rFonts w:cs="Arial" w:hint="eastAsia"/>
                <w:lang w:eastAsia="en-GB"/>
              </w:rPr>
              <w:t>. But in SIB1</w:t>
            </w:r>
            <w:r w:rsidR="00170E81" w:rsidRPr="00705C76">
              <w:rPr>
                <w:rFonts w:cs="Arial" w:hint="eastAsia"/>
                <w:lang w:eastAsia="en-GB"/>
              </w:rPr>
              <w:t xml:space="preserve"> of </w:t>
            </w:r>
            <w:r w:rsidR="00F35100" w:rsidRPr="00705C76">
              <w:rPr>
                <w:rFonts w:cs="Arial" w:hint="eastAsia"/>
                <w:lang w:eastAsia="en-GB"/>
              </w:rPr>
              <w:t>NR</w:t>
            </w:r>
            <w:r w:rsidR="005A46BE" w:rsidRPr="00705C76">
              <w:rPr>
                <w:rFonts w:cs="Arial"/>
                <w:lang w:eastAsia="en-GB"/>
              </w:rPr>
              <w:t>cell 2</w:t>
            </w:r>
            <w:r w:rsidR="00F35100" w:rsidRPr="00705C76">
              <w:rPr>
                <w:rFonts w:cs="Arial" w:hint="eastAsia"/>
                <w:lang w:eastAsia="en-GB"/>
              </w:rPr>
              <w:t>,only</w:t>
            </w:r>
            <w:r w:rsidR="005A6232" w:rsidRPr="00705C76">
              <w:rPr>
                <w:rFonts w:cs="Arial"/>
                <w:lang w:eastAsia="en-GB"/>
              </w:rPr>
              <w:t xml:space="preserve"> </w:t>
            </w:r>
            <w:r w:rsidR="005A46BE" w:rsidRPr="00705C76">
              <w:rPr>
                <w:rFonts w:cs="Arial"/>
                <w:lang w:eastAsia="en-GB"/>
              </w:rPr>
              <w:t>ssb_idx 0</w:t>
            </w:r>
            <w:r w:rsidR="00F35100" w:rsidRPr="00705C76">
              <w:rPr>
                <w:rFonts w:cs="Arial" w:hint="eastAsia"/>
                <w:lang w:eastAsia="en-GB"/>
              </w:rPr>
              <w:t xml:space="preserve"> exist,</w:t>
            </w:r>
            <w:r w:rsidR="005A6232" w:rsidRPr="00705C76">
              <w:rPr>
                <w:rFonts w:cs="Arial" w:hint="eastAsia"/>
                <w:lang w:eastAsia="en-GB"/>
              </w:rPr>
              <w:t xml:space="preserve"> this will lead to </w:t>
            </w:r>
            <w:r w:rsidR="005A46BE" w:rsidRPr="00705C76">
              <w:rPr>
                <w:rFonts w:cs="Arial"/>
                <w:lang w:eastAsia="en-GB"/>
              </w:rPr>
              <w:t>radio link failure</w:t>
            </w:r>
            <w:r w:rsidR="005A6232" w:rsidRPr="00705C76">
              <w:rPr>
                <w:rFonts w:cs="Arial" w:hint="eastAsia"/>
                <w:lang w:eastAsia="en-GB"/>
              </w:rPr>
              <w:t xml:space="preserve"> in test procedure.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3C7239" w:rsidP="003C723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lang w:eastAsia="en-GB"/>
              </w:rPr>
              <w:t xml:space="preserve">Set </w:t>
            </w:r>
            <w:r w:rsidRPr="003C7239">
              <w:rPr>
                <w:rFonts w:cs="Arial"/>
                <w:lang w:eastAsia="en-GB"/>
              </w:rPr>
              <w:t>radiolinkMonitoringconfig</w:t>
            </w:r>
            <w:r w:rsidRPr="003C7239">
              <w:rPr>
                <w:rFonts w:cs="Arial" w:hint="eastAsia"/>
                <w:lang w:eastAsia="en-GB"/>
              </w:rPr>
              <w:t xml:space="preserve"> for NRcell2 after step18</w:t>
            </w:r>
            <w:r w:rsidR="00A01E4F">
              <w:rPr>
                <w:rFonts w:cs="Arial" w:hint="eastAsia"/>
                <w:lang w:eastAsia="zh-CN"/>
              </w:rPr>
              <w:t>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146E84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146E84">
              <w:rPr>
                <w:rFonts w:ascii="Arial" w:hAnsi="Arial" w:cs="Arial"/>
                <w:lang w:eastAsia="en-GB"/>
              </w:rPr>
              <w:t>Inactive_CellReSelection_NR5GC</w:t>
            </w:r>
            <w:r w:rsidR="00A83C80" w:rsidRPr="0006730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>function f_TC_6_4_2_1_NR5GC_TestBody() runs on NR5GC_PTC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R5s200377 R5-204415 R5-205600 R5-212084 R5s210581 R5s220736 R5-233462 sic@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tsc_NR_NonSuitableCellSSS_EPRE_FR1;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tsc_NR_ServingCellSSS_EPRE_FR1;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v_T2_Cell2_RS_EPRE_FR1 := -78; // @sic R5-198879 sic@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v_T0_Cell1_RS_EPRE_FR1 := tsc_NR_ServingCellSSS_EPRE_FR1;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v_EncodedRrcSetup;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DL_CCCH_Message v_RrcSetup;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PDSCH_Config v_PDSCH_Config;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NR_DownlinkBWP_Type v_NR_DownlinkBWP_Cell2;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NR_BWP_DownlinkDedicated_PDSCH_Config_Type v_BWP_DownlinkDedicated_PDSCH_Config;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v_SSB_IndexCell2;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PUSCH_Config v_PUSCH_Config;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v_RrcSetup := f_NR_38508_RRCSetup(nr_Cell1);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v_EncodedRrcSetup := f_NR_RRC_DL_CCCH_Encvalue(v_RrcSetup);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15E39" w:rsidRDefault="00A433A2" w:rsidP="00A433A2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A433A2" w:rsidRPr="00615E39" w:rsidRDefault="00A433A2" w:rsidP="00A433A2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18A" siclog@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RRCResume message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v_SSB_IndexCell2 := f_NR_CellInfo_GetSSB_Index(nr_Cell2);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f_NR_CellInfo_GetDownlinkBWP(nr_Cell2, tsc_NR_BWP_Id);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 := v_NR_DownlinkBWP_Cell2.Pdsch.ConfigDedicated.R15; // Table 6.4.2.1.3.3-6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v_PDSCH_Config.dmrs_DownlinkForPDSCH_MappingTypeA := omit;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v_PDSCH_Config.tci_StatesToAddModList[0] := cs_38508_TCI_State(v_SSB_IndexCell2);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v_PDSCH_Config.prb_BundlingType := cs_NR_Prb_OmitBundleSize;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v_BWP_DownlinkDedicated_PDSCH_Config := {setup := v_PDSCH_Config};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f_NR_GetSCGConfigResume(nr_Cell2);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cs_BWP_DownlinkDedicated_Def(-, v_BWP_DownlinkDedicated_PDSCH_Config</w:t>
            </w:r>
            <w:r w:rsidRPr="0059241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v_PUSCH_Config := cs_38508_PUSCH_Config_FR1(cs_38508_DMRS_UplinkConfig(pos1), v_SSB_IndexCell2);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v_CellGroupConfig.spCellConfig.spCellConfigDedicated.uplinkConfig.initialUplinkBWP.pusch_Config := {setup := v_PUSCH_Config}; // @sic R5s210092 sic@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f_NR_SendRRCResume_Def(nr_Cell2, -, -, v_CellGroupConfig);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18B" siclog@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 an RRCResumeComplete message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f_NR_RRCResumeComplete_Def(nr_Cell2);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19" siclog@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RRCRelease message including suspendConfig with NR_RRC_INACTIVE condition.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f_NR_RRC_InactiveDef(nr_Cell2);</w:t>
            </w:r>
          </w:p>
          <w:p w:rsidR="00615E39" w:rsidRPr="00615E39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361CA" w:rsidRPr="00A361CA" w:rsidRDefault="00615E39" w:rsidP="00615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15E39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f_TC_6_4_2_1_NR5GC_TestBody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{ // @sic R5s200377 R5-204415 R5-205600 R5-212084 R5s210581 R5s220736 R5-233462 sic@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v_T1_Cell1_RS_EPRE_FR1 := tsc_NR_NonSuitableCellSSS_EPRE_FR1;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tsc_NR_ServingCellSSS_EPRE_FR1;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v_T2_Cell2_RS_EPRE_FR1 := -78; // @sic R5-198879 sic@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v_T0_Cell1_RS_EPRE_FR1 := tsc_NR_ServingCellSSS_EPRE_FR1;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v_EncodedRrcSetup;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DL_CCCH_Message v_RrcSetup;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PDSCH_Config v_PDSCH_Config;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NR_DownlinkBWP_Type v_NR_DownlinkBWP_Cell2;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NR_BWP_DownlinkDedicated_PDSCH_Config_Type v_BWP_DownlinkDedicated_PDSCH_Config;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v_SSB_IndexCell2;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PUSCH_Config v_PUSCH_Config;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0E2ECE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0E2EC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(omit) NR_BWP_DownlinkDedicated_RadioLinkMonitoringConfig_Type v_RadioLinkMonitoringConfig;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0E2ECE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v_RrcSetup := f_NR_38508_RRCSetup(nr_Cell1);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v_EncodedRrcSetup := f_NR_RRC_DL_CCCH_Encvalue(v_RrcSetup);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818EA" w:rsidRPr="00E818EA" w:rsidRDefault="00A40DB5" w:rsidP="00A40DB5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18A" siclog@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RRCResume message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v_SSB_IndexCell2 := f_NR_CellInfo_GetSSB_Index(nr_Cell2);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v_NR_DownlinkBWP_Cell2 := f_NR_CellInfo_GetDownlinkBWP(nr_Cell2, tsc_NR_BWP_Id);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 := v_NR_DownlinkBWP_Cell2.Pdsch.ConfigDedicated.R15; // Table 6.4.2.1.3.3-6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v_PDSCH_Config.dmrs_DownlinkForPDSCH_MappingTypeA := omit;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v_PDSCH_Config.tci_StatesToAddModList[0] := cs_38508_TCI_State(v_SSB_IndexCell2);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v_PDSCH_Config.prb_BundlingType := cs_NR_Prb_OmitBundleSize;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v_BWP_DownlinkDedicated_PDSCH_Config := {setup := v_PDSCH_Config};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217DE8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</w:t>
            </w:r>
            <w:r w:rsidRPr="00CD450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v_RadioLinkMonitoringConfig := cs_38508_RadioLinkMonitoringConfigDef(f_NR_CellInfo_GetSSB_Index(nr_Cell2));</w:t>
            </w: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936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f_NR_CellInfo_SetRadioLinkMonitoringConfig(nr_Cell2, v_RadioLinkMonitoringConfig);</w:t>
            </w: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f_NR_GetSCGConfigResume(nr_Cell2);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v_CellGroupConfig.spCellConfig.spCellConfigDedicated.initialDownlinkBWP := cs_BWP_DownlinkDedicated_Def(-, v_BWP_DownlinkDedicated_PDSCH_Config</w:t>
            </w:r>
            <w:r w:rsidRPr="00E339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,-,v_RadioLinkMonitoringConfig</w:t>
            </w: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v_PUSCH_Config := cs_38508_PUSCH_Config_FR1(cs_38508_DMRS_UplinkConfig(pos1), v_SSB_IndexCell2);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v_CellGroupConfig.spCellConfig.spCellConfigDedicated.uplinkConfig.initialUplinkBWP.pusch_Config := {setup := v_PUSCH_Config}; // @sic R5s210092 sic@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f_NR_SendRRCResume_Def(nr_Cell2, -, -, v_CellGroupConfig);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18B" siclog@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 an RRCResumeComplete message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f_NR_RRCResumeComplete_Def(nr_Cell2);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19" siclog@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RRCRelease message including suspendConfig with NR_RRC_INACTIVE condition.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  f_NR_RRC_InactiveDef(nr_Cell2);</w:t>
            </w:r>
          </w:p>
          <w:p w:rsidR="00E818EA" w:rsidRPr="00E818E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F79CF" w:rsidRPr="00F212AA" w:rsidRDefault="00E818EA" w:rsidP="00E818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8E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6F1" w:rsidRDefault="00B876F1">
      <w:r>
        <w:separator/>
      </w:r>
    </w:p>
  </w:endnote>
  <w:endnote w:type="continuationSeparator" w:id="1">
    <w:p w:rsidR="00B876F1" w:rsidRDefault="00B87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6F1" w:rsidRDefault="00B876F1">
      <w:r>
        <w:separator/>
      </w:r>
    </w:p>
  </w:footnote>
  <w:footnote w:type="continuationSeparator" w:id="1">
    <w:p w:rsidR="00B876F1" w:rsidRDefault="00B876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81006A">
      <w:fldChar w:fldCharType="begin"/>
    </w:r>
    <w:r>
      <w:instrText>PAGE</w:instrText>
    </w:r>
    <w:r w:rsidR="0081006A">
      <w:fldChar w:fldCharType="separate"/>
    </w:r>
    <w:r>
      <w:rPr>
        <w:noProof/>
      </w:rPr>
      <w:t>1</w:t>
    </w:r>
    <w:r w:rsidR="0081006A">
      <w:rPr>
        <w:noProof/>
      </w:rPr>
      <w:fldChar w:fldCharType="end"/>
    </w:r>
    <w:r>
      <w:br/>
    </w:r>
    <w:r w:rsidR="0081006A" w:rsidRPr="0081006A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81006A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81006A">
    <w:pPr>
      <w:pStyle w:val="a4"/>
    </w:pPr>
    <w:r w:rsidRPr="0081006A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81006A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81006A">
    <w:pPr>
      <w:pStyle w:val="a4"/>
    </w:pPr>
    <w:r w:rsidRPr="0081006A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81006A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81006A">
    <w:pPr>
      <w:pStyle w:val="a4"/>
    </w:pPr>
    <w:r w:rsidRPr="0081006A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81006A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81006A" w:rsidRPr="0081006A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81006A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81006A">
    <w:pPr>
      <w:pStyle w:val="a4"/>
    </w:pPr>
    <w:r w:rsidRPr="0081006A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81006A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2ECE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1AE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460"/>
    <w:rsid w:val="00136690"/>
    <w:rsid w:val="00136D5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E84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E81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1D86"/>
    <w:rsid w:val="001E287B"/>
    <w:rsid w:val="001E3D37"/>
    <w:rsid w:val="001E41F3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17DE8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5742A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C5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3E5B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8C6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239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415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46BE"/>
    <w:rsid w:val="005A5C61"/>
    <w:rsid w:val="005A61EB"/>
    <w:rsid w:val="005A6232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2F6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4C5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6A00"/>
    <w:rsid w:val="006073DB"/>
    <w:rsid w:val="00610C5B"/>
    <w:rsid w:val="00613A2E"/>
    <w:rsid w:val="00613BB7"/>
    <w:rsid w:val="00613D6B"/>
    <w:rsid w:val="006149E4"/>
    <w:rsid w:val="00615906"/>
    <w:rsid w:val="00615E39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6C1D"/>
    <w:rsid w:val="006270A9"/>
    <w:rsid w:val="006316B2"/>
    <w:rsid w:val="006340AB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4B93"/>
    <w:rsid w:val="006D591C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1A1"/>
    <w:rsid w:val="007056A2"/>
    <w:rsid w:val="00705C76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97"/>
    <w:rsid w:val="00774DD1"/>
    <w:rsid w:val="00776968"/>
    <w:rsid w:val="007769B5"/>
    <w:rsid w:val="00777C1B"/>
    <w:rsid w:val="00777C3F"/>
    <w:rsid w:val="007807B2"/>
    <w:rsid w:val="007814C5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01C3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075E"/>
    <w:rsid w:val="007F1A9F"/>
    <w:rsid w:val="007F2D57"/>
    <w:rsid w:val="007F3701"/>
    <w:rsid w:val="007F37B7"/>
    <w:rsid w:val="007F514E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2CD6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06A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2F9F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872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C6F63"/>
    <w:rsid w:val="008D01F1"/>
    <w:rsid w:val="008D179B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5B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11F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7BD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2E7B"/>
    <w:rsid w:val="009F32FA"/>
    <w:rsid w:val="009F5054"/>
    <w:rsid w:val="009F5071"/>
    <w:rsid w:val="009F5489"/>
    <w:rsid w:val="009F66AC"/>
    <w:rsid w:val="009F68D7"/>
    <w:rsid w:val="009F68FA"/>
    <w:rsid w:val="009F734F"/>
    <w:rsid w:val="009F7D81"/>
    <w:rsid w:val="00A00192"/>
    <w:rsid w:val="00A0032D"/>
    <w:rsid w:val="00A00487"/>
    <w:rsid w:val="00A014A9"/>
    <w:rsid w:val="00A01702"/>
    <w:rsid w:val="00A01E4F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0DB5"/>
    <w:rsid w:val="00A41750"/>
    <w:rsid w:val="00A41C3D"/>
    <w:rsid w:val="00A42341"/>
    <w:rsid w:val="00A42C7A"/>
    <w:rsid w:val="00A42CE2"/>
    <w:rsid w:val="00A433A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608B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0B1"/>
    <w:rsid w:val="00B01321"/>
    <w:rsid w:val="00B01B62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FEA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3D59"/>
    <w:rsid w:val="00B843B7"/>
    <w:rsid w:val="00B84475"/>
    <w:rsid w:val="00B84F41"/>
    <w:rsid w:val="00B86001"/>
    <w:rsid w:val="00B86B9A"/>
    <w:rsid w:val="00B876E6"/>
    <w:rsid w:val="00B876F1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314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46B7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1DC2"/>
    <w:rsid w:val="00C9268C"/>
    <w:rsid w:val="00C92E91"/>
    <w:rsid w:val="00C92F36"/>
    <w:rsid w:val="00C936B0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612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50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5BEC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0D8F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3774F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39B6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33B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8EA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606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3CC7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100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986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5</Pages>
  <Words>1383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107</cp:revision>
  <cp:lastPrinted>1900-01-01T00:00:00Z</cp:lastPrinted>
  <dcterms:created xsi:type="dcterms:W3CDTF">2023-12-15T19:35:00Z</dcterms:created>
  <dcterms:modified xsi:type="dcterms:W3CDTF">2024-01-05T08:20:00Z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