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47C1" w:rsidRDefault="004747C1" w:rsidP="004747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R5s240077</w:t>
      </w:r>
      <w:r>
        <w:rPr>
          <w:b/>
          <w:i/>
          <w:noProof/>
          <w:sz w:val="28"/>
        </w:rPr>
        <w:fldChar w:fldCharType="end"/>
      </w:r>
    </w:p>
    <w:p w:rsidR="004747C1" w:rsidRDefault="004747C1" w:rsidP="004747C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47C1" w:rsidTr="00112B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47C1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7C1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42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747C1" w:rsidRPr="00410371" w:rsidRDefault="004747C1" w:rsidP="00112B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747C1" w:rsidRPr="00410371" w:rsidRDefault="004747C1" w:rsidP="00112B7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747C1" w:rsidRDefault="004747C1" w:rsidP="00112B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747C1" w:rsidRPr="00410371" w:rsidRDefault="004747C1" w:rsidP="00112B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747C1" w:rsidRDefault="004747C1" w:rsidP="00112B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747C1" w:rsidRPr="00410371" w:rsidRDefault="004747C1" w:rsidP="00112B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:rsidTr="00112B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747C1" w:rsidRPr="00F25D98" w:rsidRDefault="004747C1" w:rsidP="00112B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47C1" w:rsidTr="00112B75">
        <w:tc>
          <w:tcPr>
            <w:tcW w:w="9641" w:type="dxa"/>
            <w:gridSpan w:val="9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747C1" w:rsidRDefault="004747C1" w:rsidP="004747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47C1" w:rsidTr="00112B75">
        <w:tc>
          <w:tcPr>
            <w:tcW w:w="2835" w:type="dxa"/>
          </w:tcPr>
          <w:p w:rsidR="004747C1" w:rsidRDefault="004747C1" w:rsidP="00112B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747C1" w:rsidRDefault="004747C1" w:rsidP="004747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47C1" w:rsidTr="00112B75">
        <w:tc>
          <w:tcPr>
            <w:tcW w:w="9640" w:type="dxa"/>
            <w:gridSpan w:val="11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11.3.12</w:t>
            </w:r>
            <w:r>
              <w:fldChar w:fldCharType="end"/>
            </w: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47C1" w:rsidRDefault="004747C1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47C1" w:rsidRDefault="004747C1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747C1" w:rsidRDefault="004747C1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47C1" w:rsidRDefault="004747C1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2024-01-04</w:t>
            </w:r>
            <w:r>
              <w:rPr>
                <w:noProof/>
              </w:rPr>
              <w:fldChar w:fldCharType="end"/>
            </w: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747C1" w:rsidRDefault="004747C1" w:rsidP="00112B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47C1" w:rsidRDefault="004747C1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747C1" w:rsidRDefault="004747C1" w:rsidP="00112B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747C1" w:rsidRPr="007C2097" w:rsidRDefault="004747C1" w:rsidP="00112B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47C1" w:rsidTr="00112B75">
        <w:tc>
          <w:tcPr>
            <w:tcW w:w="1843" w:type="dxa"/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implementation, the SS transmits Close UE Test Loop Mode B message twice in preamble. On the first instance the IP PDU Delay is set to 0s, and on the second instance it is set to 20s.</w:t>
            </w:r>
          </w:p>
          <w:p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UEs may ignore the second instance, because there is no Open UE Test Loop Mode B command between those two instances. This causes testcase failure because if a device ignores the second instance, the it will set the IP PDU Delay to 0s, whereas the testcase requirement is 20s.</w:t>
            </w:r>
          </w:p>
          <w:p w:rsidR="004747C1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needs to be addressed.</w:t>
            </w: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Instead of calling function </w:t>
            </w:r>
            <w:r w:rsidRPr="004B2A15">
              <w:rPr>
                <w:rFonts w:cs="Arial"/>
                <w:noProof/>
              </w:rPr>
              <w:t xml:space="preserve">f_NR5GC_Preamble(nr_Cell1, STATE_IDLE_1A, TEST_LOOPModeB_ON); </w:t>
            </w:r>
            <w:r>
              <w:rPr>
                <w:rFonts w:cs="Arial"/>
                <w:noProof/>
              </w:rPr>
              <w:t xml:space="preserve">, called function </w:t>
            </w:r>
            <w:r w:rsidRPr="004B2A15">
              <w:rPr>
                <w:rFonts w:cs="Arial"/>
                <w:noProof/>
              </w:rPr>
              <w:t>f_NR5GC_Preamble(nr_Cell1, STATE_IDLE_1A, TESTModeB_ON</w:t>
            </w:r>
            <w:r>
              <w:rPr>
                <w:rFonts w:cs="Arial"/>
                <w:noProof/>
              </w:rPr>
              <w:t>); in preamble.</w:t>
            </w: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Pr="00067302" w:rsidRDefault="004747C1" w:rsidP="004747C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the testcase</w:t>
            </w:r>
          </w:p>
        </w:tc>
      </w:tr>
      <w:tr w:rsidR="004747C1" w:rsidTr="00112B75">
        <w:tc>
          <w:tcPr>
            <w:tcW w:w="2694" w:type="dxa"/>
            <w:gridSpan w:val="2"/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747C1" w:rsidRDefault="004747C1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11.3.12.NR5GC</w:t>
            </w: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747C1" w:rsidRDefault="004747C1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747C1" w:rsidRDefault="004747C1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is needed in addition to R5s240057</w:t>
            </w:r>
          </w:p>
        </w:tc>
      </w:tr>
      <w:tr w:rsidR="004747C1" w:rsidRPr="008863B9" w:rsidTr="00112B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47C1" w:rsidRPr="008863B9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747C1" w:rsidRPr="008863B9" w:rsidRDefault="004747C1" w:rsidP="004747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747C1" w:rsidRDefault="004747C1" w:rsidP="004747C1">
      <w:pPr>
        <w:rPr>
          <w:noProof/>
        </w:rPr>
      </w:pPr>
      <w:bookmarkStart w:id="1" w:name="_GoBack"/>
      <w:bookmarkEnd w:id="1"/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5526014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4747C1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747C1" w:rsidRPr="00D52F81">
        <w:rPr>
          <w:rFonts w:ascii="Arial" w:hAnsi="Arial" w:cs="Arial"/>
          <w:iCs/>
        </w:rPr>
        <w:t>Table of Contents</w:t>
      </w:r>
      <w:r w:rsidR="004747C1">
        <w:tab/>
      </w:r>
      <w:r w:rsidR="004747C1">
        <w:fldChar w:fldCharType="begin"/>
      </w:r>
      <w:r w:rsidR="004747C1">
        <w:instrText xml:space="preserve"> PAGEREF _Toc155260144 \h </w:instrText>
      </w:r>
      <w:r w:rsidR="004747C1">
        <w:fldChar w:fldCharType="separate"/>
      </w:r>
      <w:r w:rsidR="004747C1">
        <w:t>2</w:t>
      </w:r>
      <w:r w:rsidR="004747C1">
        <w:fldChar w:fldCharType="end"/>
      </w:r>
    </w:p>
    <w:p w:rsidR="004747C1" w:rsidRDefault="004747C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52F8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52F8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_Toc155260145 \h </w:instrText>
      </w:r>
      <w:r>
        <w:fldChar w:fldCharType="separate"/>
      </w:r>
      <w:r>
        <w:t>2</w:t>
      </w:r>
      <w:r>
        <w:fldChar w:fldCharType="end"/>
      </w:r>
    </w:p>
    <w:p w:rsidR="004747C1" w:rsidRDefault="004747C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52F8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52F8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_Toc155260146 \h </w:instrText>
      </w:r>
      <w:r>
        <w:fldChar w:fldCharType="separate"/>
      </w:r>
      <w:r>
        <w:t>2</w:t>
      </w:r>
      <w:r>
        <w:fldChar w:fldCharType="end"/>
      </w:r>
    </w:p>
    <w:p w:rsidR="004747C1" w:rsidRDefault="004747C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52F81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52F81">
        <w:rPr>
          <w:rFonts w:cs="Arial"/>
          <w:b/>
          <w:bCs/>
          <w:color w:val="000000"/>
          <w:lang w:val="en-US" w:eastAsia="en-GB"/>
        </w:rPr>
        <w:t>f_TC_11_3_12_NR5GC</w:t>
      </w:r>
      <w:r>
        <w:tab/>
      </w:r>
      <w:r>
        <w:fldChar w:fldCharType="begin"/>
      </w:r>
      <w:r>
        <w:instrText xml:space="preserve"> PAGEREF _Toc155260147 \h </w:instrText>
      </w:r>
      <w:r>
        <w:fldChar w:fldCharType="separate"/>
      </w:r>
      <w:r>
        <w:t>2</w:t>
      </w:r>
      <w:r>
        <w:fldChar w:fldCharType="end"/>
      </w:r>
    </w:p>
    <w:p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8995546"/>
      <w:bookmarkStart w:id="21" w:name="_Hlk107318485"/>
      <w:bookmarkStart w:id="22" w:name="_Toc155260145"/>
      <w:r w:rsidR="00D15337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2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FD5C22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55260146"/>
      <w:r w:rsidRPr="00854C55">
        <w:rPr>
          <w:b/>
        </w:rPr>
        <w:t>Corrections required</w:t>
      </w:r>
      <w:bookmarkEnd w:id="23"/>
      <w:bookmarkEnd w:id="24"/>
      <w:bookmarkEnd w:id="25"/>
    </w:p>
    <w:p w:rsidR="004A40D5" w:rsidRPr="003D65E8" w:rsidRDefault="00A83C80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55260147"/>
      <w:r w:rsidRPr="00A83C80">
        <w:rPr>
          <w:rFonts w:cs="Arial"/>
          <w:b/>
          <w:bCs/>
          <w:color w:val="000000"/>
          <w:lang w:val="en-US" w:eastAsia="en-GB"/>
        </w:rPr>
        <w:t>f_TC_11_3_12_NR5GC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92718C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Pr="00067302" w:rsidRDefault="00A83C80" w:rsidP="00206ED0">
            <w:pPr>
              <w:pStyle w:val="CRCoverPage"/>
              <w:spacing w:after="0"/>
              <w:rPr>
                <w:noProof/>
              </w:rPr>
            </w:pPr>
            <w:r w:rsidRPr="00067302">
              <w:rPr>
                <w:rFonts w:cs="Arial"/>
                <w:noProof/>
              </w:rPr>
              <w:t>f_TC_11_3_12_NR5GC</w:t>
            </w:r>
          </w:p>
        </w:tc>
      </w:tr>
      <w:tr w:rsidR="004A40D5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7B" w:rsidRDefault="000E547B" w:rsidP="000E54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implementation, the SS transmits Close UE Test Loop Mode B message twice in preamble. On the first instance the IP PDU Delay is set to 0s, and on the second instance it is set to 20s.</w:t>
            </w:r>
          </w:p>
          <w:p w:rsidR="000E547B" w:rsidRDefault="000E547B" w:rsidP="000E54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UEs may ignore the second instance, because there is no Open UE Test Loop Mode B command between those two instances. This causes testcase failure because if a device ignores the second instance, the it will set the IP PDU Delay to 0s, whereas the testcase requirement is 20s.</w:t>
            </w:r>
          </w:p>
          <w:p w:rsidR="000E547B" w:rsidRDefault="000E547B" w:rsidP="000E547B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A83C80" w:rsidRPr="00067302" w:rsidRDefault="000E547B" w:rsidP="000E547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This needs to be addressed.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Pr="00067302" w:rsidRDefault="000E547B" w:rsidP="00C44B3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Instead of calling function </w:t>
            </w:r>
            <w:r w:rsidRPr="004B2A15">
              <w:rPr>
                <w:rFonts w:cs="Arial"/>
                <w:noProof/>
              </w:rPr>
              <w:t xml:space="preserve">f_NR5GC_Preamble(nr_Cell1, STATE_IDLE_1A, TEST_LOOPModeB_ON); </w:t>
            </w:r>
            <w:r>
              <w:rPr>
                <w:rFonts w:cs="Arial"/>
                <w:noProof/>
              </w:rPr>
              <w:t xml:space="preserve">, called function </w:t>
            </w:r>
            <w:r w:rsidRPr="004B2A15">
              <w:rPr>
                <w:rFonts w:cs="Arial"/>
                <w:noProof/>
              </w:rPr>
              <w:t>f_NR5GC_Preamble(nr_Cell1, STATE_IDLE_1A, TESTModeB_ON</w:t>
            </w:r>
            <w:r>
              <w:rPr>
                <w:rFonts w:cs="Arial"/>
                <w:noProof/>
              </w:rPr>
              <w:t>); in preamble.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Pr="00067302" w:rsidRDefault="00A83C80" w:rsidP="00C44B35">
            <w:pPr>
              <w:spacing w:after="0"/>
              <w:rPr>
                <w:rFonts w:ascii="Arial" w:hAnsi="Arial" w:cs="Arial"/>
                <w:lang w:eastAsia="en-GB"/>
              </w:rPr>
            </w:pPr>
            <w:r w:rsidRPr="00067302">
              <w:rPr>
                <w:rFonts w:ascii="Arial" w:hAnsi="Arial" w:cs="Arial"/>
                <w:lang w:eastAsia="en-GB"/>
              </w:rPr>
              <w:t>UAC_NR5GC.ttcn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Default="00C44B35" w:rsidP="00C44B3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B3B" w:rsidRPr="001B1B3B" w:rsidRDefault="00DE308C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1B1B3B" w:rsidRPr="001B1B3B">
              <w:rPr>
                <w:rFonts w:ascii="Courier New" w:hAnsi="Courier New" w:cs="Courier New"/>
                <w:color w:val="000000"/>
                <w:lang w:eastAsia="de-DE"/>
              </w:rPr>
              <w:t>function f_TC_11_3_12_NR5</w:t>
            </w:r>
            <w:proofErr w:type="gramStart"/>
            <w:r w:rsidR="001B1B3B" w:rsidRPr="001B1B3B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="001B1B3B" w:rsidRPr="001B1B3B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/UAC / Access Identity 0 / AC7 / 0% access probability / Uplink user data transfer</w:t>
            </w:r>
          </w:p>
          <w:p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NR_1);</w:t>
            </w:r>
          </w:p>
          <w:p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is switched on and brought to state 3N-A in accordance with the procedure described in TS 38.508-1 [4] and IMS PDU session establishment is completed on NR Cell 1.</w:t>
            </w:r>
          </w:p>
          <w:p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Preamble(</w:t>
            </w:r>
            <w:proofErr w:type="gram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nr_Cell1, STATE_IDLE_1A, </w:t>
            </w:r>
            <w:proofErr w:type="spell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TEST_LOOPModeB_ON</w:t>
            </w:r>
            <w:proofErr w:type="spell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</w:t>
            </w:r>
            <w:proofErr w:type="gram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Def(</w:t>
            </w:r>
            <w:proofErr w:type="gram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TEST_LOOPModeB_ON</w:t>
            </w:r>
            <w:proofErr w:type="spell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, -, '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1</w:t>
            </w: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4'O);</w:t>
            </w:r>
          </w:p>
          <w:p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fl_TC_11_3_12_</w:t>
            </w:r>
            <w:proofErr w:type="gram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nr_Cell1, STATE_IDLE_1A);</w:t>
            </w:r>
          </w:p>
          <w:p w:rsidR="00A361CA" w:rsidRPr="00A361CA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function f_TC_11_3_12_NR5</w:t>
            </w:r>
            <w:proofErr w:type="gram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/UAC / Access Identity 0 / AC7 / 0% access probability / Uplink user data transfer</w:t>
            </w:r>
          </w:p>
          <w:p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NR_1);</w:t>
            </w:r>
          </w:p>
          <w:p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is switched on and brought to state 3N-A in accordance with the procedure described in TS 38.508-1 [4] and IMS PDU session establishment is completed on NR Cell 1.</w:t>
            </w:r>
          </w:p>
          <w:p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Preamble(</w:t>
            </w:r>
            <w:proofErr w:type="gram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nr_Cell1, STATE_IDLE_1A, </w:t>
            </w:r>
            <w:proofErr w:type="spellStart"/>
            <w:r w:rsidRPr="001B1B3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TESTModeB_ON</w:t>
            </w:r>
            <w:proofErr w:type="spellEnd"/>
            <w:r w:rsidRPr="001B1B3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/*WA#11_3_12 </w:t>
            </w:r>
            <w:proofErr w:type="spellStart"/>
            <w:r w:rsidRPr="001B1B3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TEST_LOOPModeB_ON</w:t>
            </w:r>
            <w:proofErr w:type="spellEnd"/>
            <w:r w:rsidRPr="001B1B3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*/</w:t>
            </w: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</w:t>
            </w:r>
            <w:proofErr w:type="gram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Def(</w:t>
            </w:r>
            <w:proofErr w:type="gram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TEST_LOOPModeB_ON</w:t>
            </w:r>
            <w:proofErr w:type="spell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, -, '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1</w:t>
            </w: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4'O);</w:t>
            </w:r>
          </w:p>
          <w:p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fl_TC_11_3_12_</w:t>
            </w:r>
            <w:proofErr w:type="gram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nr_Cell1, STATE_IDLE_1A);</w:t>
            </w:r>
          </w:p>
          <w:p w:rsidR="002F79CF" w:rsidRPr="00F212AA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41A6" w:rsidRDefault="00F041A6">
      <w:r>
        <w:separator/>
      </w:r>
    </w:p>
  </w:endnote>
  <w:endnote w:type="continuationSeparator" w:id="0">
    <w:p w:rsidR="00F041A6" w:rsidRDefault="00F04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2A15" w:rsidRDefault="004B2A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2A15" w:rsidRDefault="004B2A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2A15" w:rsidRDefault="004B2A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41A6" w:rsidRDefault="00F041A6">
      <w:r>
        <w:separator/>
      </w:r>
    </w:p>
  </w:footnote>
  <w:footnote w:type="continuationSeparator" w:id="0">
    <w:p w:rsidR="00F041A6" w:rsidRDefault="00F041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8"/>
  </w:num>
  <w:num w:numId="4">
    <w:abstractNumId w:val="35"/>
  </w:num>
  <w:num w:numId="5">
    <w:abstractNumId w:val="28"/>
  </w:num>
  <w:num w:numId="6">
    <w:abstractNumId w:val="32"/>
  </w:num>
  <w:num w:numId="7">
    <w:abstractNumId w:val="11"/>
  </w:num>
  <w:num w:numId="8">
    <w:abstractNumId w:val="33"/>
  </w:num>
  <w:num w:numId="9">
    <w:abstractNumId w:val="19"/>
  </w:num>
  <w:num w:numId="10">
    <w:abstractNumId w:val="24"/>
  </w:num>
  <w:num w:numId="11">
    <w:abstractNumId w:val="0"/>
  </w:num>
  <w:num w:numId="12">
    <w:abstractNumId w:val="10"/>
  </w:num>
  <w:num w:numId="13">
    <w:abstractNumId w:val="37"/>
  </w:num>
  <w:num w:numId="14">
    <w:abstractNumId w:val="5"/>
  </w:num>
  <w:num w:numId="15">
    <w:abstractNumId w:val="26"/>
  </w:num>
  <w:num w:numId="16">
    <w:abstractNumId w:val="23"/>
  </w:num>
  <w:num w:numId="17">
    <w:abstractNumId w:val="25"/>
  </w:num>
  <w:num w:numId="18">
    <w:abstractNumId w:val="15"/>
  </w:num>
  <w:num w:numId="19">
    <w:abstractNumId w:val="34"/>
  </w:num>
  <w:num w:numId="20">
    <w:abstractNumId w:val="30"/>
  </w:num>
  <w:num w:numId="21">
    <w:abstractNumId w:val="36"/>
  </w:num>
  <w:num w:numId="22">
    <w:abstractNumId w:val="27"/>
  </w:num>
  <w:num w:numId="23">
    <w:abstractNumId w:val="16"/>
  </w:num>
  <w:num w:numId="24">
    <w:abstractNumId w:val="21"/>
  </w:num>
  <w:num w:numId="25">
    <w:abstractNumId w:val="6"/>
  </w:num>
  <w:num w:numId="26">
    <w:abstractNumId w:val="13"/>
  </w:num>
  <w:num w:numId="27">
    <w:abstractNumId w:val="18"/>
  </w:num>
  <w:num w:numId="28">
    <w:abstractNumId w:val="1"/>
  </w:num>
  <w:num w:numId="29">
    <w:abstractNumId w:val="2"/>
  </w:num>
  <w:num w:numId="30">
    <w:abstractNumId w:val="17"/>
  </w:num>
  <w:num w:numId="31">
    <w:abstractNumId w:val="31"/>
  </w:num>
  <w:num w:numId="32">
    <w:abstractNumId w:val="4"/>
  </w:num>
  <w:num w:numId="33">
    <w:abstractNumId w:val="9"/>
  </w:num>
  <w:num w:numId="34">
    <w:abstractNumId w:val="7"/>
  </w:num>
  <w:num w:numId="35">
    <w:abstractNumId w:val="3"/>
  </w:num>
  <w:num w:numId="36">
    <w:abstractNumId w:val="29"/>
  </w:num>
  <w:num w:numId="37">
    <w:abstractNumId w:val="12"/>
  </w:num>
  <w:num w:numId="38">
    <w:abstractNumId w:val="22"/>
  </w:num>
  <w:num w:numId="3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0E52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CB2"/>
    <w:rsid w:val="00056EB6"/>
    <w:rsid w:val="0005772A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302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0EDB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1E1"/>
    <w:rsid w:val="000D098B"/>
    <w:rsid w:val="000D1216"/>
    <w:rsid w:val="000D18A6"/>
    <w:rsid w:val="000D2446"/>
    <w:rsid w:val="000D2BD3"/>
    <w:rsid w:val="000D32DC"/>
    <w:rsid w:val="000D35BF"/>
    <w:rsid w:val="000D39A2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47B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2D93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6F93"/>
    <w:rsid w:val="0014712D"/>
    <w:rsid w:val="001473FD"/>
    <w:rsid w:val="00150375"/>
    <w:rsid w:val="00150799"/>
    <w:rsid w:val="00150952"/>
    <w:rsid w:val="00151740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AA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1B3B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7F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23F8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714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2E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923"/>
    <w:rsid w:val="002B0F0C"/>
    <w:rsid w:val="002B1324"/>
    <w:rsid w:val="002B14D3"/>
    <w:rsid w:val="002B159B"/>
    <w:rsid w:val="002B21F9"/>
    <w:rsid w:val="002B2CFA"/>
    <w:rsid w:val="002B3A4C"/>
    <w:rsid w:val="002B3D95"/>
    <w:rsid w:val="002B42D8"/>
    <w:rsid w:val="002B4D7F"/>
    <w:rsid w:val="002B4E18"/>
    <w:rsid w:val="002B506F"/>
    <w:rsid w:val="002B5741"/>
    <w:rsid w:val="002B5757"/>
    <w:rsid w:val="002B6006"/>
    <w:rsid w:val="002B6651"/>
    <w:rsid w:val="002B66CE"/>
    <w:rsid w:val="002C04C7"/>
    <w:rsid w:val="002C0A93"/>
    <w:rsid w:val="002C0F4A"/>
    <w:rsid w:val="002C2496"/>
    <w:rsid w:val="002C2D17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D3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65B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114"/>
    <w:rsid w:val="003A169D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1DC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06F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6CBD"/>
    <w:rsid w:val="003F74BE"/>
    <w:rsid w:val="003F7CD1"/>
    <w:rsid w:val="004013ED"/>
    <w:rsid w:val="0040172D"/>
    <w:rsid w:val="00401946"/>
    <w:rsid w:val="00401AA6"/>
    <w:rsid w:val="00401F47"/>
    <w:rsid w:val="0040281C"/>
    <w:rsid w:val="0040283C"/>
    <w:rsid w:val="004036AE"/>
    <w:rsid w:val="004043C7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C72"/>
    <w:rsid w:val="00413E33"/>
    <w:rsid w:val="0041471B"/>
    <w:rsid w:val="004152D5"/>
    <w:rsid w:val="004153A1"/>
    <w:rsid w:val="00415491"/>
    <w:rsid w:val="004167F4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36A20"/>
    <w:rsid w:val="00440D0A"/>
    <w:rsid w:val="00440F27"/>
    <w:rsid w:val="004422F6"/>
    <w:rsid w:val="0044257F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7C1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1DF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A15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1D19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24E1"/>
    <w:rsid w:val="0054284F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02A"/>
    <w:rsid w:val="00593B30"/>
    <w:rsid w:val="005945D5"/>
    <w:rsid w:val="005948BA"/>
    <w:rsid w:val="0059572B"/>
    <w:rsid w:val="00596753"/>
    <w:rsid w:val="005967C5"/>
    <w:rsid w:val="005970EE"/>
    <w:rsid w:val="00597A85"/>
    <w:rsid w:val="005A06B3"/>
    <w:rsid w:val="005A149E"/>
    <w:rsid w:val="005A2D63"/>
    <w:rsid w:val="005A3BAB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26E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2F7"/>
    <w:rsid w:val="0065647F"/>
    <w:rsid w:val="0065656E"/>
    <w:rsid w:val="006566DC"/>
    <w:rsid w:val="00656B71"/>
    <w:rsid w:val="00656EAF"/>
    <w:rsid w:val="00657B30"/>
    <w:rsid w:val="00661976"/>
    <w:rsid w:val="00661E2C"/>
    <w:rsid w:val="00663002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2CA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35C7"/>
    <w:rsid w:val="0068444E"/>
    <w:rsid w:val="006845C0"/>
    <w:rsid w:val="006867D9"/>
    <w:rsid w:val="00686FA8"/>
    <w:rsid w:val="00690B95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1B1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1B9A"/>
    <w:rsid w:val="006D35E4"/>
    <w:rsid w:val="006D434E"/>
    <w:rsid w:val="006D6410"/>
    <w:rsid w:val="006D6FB1"/>
    <w:rsid w:val="006D713C"/>
    <w:rsid w:val="006E0603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22B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0E9"/>
    <w:rsid w:val="00740321"/>
    <w:rsid w:val="007404A9"/>
    <w:rsid w:val="0074071C"/>
    <w:rsid w:val="007409AD"/>
    <w:rsid w:val="0074135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2A4E"/>
    <w:rsid w:val="00773780"/>
    <w:rsid w:val="00773869"/>
    <w:rsid w:val="00774472"/>
    <w:rsid w:val="007746AB"/>
    <w:rsid w:val="00774943"/>
    <w:rsid w:val="00774DD1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7D7"/>
    <w:rsid w:val="0078579E"/>
    <w:rsid w:val="0078716D"/>
    <w:rsid w:val="0079074F"/>
    <w:rsid w:val="00791A68"/>
    <w:rsid w:val="00792342"/>
    <w:rsid w:val="00792A46"/>
    <w:rsid w:val="00793029"/>
    <w:rsid w:val="00794111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6D4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675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84F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2E76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BAC"/>
    <w:rsid w:val="00861EC3"/>
    <w:rsid w:val="00862200"/>
    <w:rsid w:val="008626E7"/>
    <w:rsid w:val="00863B8B"/>
    <w:rsid w:val="00864DAC"/>
    <w:rsid w:val="00865155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4C8B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16C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349C"/>
    <w:rsid w:val="009245A8"/>
    <w:rsid w:val="0092718C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0F6B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D41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4F5F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1702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1CA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727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3C80"/>
    <w:rsid w:val="00A84550"/>
    <w:rsid w:val="00A852C3"/>
    <w:rsid w:val="00A853D2"/>
    <w:rsid w:val="00A86BDD"/>
    <w:rsid w:val="00A903D3"/>
    <w:rsid w:val="00A90724"/>
    <w:rsid w:val="00A91419"/>
    <w:rsid w:val="00A916D2"/>
    <w:rsid w:val="00A91B2A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BF7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4C2A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18F6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0374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3D59"/>
    <w:rsid w:val="00B843B7"/>
    <w:rsid w:val="00B84475"/>
    <w:rsid w:val="00B84F41"/>
    <w:rsid w:val="00B86001"/>
    <w:rsid w:val="00B86B9A"/>
    <w:rsid w:val="00B876E6"/>
    <w:rsid w:val="00B87890"/>
    <w:rsid w:val="00B87AB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114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2DB2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639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0B5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6CF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57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3C48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4A7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815"/>
    <w:rsid w:val="00E0697C"/>
    <w:rsid w:val="00E06F68"/>
    <w:rsid w:val="00E11331"/>
    <w:rsid w:val="00E12056"/>
    <w:rsid w:val="00E13812"/>
    <w:rsid w:val="00E13853"/>
    <w:rsid w:val="00E13C3C"/>
    <w:rsid w:val="00E13D17"/>
    <w:rsid w:val="00E13F3D"/>
    <w:rsid w:val="00E14D7D"/>
    <w:rsid w:val="00E16C0E"/>
    <w:rsid w:val="00E1748E"/>
    <w:rsid w:val="00E17497"/>
    <w:rsid w:val="00E17697"/>
    <w:rsid w:val="00E20322"/>
    <w:rsid w:val="00E204BC"/>
    <w:rsid w:val="00E2067E"/>
    <w:rsid w:val="00E20D53"/>
    <w:rsid w:val="00E21202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4D88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0BE"/>
    <w:rsid w:val="00E541FB"/>
    <w:rsid w:val="00E54C66"/>
    <w:rsid w:val="00E55828"/>
    <w:rsid w:val="00E6020E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67B4F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5C3B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258"/>
    <w:rsid w:val="00EB1802"/>
    <w:rsid w:val="00EB1D3F"/>
    <w:rsid w:val="00EB2E60"/>
    <w:rsid w:val="00EB304C"/>
    <w:rsid w:val="00EB384C"/>
    <w:rsid w:val="00EB40F5"/>
    <w:rsid w:val="00EB5137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59D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1A6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777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C1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4E9A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5C22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6477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0C1151D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H4VU7HTV54JD-1231737843-1103</_dlc_DocId>
    <_dlc_DocIdUrl xmlns="05fef6b6-48ff-4793-a586-dff4857ec2fd">
      <Url>https://sharepoint.rsint.net/teams/MRT_Dev/_layouts/15/DocIdRedir.aspx?ID=H4VU7HTV54JD-1231737843-1103</Url>
      <Description>H4VU7HTV54JD-1231737843-1103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1C270FA4-59C1-4CE1-8D90-86FBC2686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AE7088-DA7A-4945-AF98-A190F6AFD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637</Words>
  <Characters>5297</Characters>
  <Application>Microsoft Office Word</Application>
  <DocSecurity>0</DocSecurity>
  <Lines>44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11</cp:revision>
  <cp:lastPrinted>1900-01-01T00:00:00Z</cp:lastPrinted>
  <dcterms:created xsi:type="dcterms:W3CDTF">2023-12-15T19:35:00Z</dcterms:created>
  <dcterms:modified xsi:type="dcterms:W3CDTF">2024-01-04T11:30:00Z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b5f362f7-d809-4d5f-a74b-e62a2fd6c9fe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