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AC0EB" w14:textId="5AD899E1" w:rsidR="00677A93" w:rsidRDefault="00677A93" w:rsidP="00677A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70</w:t>
      </w:r>
      <w:r>
        <w:rPr>
          <w:b/>
          <w:i/>
          <w:noProof/>
          <w:sz w:val="28"/>
        </w:rPr>
        <w:fldChar w:fldCharType="end"/>
      </w:r>
    </w:p>
    <w:p w14:paraId="2EA7C9A5" w14:textId="77777777" w:rsidR="00677A93" w:rsidRDefault="00677A93" w:rsidP="00677A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0741C7A" w:rsidR="00D86314" w:rsidRPr="00630FFD" w:rsidRDefault="00610AA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610AA8">
              <w:rPr>
                <w:rFonts w:cs="Arial"/>
                <w:b/>
                <w:bCs/>
                <w:color w:val="000000"/>
                <w:sz w:val="24"/>
                <w:szCs w:val="24"/>
              </w:rPr>
              <w:t>3202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483431F7" w:rsidR="00D86314" w:rsidRPr="003C4E4F" w:rsidRDefault="00677A93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E6DF2B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4A7FCD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2A2ADA4" w:rsidR="00D86314" w:rsidRPr="003C4E4F" w:rsidRDefault="00610AA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10AA8">
              <w:rPr>
                <w:rFonts w:cs="Arial"/>
              </w:rPr>
              <w:t>Addition of NR5GC R17 eNS testcase 9.1.12.4 in FR1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4CBDF6EC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1AB393" w14:textId="3254983D" w:rsidR="00C070DD" w:rsidRPr="00A2454C" w:rsidRDefault="00C070DD" w:rsidP="00C070DD">
            <w:pPr>
              <w:spacing w:after="0"/>
              <w:rPr>
                <w:rFonts w:ascii="Arial" w:hAnsi="Arial" w:cs="Arial"/>
                <w:color w:val="000000"/>
                <w:lang w:val="en-US" w:eastAsia="ko-KR"/>
              </w:rPr>
            </w:pPr>
            <w:r w:rsidRPr="00A2454C">
              <w:rPr>
                <w:rFonts w:ascii="Arial" w:hAnsi="Arial" w:cs="Arial"/>
                <w:color w:val="000000"/>
              </w:rPr>
              <w:t>TEI17_Test</w:t>
            </w:r>
            <w:r w:rsidR="00610AA8">
              <w:rPr>
                <w:rFonts w:ascii="Arial" w:hAnsi="Arial" w:cs="Arial"/>
                <w:color w:val="000000"/>
              </w:rPr>
              <w:t xml:space="preserve">, </w:t>
            </w:r>
            <w:r w:rsidR="00610AA8" w:rsidRPr="00A2454C">
              <w:rPr>
                <w:rFonts w:ascii="Arial" w:hAnsi="Arial" w:cs="Arial"/>
                <w:color w:val="000000"/>
              </w:rPr>
              <w:t>eNS_Ph2-UEConTest</w:t>
            </w:r>
          </w:p>
          <w:p w14:paraId="5D9FE4B0" w14:textId="1033EF4B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5F68D849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C070DD">
              <w:rPr>
                <w:rFonts w:cs="Arial"/>
              </w:rPr>
              <w:t>9</w:t>
            </w:r>
            <w:r w:rsidRPr="003C4E4F">
              <w:rPr>
                <w:rFonts w:cs="Arial"/>
              </w:rPr>
              <w:t>-</w:t>
            </w:r>
            <w:r w:rsidR="00610AA8">
              <w:rPr>
                <w:rFonts w:cs="Arial"/>
              </w:rPr>
              <w:t>22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7A9183F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2454C">
              <w:rPr>
                <w:rFonts w:ascii="Arial" w:hAnsi="Arial" w:cs="Arial"/>
                <w:noProof/>
                <w:lang w:val="en-SG"/>
              </w:rPr>
              <w:t>9.1.1</w:t>
            </w:r>
            <w:r w:rsidR="00BE0E16">
              <w:rPr>
                <w:rFonts w:ascii="Arial" w:hAnsi="Arial" w:cs="Arial"/>
                <w:noProof/>
                <w:lang w:val="en-SG"/>
              </w:rPr>
              <w:t>2</w:t>
            </w:r>
            <w:r w:rsidR="00A2454C">
              <w:rPr>
                <w:rFonts w:ascii="Arial" w:hAnsi="Arial" w:cs="Arial"/>
                <w:noProof/>
                <w:lang w:val="en-SG"/>
              </w:rPr>
              <w:t>.</w:t>
            </w:r>
            <w:r w:rsidR="00BE0E16">
              <w:rPr>
                <w:rFonts w:ascii="Arial" w:hAnsi="Arial" w:cs="Arial"/>
                <w:noProof/>
                <w:lang w:val="en-SG"/>
              </w:rPr>
              <w:t>4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A2454C">
              <w:rPr>
                <w:rFonts w:ascii="Arial" w:hAnsi="Arial" w:cs="Arial"/>
                <w:noProof/>
                <w:lang w:val="en-SG"/>
              </w:rPr>
              <w:t>1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56CAABE2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2454C">
              <w:rPr>
                <w:rFonts w:cs="Arial"/>
                <w:noProof/>
                <w:lang w:val="en-SG"/>
              </w:rPr>
              <w:t>9.1.1</w:t>
            </w:r>
            <w:r w:rsidR="00BE0E16">
              <w:rPr>
                <w:rFonts w:cs="Arial"/>
                <w:noProof/>
                <w:lang w:val="en-SG"/>
              </w:rPr>
              <w:t>2</w:t>
            </w:r>
            <w:r w:rsidR="00A2454C">
              <w:rPr>
                <w:rFonts w:cs="Arial"/>
                <w:noProof/>
                <w:lang w:val="en-SG"/>
              </w:rPr>
              <w:t>.</w:t>
            </w:r>
            <w:r w:rsidR="00BE0E16">
              <w:rPr>
                <w:rFonts w:cs="Arial"/>
                <w:noProof/>
                <w:lang w:val="en-SG"/>
              </w:rPr>
              <w:t>4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E9511D4" w:rsidR="00D86314" w:rsidRPr="003C4E4F" w:rsidRDefault="00A2454C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</w:t>
            </w:r>
            <w:r w:rsidR="00BE0E16">
              <w:rPr>
                <w:rFonts w:eastAsia="MS Mincho"/>
              </w:rPr>
              <w:t>2</w:t>
            </w:r>
            <w:r>
              <w:rPr>
                <w:rFonts w:eastAsia="MS Mincho"/>
              </w:rPr>
              <w:t>.</w:t>
            </w:r>
            <w:r w:rsidR="00BE0E16">
              <w:rPr>
                <w:rFonts w:eastAsia="MS Mincho"/>
              </w:rPr>
              <w:t>4</w:t>
            </w:r>
            <w:r w:rsidR="00A652F8">
              <w:rPr>
                <w:rFonts w:eastAsia="MS Mincho"/>
              </w:rPr>
              <w:t>.</w:t>
            </w:r>
            <w:r w:rsidR="00630FFD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3780704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4FA8114" w14:textId="58AB7A28" w:rsidR="0073341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73341E" w:rsidRPr="00316CE3">
        <w:rPr>
          <w:rFonts w:ascii="Arial" w:hAnsi="Arial" w:cs="Arial"/>
          <w:iCs/>
        </w:rPr>
        <w:t>Table of Contents</w:t>
      </w:r>
      <w:r w:rsidR="0073341E">
        <w:tab/>
      </w:r>
      <w:r w:rsidR="0073341E">
        <w:fldChar w:fldCharType="begin"/>
      </w:r>
      <w:r w:rsidR="0073341E">
        <w:instrText xml:space="preserve"> PAGEREF _Toc143780704 \h </w:instrText>
      </w:r>
      <w:r w:rsidR="0073341E">
        <w:fldChar w:fldCharType="separate"/>
      </w:r>
      <w:r w:rsidR="00D02731">
        <w:t>2</w:t>
      </w:r>
      <w:r w:rsidR="0073341E">
        <w:fldChar w:fldCharType="end"/>
      </w:r>
    </w:p>
    <w:p w14:paraId="3936ABFD" w14:textId="7D78907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_Toc143780705 \h </w:instrText>
      </w:r>
      <w:r>
        <w:fldChar w:fldCharType="separate"/>
      </w:r>
      <w:r w:rsidR="00D02731">
        <w:t>3</w:t>
      </w:r>
      <w:r>
        <w:fldChar w:fldCharType="end"/>
      </w:r>
    </w:p>
    <w:p w14:paraId="0170ECF2" w14:textId="2B00094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_Toc143780706 \h </w:instrText>
      </w:r>
      <w:r>
        <w:fldChar w:fldCharType="separate"/>
      </w:r>
      <w:r w:rsidR="00D02731">
        <w:t>3</w:t>
      </w:r>
      <w:r>
        <w:fldChar w:fldCharType="end"/>
      </w:r>
    </w:p>
    <w:p w14:paraId="643E9FD5" w14:textId="788FCECF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_Toc143780707 \h </w:instrText>
      </w:r>
      <w:r>
        <w:fldChar w:fldCharType="separate"/>
      </w:r>
      <w:r w:rsidR="00D02731">
        <w:t>3</w:t>
      </w:r>
      <w:r>
        <w:fldChar w:fldCharType="end"/>
      </w:r>
    </w:p>
    <w:p w14:paraId="518696C1" w14:textId="41451F75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Branches executed</w:t>
      </w:r>
      <w:r>
        <w:tab/>
      </w:r>
      <w:r w:rsidR="00A07C77">
        <w:t>6</w:t>
      </w:r>
    </w:p>
    <w:p w14:paraId="33525064" w14:textId="5E4E245B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Execution Log Files</w:t>
      </w:r>
      <w:r>
        <w:tab/>
      </w:r>
      <w:r w:rsidR="00A07C77">
        <w:t>6</w:t>
      </w:r>
    </w:p>
    <w:p w14:paraId="77E2E3D7" w14:textId="7E324A89" w:rsidR="0073341E" w:rsidRDefault="0073341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>
        <w:tab/>
      </w:r>
      <w:r w:rsidR="00A07C77">
        <w:t>6</w:t>
      </w:r>
    </w:p>
    <w:p w14:paraId="564BB54D" w14:textId="5DBEB93C" w:rsidR="0073341E" w:rsidRDefault="0073341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16CE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316CE3">
        <w:rPr>
          <w:rFonts w:cs="Arial"/>
          <w:b/>
        </w:rPr>
        <w:t>References</w:t>
      </w:r>
      <w:r>
        <w:tab/>
      </w:r>
      <w:r w:rsidR="00A07C77">
        <w:t>6</w:t>
      </w:r>
    </w:p>
    <w:p w14:paraId="325A0C2F" w14:textId="3177311A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3780705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8EC7DDC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>This document lists all the essential changes needed to correct problems in the TTCN implementation of test case</w:t>
      </w:r>
      <w:r w:rsidR="00A2454C">
        <w:rPr>
          <w:rFonts w:ascii="Arial" w:hAnsi="Arial" w:cs="Arial"/>
        </w:rPr>
        <w:t xml:space="preserve"> 9.1.1</w:t>
      </w:r>
      <w:r w:rsidR="00BB7736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BB7736">
        <w:rPr>
          <w:rFonts w:ascii="Arial" w:hAnsi="Arial" w:cs="Arial"/>
        </w:rPr>
        <w:t>4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A0327B4" w14:textId="21F16C5D" w:rsidR="004369BF" w:rsidRPr="006D2293" w:rsidRDefault="00A43FC6" w:rsidP="004369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4369BF" w:rsidRPr="00957534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</w:p>
    <w:p w14:paraId="6AB0E7CC" w14:textId="3F2D2E99" w:rsidR="00007D89" w:rsidRPr="00C570D1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  <w:sz w:val="28"/>
          <w:szCs w:val="28"/>
        </w:rPr>
      </w:pPr>
      <w:bookmarkStart w:id="3" w:name="_Toc143780706"/>
      <w:r w:rsidRPr="00C570D1">
        <w:rPr>
          <w:rFonts w:cs="Arial"/>
          <w:b/>
          <w:sz w:val="28"/>
          <w:szCs w:val="28"/>
        </w:rPr>
        <w:t>Verification Test Summary</w:t>
      </w:r>
      <w:bookmarkEnd w:id="3"/>
      <w:r w:rsidRPr="00C570D1">
        <w:rPr>
          <w:rFonts w:cs="Arial"/>
          <w:b/>
          <w:sz w:val="28"/>
          <w:szCs w:val="28"/>
        </w:rPr>
        <w:t xml:space="preserve"> </w:t>
      </w:r>
    </w:p>
    <w:p w14:paraId="1FB96184" w14:textId="47D0368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A2454C">
        <w:rPr>
          <w:rFonts w:ascii="Arial" w:hAnsi="Arial" w:cs="Arial"/>
        </w:rPr>
        <w:t>9.1.1</w:t>
      </w:r>
      <w:r w:rsidR="00BE0E16">
        <w:rPr>
          <w:rFonts w:ascii="Arial" w:hAnsi="Arial" w:cs="Arial"/>
        </w:rPr>
        <w:t>2</w:t>
      </w:r>
      <w:r w:rsidR="00A2454C">
        <w:rPr>
          <w:rFonts w:ascii="Arial" w:hAnsi="Arial" w:cs="Arial"/>
        </w:rPr>
        <w:t>.</w:t>
      </w:r>
      <w:r w:rsidR="00BE0E16">
        <w:rPr>
          <w:rFonts w:ascii="Arial" w:hAnsi="Arial" w:cs="Arial"/>
        </w:rPr>
        <w:t>4</w:t>
      </w:r>
    </w:p>
    <w:p w14:paraId="763E129C" w14:textId="1499DA6C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EB240E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33439" w:rsidRPr="003C4E4F">
        <w:rPr>
          <w:rFonts w:ascii="Arial" w:hAnsi="Arial" w:cs="Arial"/>
          <w:lang w:eastAsia="ja-JP"/>
        </w:rPr>
        <w:t>24</w:t>
      </w:r>
    </w:p>
    <w:p w14:paraId="5935975D" w14:textId="42C6C6FE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5509A0A4" w:rsidR="00007D89" w:rsidRPr="009D0832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9D0832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73341E" w:rsidRPr="009E4F51">
        <w:rPr>
          <w:rFonts w:ascii="Arial" w:hAnsi="Arial" w:cs="Arial"/>
          <w:bCs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32316FC0" w14:textId="52FE3770" w:rsidR="00A2454C" w:rsidRPr="00C570D1" w:rsidRDefault="00007D89" w:rsidP="00A245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  <w:sz w:val="28"/>
          <w:szCs w:val="28"/>
        </w:rPr>
      </w:pPr>
      <w:bookmarkStart w:id="4" w:name="_Toc122434488"/>
      <w:bookmarkStart w:id="5" w:name="_Toc295288959"/>
      <w:bookmarkStart w:id="6" w:name="_Toc143780707"/>
      <w:r w:rsidRPr="00C570D1">
        <w:rPr>
          <w:rFonts w:cs="Arial"/>
          <w:b/>
          <w:sz w:val="28"/>
          <w:szCs w:val="28"/>
        </w:rPr>
        <w:t xml:space="preserve">Corrections </w:t>
      </w:r>
      <w:bookmarkEnd w:id="4"/>
      <w:bookmarkEnd w:id="5"/>
      <w:bookmarkEnd w:id="6"/>
      <w:r w:rsidR="00E373F6" w:rsidRPr="00C570D1">
        <w:rPr>
          <w:rFonts w:cs="Arial"/>
          <w:b/>
          <w:sz w:val="28"/>
          <w:szCs w:val="28"/>
        </w:rPr>
        <w:t>required.</w:t>
      </w:r>
    </w:p>
    <w:p w14:paraId="2D98DBD0" w14:textId="77777777" w:rsidR="00A2454C" w:rsidRPr="00C570D1" w:rsidRDefault="00A2454C" w:rsidP="00A2454C">
      <w:pPr>
        <w:pStyle w:val="Heading2"/>
        <w:numPr>
          <w:ilvl w:val="1"/>
          <w:numId w:val="1"/>
        </w:numPr>
        <w:rPr>
          <w:rFonts w:cs="Arial"/>
          <w:color w:val="000000"/>
          <w:sz w:val="28"/>
          <w:szCs w:val="28"/>
          <w:lang w:val="en-US" w:eastAsia="zh-CN"/>
        </w:rPr>
      </w:pPr>
      <w:bookmarkStart w:id="7" w:name="_Toc136279094"/>
      <w:bookmarkStart w:id="8" w:name="_Toc141170368"/>
      <w:r w:rsidRPr="00C570D1">
        <w:rPr>
          <w:rFonts w:cs="Arial"/>
          <w:color w:val="000000"/>
          <w:sz w:val="28"/>
          <w:szCs w:val="28"/>
          <w:lang w:eastAsia="en-GB"/>
        </w:rPr>
        <w:t xml:space="preserve">Change </w:t>
      </w:r>
      <w:r w:rsidRPr="00C570D1">
        <w:rPr>
          <w:rFonts w:cs="Arial"/>
          <w:color w:val="000000"/>
          <w:sz w:val="28"/>
          <w:szCs w:val="28"/>
          <w:lang w:val="en-US" w:eastAsia="zh-CN"/>
        </w:rPr>
        <w:t>1</w:t>
      </w:r>
      <w:bookmarkEnd w:id="7"/>
      <w:bookmarkEnd w:id="8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A2454C" w14:paraId="5385B2E8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3D7" w14:textId="77777777" w:rsidR="00A2454C" w:rsidRDefault="00A2454C">
            <w:pPr>
              <w:spacing w:before="40" w:after="4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C1AD" w14:textId="1B9329CF" w:rsidR="00A2454C" w:rsidRPr="00E35925" w:rsidRDefault="00282B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BA7">
              <w:rPr>
                <w:rFonts w:ascii="Arial" w:hAnsi="Arial" w:cs="Arial"/>
                <w:lang w:eastAsia="de-DE"/>
              </w:rPr>
              <w:t>fl_TC_9_1_1</w:t>
            </w:r>
            <w:r w:rsidR="00BE0E16">
              <w:rPr>
                <w:rFonts w:ascii="Arial" w:hAnsi="Arial" w:cs="Arial"/>
                <w:lang w:eastAsia="de-DE"/>
              </w:rPr>
              <w:t>2</w:t>
            </w:r>
            <w:r w:rsidRPr="00282BA7">
              <w:rPr>
                <w:rFonts w:ascii="Arial" w:hAnsi="Arial" w:cs="Arial"/>
                <w:lang w:eastAsia="de-DE"/>
              </w:rPr>
              <w:t>_</w:t>
            </w:r>
            <w:r w:rsidR="00BE0E16">
              <w:rPr>
                <w:rFonts w:ascii="Arial" w:hAnsi="Arial" w:cs="Arial"/>
                <w:lang w:eastAsia="de-DE"/>
              </w:rPr>
              <w:t>4</w:t>
            </w:r>
            <w:r w:rsidRPr="00282BA7">
              <w:rPr>
                <w:rFonts w:ascii="Arial" w:hAnsi="Arial" w:cs="Arial"/>
                <w:lang w:eastAsia="de-DE"/>
              </w:rPr>
              <w:t>_Body</w:t>
            </w:r>
          </w:p>
        </w:tc>
      </w:tr>
      <w:tr w:rsidR="00A2454C" w14:paraId="29909FE2" w14:textId="77777777" w:rsidTr="00A245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5CCD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AB8" w14:textId="5E2F09F2" w:rsidR="00A2454C" w:rsidRPr="005D37C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highlight w:val="cyan"/>
              </w:rPr>
              <w:t xml:space="preserve">Correction in length for Rejested NSSAI </w:t>
            </w:r>
            <w:r w:rsidR="00E32413" w:rsidRPr="00E32413">
              <w:rPr>
                <w:highlight w:val="cyan"/>
              </w:rPr>
              <w:t>-</w:t>
            </w:r>
          </w:p>
          <w:p w14:paraId="6D08E1E7" w14:textId="77777777" w:rsidR="005D37C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Corrected steps in procedure</w:t>
            </w:r>
          </w:p>
          <w:p w14:paraId="5918DAD9" w14:textId="4599CBF0" w:rsidR="00702166" w:rsidRPr="005D37CA" w:rsidRDefault="00702166" w:rsidP="00D2232E">
            <w:pPr>
              <w:pStyle w:val="B2"/>
              <w:numPr>
                <w:ilvl w:val="0"/>
                <w:numId w:val="42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No reje</w:t>
            </w:r>
            <w:r w:rsidR="00837CF6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ted NSSAI to be present after T3526</w:t>
            </w:r>
          </w:p>
        </w:tc>
      </w:tr>
      <w:tr w:rsidR="00A2454C" w14:paraId="7193C947" w14:textId="77777777" w:rsidTr="00A2454C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6DE8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91FE" w14:textId="57BD7BD3" w:rsidR="00A2454C" w:rsidRDefault="00702166" w:rsidP="00A2454C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 in </w:t>
            </w:r>
            <w:proofErr w:type="gramStart"/>
            <w:r>
              <w:rPr>
                <w:rFonts w:cs="Arial"/>
                <w:lang w:val="en-US" w:eastAsia="zh-CN"/>
              </w:rPr>
              <w:t>length</w:t>
            </w:r>
            <w:proofErr w:type="gramEnd"/>
          </w:p>
          <w:p w14:paraId="65D7F922" w14:textId="77777777" w:rsidR="005D37CA" w:rsidRPr="00702166" w:rsidRDefault="00702166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Moved step 5 and step6 after AT command for </w:t>
            </w:r>
            <w:proofErr w:type="gramStart"/>
            <w:r w:rsidRPr="00702166">
              <w:rPr>
                <w:rFonts w:cs="Arial"/>
                <w:lang w:eastAsia="de-DE"/>
              </w:rPr>
              <w:t>C5GNSSAIRDP</w:t>
            </w:r>
            <w:proofErr w:type="gramEnd"/>
          </w:p>
          <w:p w14:paraId="6C72221E" w14:textId="4B14989C" w:rsidR="00702166" w:rsidRPr="005D37CA" w:rsidRDefault="00702166" w:rsidP="005D37CA">
            <w:pPr>
              <w:pStyle w:val="CRCoverPage"/>
              <w:numPr>
                <w:ilvl w:val="0"/>
                <w:numId w:val="41"/>
              </w:numPr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de-DE"/>
              </w:rPr>
              <w:t xml:space="preserve">Check for no </w:t>
            </w:r>
            <w:r w:rsidR="002E7E64">
              <w:rPr>
                <w:rFonts w:cs="Arial"/>
                <w:lang w:eastAsia="de-DE"/>
              </w:rPr>
              <w:t xml:space="preserve">reject </w:t>
            </w:r>
            <w:r>
              <w:rPr>
                <w:rFonts w:cs="Arial"/>
                <w:lang w:eastAsia="de-DE"/>
              </w:rPr>
              <w:t xml:space="preserve">NSSAI </w:t>
            </w:r>
          </w:p>
        </w:tc>
      </w:tr>
      <w:tr w:rsidR="00A2454C" w14:paraId="6300703D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AB8B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CBFD" w14:textId="3727C2C3" w:rsidR="00A2454C" w:rsidRDefault="00E373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9.1.1</w:t>
            </w:r>
            <w:r w:rsidR="00BE0E16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\</w:t>
            </w:r>
            <w:r>
              <w:t xml:space="preserve"> </w:t>
            </w:r>
            <w:r w:rsidR="00BE0E16" w:rsidRPr="00BE0E16">
              <w:t>NSAC_NR5GC</w:t>
            </w:r>
          </w:p>
        </w:tc>
      </w:tr>
      <w:tr w:rsidR="00A2454C" w14:paraId="40F46744" w14:textId="77777777" w:rsidTr="00A245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15E" w14:textId="77777777" w:rsidR="00A2454C" w:rsidRDefault="00A245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AA1" w14:textId="77777777" w:rsidR="00A2454C" w:rsidRDefault="00A2454C">
            <w:pPr>
              <w:rPr>
                <w:rFonts w:ascii="Arial" w:hAnsi="Arial" w:cs="Arial"/>
                <w:lang w:eastAsia="zh-CN"/>
              </w:rPr>
            </w:pPr>
          </w:p>
        </w:tc>
      </w:tr>
    </w:tbl>
    <w:p w14:paraId="71A04CE4" w14:textId="77777777" w:rsidR="00A2454C" w:rsidRDefault="00A2454C" w:rsidP="00A2454C"/>
    <w:p w14:paraId="3BBBE762" w14:textId="77777777" w:rsidR="00E373F6" w:rsidRDefault="00E373F6" w:rsidP="00E373F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570D1" w14:paraId="40CDDE6E" w14:textId="77777777" w:rsidTr="00282BA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555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>function fl_TC_9_1_12_4_Body() runs on NR_BASE_PTC</w:t>
            </w:r>
          </w:p>
          <w:p w14:paraId="39A6C680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4E19DDB0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charstring v_AT_Response;</w:t>
            </w:r>
          </w:p>
          <w:p w14:paraId="515A83D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NR_CellId_Type v_NGC_NASCellA := f_NR5GC_MapNASCell(ngc_CellA, NG_CellsOnDifferentPLMN);</w:t>
            </w:r>
          </w:p>
          <w:p w14:paraId="18801C2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NAS_PlmnId v_PLMN := f_NR_Asn2Nas_PlmnId(f_NR_CellInfo_GetPLMN (v_NGC_NASCellA));</w:t>
            </w:r>
          </w:p>
          <w:p w14:paraId="05C4F09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charstring v_NSSAI := f_ConvertS_NSSAI_ForATCommand (cs_S_NSSAI('01'O, '01'O, 'FFFFFF'O));</w:t>
            </w:r>
          </w:p>
          <w:p w14:paraId="6F4EA45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template (value) RejectedNSSAI v_RejectedNSSAI := {</w:t>
            </w:r>
          </w:p>
          <w:p w14:paraId="3702EB5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iei := '11'O,</w:t>
            </w:r>
          </w:p>
          <w:p w14:paraId="060AD40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iel := '05'O,</w:t>
            </w:r>
          </w:p>
          <w:p w14:paraId="6873DFB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rejectS_NSSAI := {cs_RejectedS_NSSAI('</w:t>
            </w:r>
            <w:r w:rsidRPr="00BE0E16">
              <w:rPr>
                <w:rFonts w:ascii="Arial" w:hAnsi="Arial" w:cs="Arial"/>
                <w:highlight w:val="yellow"/>
                <w:lang w:eastAsia="de-DE"/>
              </w:rPr>
              <w:t>0001'B</w:t>
            </w:r>
            <w:r w:rsidRPr="00BE0E16">
              <w:rPr>
                <w:rFonts w:ascii="Arial" w:hAnsi="Arial" w:cs="Arial"/>
                <w:lang w:eastAsia="de-DE"/>
              </w:rPr>
              <w:t>, '0011'B, '01'O, 'FFFFFF'O)}};</w:t>
            </w:r>
          </w:p>
          <w:p w14:paraId="405A2F8B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template(value) PartialXtdRejectedNSSAI v_PartialXtdRejectedNSSAI1 := f_BuildNR5GC_PartialXtdRejectedNSSAIType1({cs_XtdRejectedS_NSSAI(</w:t>
            </w:r>
            <w:r w:rsidRPr="00BE0E16">
              <w:rPr>
                <w:rFonts w:ascii="Arial" w:hAnsi="Arial" w:cs="Arial"/>
                <w:highlight w:val="yellow"/>
                <w:lang w:eastAsia="de-DE"/>
              </w:rPr>
              <w:t>'0001'B</w:t>
            </w:r>
            <w:r w:rsidRPr="00BE0E16">
              <w:rPr>
                <w:rFonts w:ascii="Arial" w:hAnsi="Arial" w:cs="Arial"/>
                <w:lang w:eastAsia="de-DE"/>
              </w:rPr>
              <w:t>, '0011'B, '01'O, 'FFFFFF'O)}, bit2oct('10100010'B));// @sic R5-231543 sic@</w:t>
            </w:r>
          </w:p>
          <w:p w14:paraId="5EDECCF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var template(value) ExtdRejectedNSSAI v_ExtdRejectedNSSAI := f_BuildNR5GC_ExtdRejectedNSSAI({v_PartialXtdRejectedNSSAI1});</w:t>
            </w:r>
          </w:p>
          <w:p w14:paraId="24695DD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lastRenderedPageBreak/>
              <w:t xml:space="preserve">    timer t_T3526 := 120.0;// @sic R5-231543 sic@</w:t>
            </w:r>
          </w:p>
          <w:p w14:paraId="7942F472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1" siclog@</w:t>
            </w:r>
          </w:p>
          <w:p w14:paraId="18A8C1B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1D1C262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//The SS transmits CONFIGURATION UPDATE COMMAND  including S-NSSAI=1 in rejected NSSAI with back-off timer set to 120 seconds.</w:t>
            </w:r>
          </w:p>
          <w:p w14:paraId="5BF17BFD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SRB.send(cas_NR_SRB_NasPdu_REQ(v_NGC_NASCellA, tsc_NR_RbId_SRB2, -,</w:t>
            </w:r>
          </w:p>
          <w:p w14:paraId="5A2E8B7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cs_NG_NAS_Request(tsc_SHT_IntegrityProtected_Ciphered,</w:t>
            </w:r>
          </w:p>
          <w:p w14:paraId="46A996B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cs_NG_CONFIGURATION_UPDATE_COMMAND(cs_ConfigUpdateInd('0'B, '1'B), -, -, -, -, -, -, -, -, -, -, -, -, -, -, -,</w:t>
            </w:r>
          </w:p>
          <w:p w14:paraId="7308E58A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                                    -, -, -, -, -, -, -, -, v_ExtdRejectedNSSAI))));</w:t>
            </w:r>
          </w:p>
          <w:p w14:paraId="375ADC4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3C0DD5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@siclog "Step 2" siclog@</w:t>
            </w:r>
          </w:p>
          <w:p w14:paraId="08F92FA0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5AA4C3B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//Check: Does UE transmit CONFIGURATION UPDATE COMPLETE?</w:t>
            </w:r>
          </w:p>
          <w:p w14:paraId="7DF6602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SRB.receive (car_NR_SRB_NasPdu_IND(v_NGC_NASCellA, tsc_NR_RbId_SRB2, cr_NG_NAS_Ind(tsc_SHT_IntegrityProtected_Ciphered,</w:t>
            </w:r>
          </w:p>
          <w:p w14:paraId="6FD4D73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                                                                cr_NG_CONFIGURATION_UPDATE_COMPLETE)));</w:t>
            </w:r>
          </w:p>
          <w:p w14:paraId="5350773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f_NR_PreliminaryPass(__FILE__, __LINE__, "Step 2");</w:t>
            </w:r>
          </w:p>
          <w:p w14:paraId="50F9B7D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170F9F6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D6337DD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@siclog "Step 3" siclog@</w:t>
            </w:r>
          </w:p>
          <w:p w14:paraId="7263066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//The SS transmits an RRCRelease message.</w:t>
            </w:r>
          </w:p>
          <w:p w14:paraId="5BF8A30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f_NR_RRCRelease(v_NGC_NASCellA, omit);</w:t>
            </w:r>
          </w:p>
          <w:p w14:paraId="6C945EF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130C5F3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4" siclog@</w:t>
            </w:r>
          </w:p>
          <w:p w14:paraId="5CAD4BB2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7F3DC487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7FA95936" w14:textId="2AA2EFFA" w:rsidR="00BE0E16" w:rsidRPr="00BE0E16" w:rsidRDefault="0070216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// Moved after </w:t>
            </w:r>
            <w:proofErr w:type="gramStart"/>
            <w:r w:rsidRPr="00702166">
              <w:rPr>
                <w:rFonts w:ascii="Arial" w:hAnsi="Arial" w:cs="Arial"/>
                <w:highlight w:val="yellow"/>
                <w:lang w:eastAsia="de-DE"/>
              </w:rPr>
              <w:t>At</w:t>
            </w:r>
            <w:proofErr w:type="gramEnd"/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command</w:t>
            </w:r>
          </w:p>
          <w:p w14:paraId="1ED07BA8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//@siclog "Step 5" siclog@</w:t>
            </w:r>
          </w:p>
          <w:p w14:paraId="3F24AC6E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//Cause the UE to request establishment of PDU session with S-NSSAI=1</w:t>
            </w:r>
          </w:p>
          <w:p w14:paraId="7CF7CDFA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f_UT_RequestPDUSession(UT, 1, -, -, -, v_NSSAI);</w:t>
            </w:r>
          </w:p>
          <w:p w14:paraId="49A5DDBD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7B38877B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//@siclog "Step 6" siclog@</w:t>
            </w:r>
          </w:p>
          <w:p w14:paraId="42B26222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//Check: Does the UE transmit an RRCSetupRequest message within T3526 associated with S-NSSAI=1 in the next 15 seconds?</w:t>
            </w:r>
          </w:p>
          <w:p w14:paraId="506B9448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f_NR_CheckNoRRCSetupReq(v_NGC_NASCellA, 15.0);</w:t>
            </w:r>
          </w:p>
          <w:p w14:paraId="4A247781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f_NR_PreliminaryPass(__FILE__, __LINE__, "Step 6");</w:t>
            </w:r>
          </w:p>
          <w:p w14:paraId="7409788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A621675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6A" siclog@</w:t>
            </w:r>
          </w:p>
          <w:p w14:paraId="1004558E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1152F44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//Check:Is S-NSSAI=1 in the Rejected NSSAI list with cause "S-NSSAI not available due to maximum number of UEs reached" associated with current PLMN using AT/MMI command (+C5GNSSAIRDP)?</w:t>
            </w:r>
          </w:p>
          <w:p w14:paraId="367199B7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v_AT_Response := f_UT_ReadRejectedNSSAI(UT, f_ConvertPLMNtoString(v_PLMN));</w:t>
            </w:r>
          </w:p>
          <w:p w14:paraId="3F22C01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if (match (v_AT_Response, f_Convert_ListOfRejectedNSSAI_ForATCommand(v_RejectedNSSAI))) {</w:t>
            </w:r>
          </w:p>
          <w:p w14:paraId="3331396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f_NR_PreliminaryPass(__FILE__, __LINE__, "Step 6A");</w:t>
            </w:r>
          </w:p>
          <w:p w14:paraId="027423F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3C93DA99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  f_NR_SetVerdictFailOrInconc(__FILE__, __LINE__, "Step 6A");</w:t>
            </w:r>
          </w:p>
          <w:p w14:paraId="0F35F7B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46C6FE3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F0D137B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7" siclog@</w:t>
            </w:r>
          </w:p>
          <w:p w14:paraId="63B1427A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//Wait for the expiry of T3526 associated with S-NSSAI=1.</w:t>
            </w:r>
          </w:p>
          <w:p w14:paraId="225038A2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t_T3526.timeout;</w:t>
            </w:r>
          </w:p>
          <w:p w14:paraId="7A99716B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BA11C84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 8" siclog@</w:t>
            </w:r>
          </w:p>
          <w:p w14:paraId="1ECFDD88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//Check: Using AT/MMI command (+C5GNSSAIRDP) verify that S-NSSAI=1 is not in the Rejected NSSAI list associated with current PLMN</w:t>
            </w:r>
          </w:p>
          <w:p w14:paraId="27725B56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v_AT_Response := f_UT_ReadRejectedNSSAI(UT, f_ConvertPLMNtoString(v_PLMN));</w:t>
            </w:r>
          </w:p>
          <w:p w14:paraId="6926BD2B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if (match (v_AT_Response, f_Convert_ListOfRejectedNSSAI_ForATCommand(v_RejectedNSSAI))) {</w:t>
            </w:r>
          </w:p>
          <w:p w14:paraId="0E340D0A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f_NR_PreliminaryPass(__FILE__, __LINE__, "Step 8");</w:t>
            </w:r>
          </w:p>
          <w:p w14:paraId="7DE4FA1E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} else {</w:t>
            </w:r>
          </w:p>
          <w:p w14:paraId="545C47A9" w14:textId="77777777" w:rsidR="00BE0E16" w:rsidRPr="00702166" w:rsidRDefault="00BE0E16" w:rsidP="00BE0E1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f_NR_SetVerdictFailOrInconc(__FILE__, __LINE__, "Step 8");</w:t>
            </w:r>
          </w:p>
          <w:p w14:paraId="7335F47C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77F12DEF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7A7C1172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//@siclog "Steps 9-27a1" siclog@</w:t>
            </w:r>
          </w:p>
          <w:p w14:paraId="04B64AB6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605CEB2D" w14:textId="77777777" w:rsidR="00BE0E16" w:rsidRPr="00BE0E16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41048873" w14:textId="67B70CFD" w:rsidR="00BE0E16" w:rsidRPr="00C570D1" w:rsidRDefault="00BE0E16" w:rsidP="00BE0E16">
            <w:pPr>
              <w:spacing w:after="0"/>
              <w:rPr>
                <w:rFonts w:ascii="Arial" w:hAnsi="Arial" w:cs="Arial"/>
                <w:lang w:eastAsia="de-DE"/>
              </w:rPr>
            </w:pPr>
            <w:r w:rsidRPr="00BE0E16">
              <w:rPr>
                <w:rFonts w:ascii="Arial" w:hAnsi="Arial" w:cs="Arial"/>
                <w:lang w:eastAsia="de-DE"/>
              </w:rPr>
              <w:t xml:space="preserve">   }</w:t>
            </w:r>
          </w:p>
          <w:p w14:paraId="06BAA162" w14:textId="3D0CED60" w:rsidR="00C570D1" w:rsidRPr="00C570D1" w:rsidRDefault="00C570D1" w:rsidP="00282BA7">
            <w:pPr>
              <w:spacing w:after="0"/>
              <w:rPr>
                <w:rFonts w:ascii="Arial" w:hAnsi="Arial" w:cs="Arial"/>
                <w:lang w:eastAsia="de-DE"/>
              </w:rPr>
            </w:pPr>
          </w:p>
        </w:tc>
      </w:tr>
    </w:tbl>
    <w:p w14:paraId="3B84E572" w14:textId="77777777" w:rsidR="00C570D1" w:rsidRDefault="00C570D1" w:rsidP="00A2454C"/>
    <w:p w14:paraId="218AE568" w14:textId="0E747486" w:rsidR="00E32413" w:rsidRDefault="00E32413" w:rsidP="00E3241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32413" w14:paraId="5C319B59" w14:textId="77777777" w:rsidTr="008E07F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9BF6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>function fl_TC_9_1_12_4_Body() runs on NR_BASE_PTC</w:t>
            </w:r>
          </w:p>
          <w:p w14:paraId="4C42223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02800A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charstring v_AT_Response;</w:t>
            </w:r>
          </w:p>
          <w:p w14:paraId="39AD2077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NR_CellId_Type v_NGC_NASCellA := f_NR5GC_MapNASCell(ngc_CellA, NG_CellsOnDifferentPLMN);</w:t>
            </w:r>
          </w:p>
          <w:p w14:paraId="41C3585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NAS_PlmnId v_PLMN := f_NR_Asn2Nas_PlmnId(f_NR_CellInfo_GetPLMN (v_NGC_NASCellA));</w:t>
            </w:r>
          </w:p>
          <w:p w14:paraId="7E21A72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charstring v_NSSAI := f_ConvertS_NSSAI_ForATCommand (cs_S_NSSAI('01'O, '01'O, 'FFFFFF'O));</w:t>
            </w:r>
          </w:p>
          <w:p w14:paraId="6C17367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template (value) RejectedNSSAI v_RejectedNSSAI := {</w:t>
            </w:r>
          </w:p>
          <w:p w14:paraId="5190B02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iei := '11'O,</w:t>
            </w:r>
          </w:p>
          <w:p w14:paraId="36C34C1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iel := '05'O,</w:t>
            </w:r>
          </w:p>
          <w:p w14:paraId="7D4B12D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rejectS_NSSAI := {cs_RejectedS_NSSAI('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0100'B</w:t>
            </w:r>
            <w:r w:rsidRPr="00702166">
              <w:rPr>
                <w:rFonts w:ascii="Arial" w:hAnsi="Arial" w:cs="Arial"/>
                <w:lang w:eastAsia="de-DE"/>
              </w:rPr>
              <w:t>, '0011'B, '01'O, 'FFFFFF'O)}};</w:t>
            </w:r>
          </w:p>
          <w:p w14:paraId="441E2E4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template(value) PartialXtdRejectedNSSAI v_PartialXtdRejectedNSSAI1 := f_BuildNR5GC_PartialXtdRejectedNSSAIType1({cs_XtdRejectedS_NSSAI('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0100'B</w:t>
            </w:r>
            <w:r w:rsidRPr="00702166">
              <w:rPr>
                <w:rFonts w:ascii="Arial" w:hAnsi="Arial" w:cs="Arial"/>
                <w:lang w:eastAsia="de-DE"/>
              </w:rPr>
              <w:t>, '0011'B, '01'O, 'FFFFFF'O)}, bit2oct('10100010'B));// @sic R5-231543 sic@</w:t>
            </w:r>
          </w:p>
          <w:p w14:paraId="54E121FE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var template(value) ExtdRejectedNSSAI v_ExtdRejectedNSSAI := f_BuildNR5GC_ExtdRejectedNSSAI({v_PartialXtdRejectedNSSAI1});</w:t>
            </w:r>
          </w:p>
          <w:p w14:paraId="5BE1F7D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timer t_T3526 := 120.0;// @sic R5-231543 sic@</w:t>
            </w:r>
          </w:p>
          <w:p w14:paraId="06ED185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 1" siclog@</w:t>
            </w:r>
          </w:p>
          <w:p w14:paraId="50CCA94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5686446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//The SS transmits CONFIGURATION UPDATE COMMAND  including S-NSSAI=1 in rejected NSSAI with back-off timer set to 120 seconds.</w:t>
            </w:r>
          </w:p>
          <w:p w14:paraId="77FA43A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SRB.send(cas_NR_SRB_NasPdu_REQ(v_NGC_NASCellA, tsc_NR_RbId_SRB2, -,</w:t>
            </w:r>
          </w:p>
          <w:p w14:paraId="57027EF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cs_NG_NAS_Request(tsc_SHT_IntegrityProtected_Ciphered,</w:t>
            </w:r>
          </w:p>
          <w:p w14:paraId="15CE8C99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cs_NG_CONFIGURATION_UPDATE_COMMAND(cs_ConfigUpdateInd('0'B, '1'B), -, -, -, -, -, -, -, -, -, -, -, -, -, -, -,</w:t>
            </w:r>
          </w:p>
          <w:p w14:paraId="2FF4978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                                    -, -, -, -, -, -, -, -, v_ExtdRejectedNSSAI))));</w:t>
            </w:r>
          </w:p>
          <w:p w14:paraId="55652C7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567D40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@siclog "Step 2" siclog@</w:t>
            </w:r>
          </w:p>
          <w:p w14:paraId="1B3EFC79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5A686A3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//Check: Does UE transmit CONFIGURATION UPDATE COMPLETE?</w:t>
            </w:r>
          </w:p>
          <w:p w14:paraId="72BF01D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SRB.receive (car_NR_SRB_NasPdu_IND(v_NGC_NASCellA, tsc_NR_RbId_SRB2, cr_NG_NAS_Ind(tsc_SHT_IntegrityProtected_Ciphered,</w:t>
            </w:r>
          </w:p>
          <w:p w14:paraId="24B7653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                                                                cr_NG_CONFIGURATION_UPDATE_COMPLETE)));</w:t>
            </w:r>
          </w:p>
          <w:p w14:paraId="2AB382A5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f_NR_PreliminaryPass(__FILE__, __LINE__, "Step 2");</w:t>
            </w:r>
          </w:p>
          <w:p w14:paraId="43A7B13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t_T3526.start;</w:t>
            </w:r>
          </w:p>
          <w:p w14:paraId="1347149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28EE2E9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@siclog "Step 3" siclog@</w:t>
            </w:r>
          </w:p>
          <w:p w14:paraId="547D234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//The SS transmits an RRCRelease message.</w:t>
            </w:r>
          </w:p>
          <w:p w14:paraId="5FBE3F6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f_NR_RRCRelease(v_NGC_NASCellA, omit);</w:t>
            </w:r>
          </w:p>
          <w:p w14:paraId="2092C3C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96EA5EE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 4" siclog@</w:t>
            </w:r>
          </w:p>
          <w:p w14:paraId="64E06B1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1079EE3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//Void TTCN Changes </w:t>
            </w:r>
          </w:p>
          <w:p w14:paraId="30B53E3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34201287" w14:textId="77777777" w:rsid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//Check:Is S-NSSAI=1 in the Rejected NSSAI list with cause "S-NSSAI not available due to maximum number of UEs reached" associated with current PLMN using AT/MMI command (+C5GNSSAIRDP)?</w:t>
            </w:r>
          </w:p>
          <w:p w14:paraId="2F3F589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D73A36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v_AT_Response := f_UT_ReadRejectedNSSAI(UT, f_ConvertPLMNtoString(v_PLMN));</w:t>
            </w:r>
          </w:p>
          <w:p w14:paraId="684F8E0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if (match (v_AT_Response, f_Convert_ListOfRejectedNSSAI_ForATCommand(v_RejectedNSSAI))) {</w:t>
            </w:r>
          </w:p>
          <w:p w14:paraId="4F07F7C2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f_NR_PreliminaryPass(__FILE__, __LINE__, "Step 6A");</w:t>
            </w:r>
          </w:p>
          <w:p w14:paraId="7FB8B22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6B986D5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  f_NR_SetVerdictFailOrInconc(__FILE__, __LINE__, "Step 6A");</w:t>
            </w:r>
          </w:p>
          <w:p w14:paraId="51A7B2B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lastRenderedPageBreak/>
              <w:t xml:space="preserve">    }</w:t>
            </w:r>
          </w:p>
          <w:p w14:paraId="297F158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696969B3" w14:textId="77777777" w:rsid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BD20784" w14:textId="0A29ED49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// Moved after </w:t>
            </w:r>
            <w:proofErr w:type="gramStart"/>
            <w:r w:rsidRPr="00702166">
              <w:rPr>
                <w:rFonts w:ascii="Arial" w:hAnsi="Arial" w:cs="Arial"/>
                <w:highlight w:val="yellow"/>
                <w:lang w:eastAsia="de-DE"/>
              </w:rPr>
              <w:t>At</w:t>
            </w:r>
            <w:proofErr w:type="gramEnd"/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command for C5GNSSAIRDP as expected in prose</w:t>
            </w:r>
          </w:p>
          <w:p w14:paraId="0B69C519" w14:textId="0C08E1FB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>//@siclog "Step 5" siclog@</w:t>
            </w:r>
          </w:p>
          <w:p w14:paraId="73BAF68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//Cause the UE to request establishment of PDU session with S-NSSAI=1</w:t>
            </w:r>
          </w:p>
          <w:p w14:paraId="66902D1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f_UT_RequestPDUSession(UT, 1, -, -, -, v_NSSAI);</w:t>
            </w:r>
          </w:p>
          <w:p w14:paraId="441FF22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</w:p>
          <w:p w14:paraId="189A821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//@siclog "Step 6" siclog@</w:t>
            </w:r>
          </w:p>
          <w:p w14:paraId="7A7E5D3C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//TTCN changes </w:t>
            </w:r>
          </w:p>
          <w:p w14:paraId="5CCBCAA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//Check: Does the UE transmit an RRCSetupRequest message within T3526 associated with S-NSSAI=1 in the next 15 seconds?</w:t>
            </w:r>
          </w:p>
          <w:p w14:paraId="112AF657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f_NR_CheckNoRRCSetupReq(v_NGC_NASCellA, 15.0);</w:t>
            </w:r>
          </w:p>
          <w:p w14:paraId="3839108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f_NR_PreliminaryPass(__FILE__, __LINE__, "Step 6");</w:t>
            </w:r>
          </w:p>
          <w:p w14:paraId="003B788A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048BFEC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 6A" siclog@</w:t>
            </w:r>
          </w:p>
          <w:p w14:paraId="09B9FE6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F624D3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3937F6D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 7" siclog@</w:t>
            </w:r>
          </w:p>
          <w:p w14:paraId="3304F0A4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//Wait for the expiry of T3526 associated with S-NSSAI=1.</w:t>
            </w:r>
          </w:p>
          <w:p w14:paraId="5F90A44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t_T3526.timeout;</w:t>
            </w:r>
          </w:p>
          <w:p w14:paraId="4AFC57A5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DBB32D3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</w:t>
            </w:r>
            <w:r w:rsidRPr="00702166">
              <w:rPr>
                <w:rFonts w:ascii="Arial" w:hAnsi="Arial" w:cs="Arial"/>
                <w:highlight w:val="yellow"/>
                <w:lang w:eastAsia="de-DE"/>
              </w:rPr>
              <w:t>//@siclog "Step 8" siclog@</w:t>
            </w:r>
          </w:p>
          <w:p w14:paraId="2199B959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//Check: Using AT/MMI command (+C5GNSSAIRDP) verify that S-NSSAI=1 is not in the Rejected NSSAI list associated with current PLMN</w:t>
            </w:r>
          </w:p>
          <w:p w14:paraId="2168460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v_AT_Response := f_UT_ReadRejectedNSSAI(UT, f_ConvertPLMNtoString(v_PLMN));</w:t>
            </w:r>
          </w:p>
          <w:p w14:paraId="38525075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if (f_MatchXtdRejectedNSSAI_WithATCommand({cs_XtdRejectedS_NSSAI('0001'B, '0011'B, '01'O, 'FFFFFF'O, omit, omit)},</w:t>
            </w:r>
          </w:p>
          <w:p w14:paraId="48E565E8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                                    v_AT_Response)) {</w:t>
            </w:r>
          </w:p>
          <w:p w14:paraId="2383411C" w14:textId="5076B549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f_NR_SetVerdictFailOrInconc(__FILE__, __LINE__, "Step 8")</w:t>
            </w:r>
          </w:p>
          <w:p w14:paraId="7D65A21D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} else {</w:t>
            </w:r>
          </w:p>
          <w:p w14:paraId="3F0935A9" w14:textId="1CCF7B04" w:rsidR="00702166" w:rsidRPr="00702166" w:rsidRDefault="00702166" w:rsidP="00702166">
            <w:pPr>
              <w:spacing w:after="0"/>
              <w:rPr>
                <w:rFonts w:ascii="Arial" w:hAnsi="Arial" w:cs="Arial"/>
                <w:highlight w:val="yellow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  f_NR_PreliminaryPass(__FILE__, __LINE__, "Step 8");</w:t>
            </w:r>
          </w:p>
          <w:p w14:paraId="5F5C6970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highlight w:val="yellow"/>
                <w:lang w:eastAsia="de-DE"/>
              </w:rPr>
              <w:t xml:space="preserve">    }</w:t>
            </w:r>
          </w:p>
          <w:p w14:paraId="7745CDBE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</w:p>
          <w:p w14:paraId="4BF2ECFB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//@siclog "Steps 9-27a1" siclog@</w:t>
            </w:r>
          </w:p>
          <w:p w14:paraId="417A35DF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 @sic R5-231543 sic@</w:t>
            </w:r>
          </w:p>
          <w:p w14:paraId="087179F1" w14:textId="77777777" w:rsidR="00702166" w:rsidRPr="00702166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 //Void</w:t>
            </w:r>
          </w:p>
          <w:p w14:paraId="532C0E68" w14:textId="045FC26F" w:rsidR="00E32413" w:rsidRPr="00C570D1" w:rsidRDefault="00702166" w:rsidP="00702166">
            <w:pPr>
              <w:spacing w:after="0"/>
              <w:rPr>
                <w:rFonts w:ascii="Arial" w:hAnsi="Arial" w:cs="Arial"/>
                <w:lang w:eastAsia="de-DE"/>
              </w:rPr>
            </w:pPr>
            <w:r w:rsidRPr="00702166">
              <w:rPr>
                <w:rFonts w:ascii="Arial" w:hAnsi="Arial" w:cs="Arial"/>
                <w:lang w:eastAsia="de-DE"/>
              </w:rPr>
              <w:t xml:space="preserve">   }</w:t>
            </w:r>
          </w:p>
        </w:tc>
      </w:tr>
    </w:tbl>
    <w:p w14:paraId="7466B045" w14:textId="77777777" w:rsidR="00A2454C" w:rsidRPr="00A2454C" w:rsidRDefault="00A2454C" w:rsidP="00A2454C"/>
    <w:p w14:paraId="391BCBE1" w14:textId="3E8C2385" w:rsidR="00007D89" w:rsidRPr="00C570D1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  <w:sz w:val="28"/>
          <w:szCs w:val="28"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43780708"/>
      <w:r w:rsidRPr="00C570D1">
        <w:rPr>
          <w:rFonts w:cs="Arial"/>
          <w:b/>
          <w:sz w:val="28"/>
          <w:szCs w:val="28"/>
        </w:rPr>
        <w:t xml:space="preserve">Branches </w:t>
      </w:r>
      <w:bookmarkEnd w:id="9"/>
      <w:bookmarkEnd w:id="10"/>
      <w:bookmarkEnd w:id="11"/>
      <w:bookmarkEnd w:id="12"/>
      <w:bookmarkEnd w:id="13"/>
      <w:r w:rsidR="00E373F6" w:rsidRPr="00C570D1">
        <w:rPr>
          <w:rFonts w:cs="Arial"/>
          <w:b/>
          <w:sz w:val="28"/>
          <w:szCs w:val="28"/>
        </w:rPr>
        <w:t>executed.</w:t>
      </w:r>
    </w:p>
    <w:p w14:paraId="7A367498" w14:textId="78A949CB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E373F6">
        <w:rPr>
          <w:rFonts w:ascii="Arial" w:hAnsi="Arial" w:cs="Arial"/>
        </w:rPr>
        <w:t>n78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610AA8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</w:t>
      </w:r>
      <w:proofErr w:type="gramStart"/>
      <w:r w:rsidRPr="003C4E4F">
        <w:rPr>
          <w:rFonts w:ascii="Arial" w:hAnsi="Arial" w:cs="Arial"/>
        </w:rPr>
        <w:t>nia</w:t>
      </w:r>
      <w:r w:rsidR="00610AA8">
        <w:rPr>
          <w:rFonts w:ascii="Arial" w:hAnsi="Arial" w:cs="Arial"/>
        </w:rPr>
        <w:t>2</w:t>
      </w:r>
      <w:proofErr w:type="gramEnd"/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C570D1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  <w:sz w:val="28"/>
          <w:szCs w:val="28"/>
        </w:rPr>
      </w:pPr>
      <w:bookmarkStart w:id="17" w:name="_Toc121172017"/>
      <w:bookmarkStart w:id="18" w:name="_Toc143780709"/>
      <w:r w:rsidRPr="00C570D1">
        <w:rPr>
          <w:rFonts w:cs="Arial"/>
          <w:b/>
          <w:sz w:val="28"/>
          <w:szCs w:val="28"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2B390685" w:rsidR="00007D89" w:rsidRPr="005D37CA" w:rsidRDefault="005D37C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4"/>
          <w:szCs w:val="24"/>
        </w:rPr>
      </w:pPr>
      <w:bookmarkStart w:id="19" w:name="_Hlk120026754"/>
      <w:r w:rsidRPr="005D37CA">
        <w:rPr>
          <w:rFonts w:cs="Arial"/>
          <w:b/>
          <w:sz w:val="24"/>
          <w:szCs w:val="24"/>
        </w:rPr>
        <w:t xml:space="preserve">Samsung </w:t>
      </w:r>
      <w:r w:rsidRPr="005D37CA">
        <w:rPr>
          <w:rFonts w:eastAsia="Malgun Gothic" w:cs="Arial"/>
          <w:b/>
          <w:sz w:val="24"/>
          <w:szCs w:val="24"/>
        </w:rPr>
        <w:t xml:space="preserve">Exynos2400 </w:t>
      </w:r>
      <w:r w:rsidRPr="005D37CA">
        <w:rPr>
          <w:rFonts w:cs="Arial"/>
          <w:b/>
          <w:sz w:val="24"/>
          <w:szCs w:val="24"/>
          <w:lang w:eastAsia="ja-JP"/>
        </w:rPr>
        <w:t>UE</w:t>
      </w:r>
    </w:p>
    <w:bookmarkEnd w:id="19"/>
    <w:p w14:paraId="29B59B52" w14:textId="364C6E11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9E4F51" w:rsidRPr="009E4F51">
        <w:rPr>
          <w:rFonts w:ascii="Arial" w:hAnsi="Arial" w:cs="Arial"/>
          <w:bCs/>
        </w:rPr>
        <w:t xml:space="preserve">Samsung </w:t>
      </w:r>
      <w:r w:rsidR="009E4F51" w:rsidRPr="009E4F51">
        <w:rPr>
          <w:rFonts w:ascii="Arial" w:eastAsia="Malgun Gothic" w:hAnsi="Arial" w:cs="Arial"/>
        </w:rPr>
        <w:t xml:space="preserve">Exynos2400 </w:t>
      </w:r>
      <w:r w:rsidR="009E4F51" w:rsidRPr="009E4F51">
        <w:rPr>
          <w:rFonts w:ascii="Arial" w:hAnsi="Arial" w:cs="Arial"/>
          <w:bCs/>
          <w:lang w:eastAsia="ja-JP"/>
        </w:rPr>
        <w:t>UE</w:t>
      </w:r>
      <w:r w:rsidR="009E4F51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3212DA" w:rsidRPr="00630FFD">
        <w:rPr>
          <w:rFonts w:ascii="Arial" w:hAnsi="Arial" w:cs="Arial"/>
          <w:b/>
          <w:bCs/>
        </w:rPr>
        <w:t>Anritsu Protocol Conformance Test System ME7834NR</w:t>
      </w:r>
      <w:r w:rsidR="00630FFD" w:rsidRPr="00630FFD">
        <w:rPr>
          <w:rFonts w:ascii="Arial" w:hAnsi="Arial" w:cs="Arial"/>
          <w:b/>
          <w:bCs/>
        </w:rPr>
        <w:t xml:space="preserve"> Toolset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7BFE2D88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7B040158" w14:textId="628ED478" w:rsidR="00A16DB1" w:rsidRPr="003C4E4F" w:rsidRDefault="00A16DB1" w:rsidP="00C570D1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3C4E4F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2E7E64">
        <w:rPr>
          <w:rFonts w:ascii="Arial" w:hAnsi="Arial" w:cs="Arial"/>
        </w:rPr>
        <w:t>4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63B48560" w14:textId="77777777" w:rsidR="00A16DB1" w:rsidRPr="003C4E4F" w:rsidRDefault="00A16DB1" w:rsidP="00A16DB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25EEA2A1" w14:textId="0093C172" w:rsidR="00007D89" w:rsidRPr="00C570D1" w:rsidRDefault="00A16DB1" w:rsidP="00C570D1">
      <w:pPr>
        <w:pStyle w:val="ListParagraph"/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Anritsu\</w:t>
      </w:r>
      <w:r w:rsidRPr="004D2BC5">
        <w:rPr>
          <w:rFonts w:ascii="Arial" w:hAnsi="Arial" w:cs="Arial"/>
        </w:rPr>
        <w:t>TC_</w:t>
      </w:r>
      <w:r w:rsidR="00C570D1">
        <w:rPr>
          <w:rFonts w:ascii="Arial" w:hAnsi="Arial" w:cs="Arial"/>
        </w:rPr>
        <w:t>9_1_1</w:t>
      </w:r>
      <w:r w:rsidR="002E7E64">
        <w:rPr>
          <w:rFonts w:ascii="Arial" w:hAnsi="Arial" w:cs="Arial"/>
        </w:rPr>
        <w:t>2</w:t>
      </w:r>
      <w:r w:rsidR="00C570D1">
        <w:rPr>
          <w:rFonts w:ascii="Arial" w:hAnsi="Arial" w:cs="Arial"/>
        </w:rPr>
        <w:t>_</w:t>
      </w:r>
      <w:r w:rsidR="002E7E64">
        <w:rPr>
          <w:rFonts w:ascii="Arial" w:hAnsi="Arial" w:cs="Arial"/>
        </w:rPr>
        <w:t>4</w:t>
      </w:r>
      <w:r w:rsidRPr="004D2BC5">
        <w:rPr>
          <w:rFonts w:ascii="Arial" w:hAnsi="Arial" w:cs="Arial"/>
        </w:rPr>
        <w:t>_PIXIT.</w:t>
      </w:r>
      <w:r>
        <w:rPr>
          <w:rFonts w:ascii="Arial" w:hAnsi="Arial" w:cs="Arial"/>
        </w:rPr>
        <w:t>txt</w:t>
      </w:r>
      <w:r w:rsidR="00007D89"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3780711"/>
      <w:r w:rsidRPr="003C4E4F"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p w14:paraId="0F92A3E5" w14:textId="29347DE2" w:rsidR="00610AA8" w:rsidRPr="00610AA8" w:rsidRDefault="00610AA8" w:rsidP="00610AA8">
      <w:pPr>
        <w:pStyle w:val="NormalWeb"/>
        <w:spacing w:before="0" w:beforeAutospacing="0" w:after="0" w:afterAutospacing="0"/>
        <w:rPr>
          <w:rFonts w:ascii="Arial" w:eastAsia="SimSun" w:hAnsi="Arial" w:cs="Arial"/>
          <w:sz w:val="20"/>
          <w:szCs w:val="20"/>
          <w:lang w:val="en-GB" w:eastAsia="en-US"/>
        </w:rPr>
      </w:pPr>
      <w:r w:rsidRPr="00610AA8">
        <w:rPr>
          <w:rFonts w:ascii="Arial" w:eastAsia="SimSun" w:hAnsi="Arial" w:cs="Arial"/>
          <w:sz w:val="20"/>
          <w:szCs w:val="20"/>
          <w:lang w:val="en-GB" w:eastAsia="en-US"/>
        </w:rPr>
        <w:t>R5s230</w:t>
      </w:r>
      <w:r>
        <w:rPr>
          <w:rFonts w:ascii="Arial" w:eastAsia="SimSun" w:hAnsi="Arial" w:cs="Arial"/>
          <w:sz w:val="20"/>
          <w:szCs w:val="20"/>
          <w:lang w:val="en-GB" w:eastAsia="en-US"/>
        </w:rPr>
        <w:t>703</w:t>
      </w:r>
      <w:r w:rsidRPr="00610AA8">
        <w:rPr>
          <w:rFonts w:ascii="Arial" w:eastAsia="SimSun" w:hAnsi="Arial" w:cs="Arial"/>
          <w:sz w:val="20"/>
          <w:szCs w:val="20"/>
          <w:lang w:val="en-GB" w:eastAsia="en-US"/>
        </w:rPr>
        <w:t xml:space="preserve">: Supporting information for addition of NR5GC R17 eNS testcase 9.1.12.4 in </w:t>
      </w:r>
      <w:proofErr w:type="gramStart"/>
      <w:r w:rsidRPr="00610AA8">
        <w:rPr>
          <w:rFonts w:ascii="Arial" w:eastAsia="SimSun" w:hAnsi="Arial" w:cs="Arial"/>
          <w:sz w:val="20"/>
          <w:szCs w:val="20"/>
          <w:lang w:val="en-GB" w:eastAsia="en-US"/>
        </w:rPr>
        <w:t>FR1</w:t>
      </w:r>
      <w:proofErr w:type="gramEnd"/>
    </w:p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469EC" w14:textId="77777777" w:rsidR="00833359" w:rsidRDefault="00833359">
      <w:r>
        <w:separator/>
      </w:r>
    </w:p>
  </w:endnote>
  <w:endnote w:type="continuationSeparator" w:id="0">
    <w:p w14:paraId="056C3AAD" w14:textId="77777777" w:rsidR="00833359" w:rsidRDefault="0083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65CC4" w14:textId="77777777" w:rsidR="00833359" w:rsidRDefault="00833359">
      <w:r>
        <w:separator/>
      </w:r>
    </w:p>
  </w:footnote>
  <w:footnote w:type="continuationSeparator" w:id="0">
    <w:p w14:paraId="6273E920" w14:textId="77777777" w:rsidR="00833359" w:rsidRDefault="00833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336B4"/>
    <w:multiLevelType w:val="hybridMultilevel"/>
    <w:tmpl w:val="CD04B586"/>
    <w:lvl w:ilvl="0" w:tplc="3364EEA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7263D"/>
    <w:multiLevelType w:val="hybridMultilevel"/>
    <w:tmpl w:val="13ECC1E4"/>
    <w:lvl w:ilvl="0" w:tplc="D15AE64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7640"/>
    <w:multiLevelType w:val="hybridMultilevel"/>
    <w:tmpl w:val="787A63B8"/>
    <w:lvl w:ilvl="0" w:tplc="159A2C4A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EC34B8"/>
    <w:multiLevelType w:val="hybridMultilevel"/>
    <w:tmpl w:val="69149D5A"/>
    <w:lvl w:ilvl="0" w:tplc="C2E2F194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5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7"/>
  </w:num>
  <w:num w:numId="6" w16cid:durableId="1221668658">
    <w:abstractNumId w:val="18"/>
  </w:num>
  <w:num w:numId="7" w16cid:durableId="1811633016">
    <w:abstractNumId w:val="13"/>
  </w:num>
  <w:num w:numId="8" w16cid:durableId="1058895011">
    <w:abstractNumId w:val="40"/>
  </w:num>
  <w:num w:numId="9" w16cid:durableId="17244496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6"/>
  </w:num>
  <w:num w:numId="11" w16cid:durableId="1006713528">
    <w:abstractNumId w:val="16"/>
  </w:num>
  <w:num w:numId="12" w16cid:durableId="703486945">
    <w:abstractNumId w:val="2"/>
  </w:num>
  <w:num w:numId="13" w16cid:durableId="246039214">
    <w:abstractNumId w:val="11"/>
  </w:num>
  <w:num w:numId="14" w16cid:durableId="294260156">
    <w:abstractNumId w:val="38"/>
  </w:num>
  <w:num w:numId="15" w16cid:durableId="257107239">
    <w:abstractNumId w:val="9"/>
  </w:num>
  <w:num w:numId="16" w16cid:durableId="840659352">
    <w:abstractNumId w:val="7"/>
  </w:num>
  <w:num w:numId="17" w16cid:durableId="1128938593">
    <w:abstractNumId w:val="20"/>
  </w:num>
  <w:num w:numId="18" w16cid:durableId="239678638">
    <w:abstractNumId w:val="24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1"/>
  </w:num>
  <w:num w:numId="21" w16cid:durableId="541209329">
    <w:abstractNumId w:val="15"/>
  </w:num>
  <w:num w:numId="22" w16cid:durableId="1286503583">
    <w:abstractNumId w:val="3"/>
  </w:num>
  <w:num w:numId="23" w16cid:durableId="1015962952">
    <w:abstractNumId w:val="17"/>
  </w:num>
  <w:num w:numId="24" w16cid:durableId="1087574839">
    <w:abstractNumId w:val="0"/>
  </w:num>
  <w:num w:numId="25" w16cid:durableId="466555872">
    <w:abstractNumId w:val="21"/>
  </w:num>
  <w:num w:numId="26" w16cid:durableId="1142427735">
    <w:abstractNumId w:val="30"/>
  </w:num>
  <w:num w:numId="27" w16cid:durableId="1253931199">
    <w:abstractNumId w:val="12"/>
  </w:num>
  <w:num w:numId="28" w16cid:durableId="1093166998">
    <w:abstractNumId w:val="32"/>
  </w:num>
  <w:num w:numId="29" w16cid:durableId="291787887">
    <w:abstractNumId w:val="1"/>
  </w:num>
  <w:num w:numId="30" w16cid:durableId="1548642084">
    <w:abstractNumId w:val="25"/>
  </w:num>
  <w:num w:numId="31" w16cid:durableId="611521266">
    <w:abstractNumId w:val="35"/>
  </w:num>
  <w:num w:numId="32" w16cid:durableId="431390238">
    <w:abstractNumId w:val="22"/>
  </w:num>
  <w:num w:numId="33" w16cid:durableId="256643895">
    <w:abstractNumId w:val="39"/>
  </w:num>
  <w:num w:numId="34" w16cid:durableId="103692862">
    <w:abstractNumId w:val="6"/>
  </w:num>
  <w:num w:numId="35" w16cid:durableId="679283717">
    <w:abstractNumId w:val="27"/>
  </w:num>
  <w:num w:numId="36" w16cid:durableId="1988389660">
    <w:abstractNumId w:val="28"/>
  </w:num>
  <w:num w:numId="37" w16cid:durableId="1351183105">
    <w:abstractNumId w:val="23"/>
  </w:num>
  <w:num w:numId="38" w16cid:durableId="1970429090">
    <w:abstractNumId w:val="4"/>
  </w:num>
  <w:num w:numId="39" w16cid:durableId="1149202364">
    <w:abstractNumId w:val="19"/>
  </w:num>
  <w:num w:numId="40" w16cid:durableId="7670443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5030088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74836066">
    <w:abstractNumId w:val="29"/>
  </w:num>
  <w:num w:numId="43" w16cid:durableId="859901160">
    <w:abstractNumId w:val="31"/>
  </w:num>
  <w:num w:numId="44" w16cid:durableId="1195389700">
    <w:abstractNumId w:val="10"/>
  </w:num>
  <w:num w:numId="45" w16cid:durableId="8148389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5DD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35E7E"/>
    <w:rsid w:val="002409E7"/>
    <w:rsid w:val="002460B5"/>
    <w:rsid w:val="00255EC2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2BA7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2E7E64"/>
    <w:rsid w:val="00305409"/>
    <w:rsid w:val="00313A45"/>
    <w:rsid w:val="00320AF8"/>
    <w:rsid w:val="00320F4B"/>
    <w:rsid w:val="003212DA"/>
    <w:rsid w:val="003350ED"/>
    <w:rsid w:val="003353AB"/>
    <w:rsid w:val="003364F8"/>
    <w:rsid w:val="003370D8"/>
    <w:rsid w:val="003409DF"/>
    <w:rsid w:val="0034379C"/>
    <w:rsid w:val="00345746"/>
    <w:rsid w:val="003466B6"/>
    <w:rsid w:val="0035141E"/>
    <w:rsid w:val="00352247"/>
    <w:rsid w:val="003609EF"/>
    <w:rsid w:val="0036231A"/>
    <w:rsid w:val="00365D89"/>
    <w:rsid w:val="00371CBF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2357"/>
    <w:rsid w:val="003E5423"/>
    <w:rsid w:val="003E6E43"/>
    <w:rsid w:val="003F1E18"/>
    <w:rsid w:val="003F53F2"/>
    <w:rsid w:val="003F7AB1"/>
    <w:rsid w:val="00402697"/>
    <w:rsid w:val="00410371"/>
    <w:rsid w:val="00423AB6"/>
    <w:rsid w:val="004242F1"/>
    <w:rsid w:val="00432C94"/>
    <w:rsid w:val="004360A6"/>
    <w:rsid w:val="004369BF"/>
    <w:rsid w:val="00440CE5"/>
    <w:rsid w:val="0044375C"/>
    <w:rsid w:val="00444216"/>
    <w:rsid w:val="00445272"/>
    <w:rsid w:val="004511AB"/>
    <w:rsid w:val="004523EE"/>
    <w:rsid w:val="00457F71"/>
    <w:rsid w:val="00473E31"/>
    <w:rsid w:val="00474A6D"/>
    <w:rsid w:val="0047783B"/>
    <w:rsid w:val="00483464"/>
    <w:rsid w:val="00491E2E"/>
    <w:rsid w:val="00493085"/>
    <w:rsid w:val="00495888"/>
    <w:rsid w:val="00495D31"/>
    <w:rsid w:val="004A1C12"/>
    <w:rsid w:val="004A7FCD"/>
    <w:rsid w:val="004B038D"/>
    <w:rsid w:val="004B5A84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40B4"/>
    <w:rsid w:val="005550BE"/>
    <w:rsid w:val="005600CD"/>
    <w:rsid w:val="00564DEC"/>
    <w:rsid w:val="00566861"/>
    <w:rsid w:val="0056714B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37CA"/>
    <w:rsid w:val="005D5B00"/>
    <w:rsid w:val="005D69D2"/>
    <w:rsid w:val="005E12AF"/>
    <w:rsid w:val="005E2C44"/>
    <w:rsid w:val="00600D76"/>
    <w:rsid w:val="00601D23"/>
    <w:rsid w:val="00601DEF"/>
    <w:rsid w:val="006063FA"/>
    <w:rsid w:val="006106A4"/>
    <w:rsid w:val="00610AA8"/>
    <w:rsid w:val="0061122C"/>
    <w:rsid w:val="00611656"/>
    <w:rsid w:val="00614A76"/>
    <w:rsid w:val="00621188"/>
    <w:rsid w:val="006257ED"/>
    <w:rsid w:val="00630FF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77A93"/>
    <w:rsid w:val="00681A2E"/>
    <w:rsid w:val="0068290A"/>
    <w:rsid w:val="006842C0"/>
    <w:rsid w:val="00692D12"/>
    <w:rsid w:val="00693C41"/>
    <w:rsid w:val="00695808"/>
    <w:rsid w:val="006959BA"/>
    <w:rsid w:val="006A01D2"/>
    <w:rsid w:val="006A4879"/>
    <w:rsid w:val="006B46FB"/>
    <w:rsid w:val="006B53E8"/>
    <w:rsid w:val="006D2293"/>
    <w:rsid w:val="006E21FB"/>
    <w:rsid w:val="006F0E64"/>
    <w:rsid w:val="006F7A50"/>
    <w:rsid w:val="007014AF"/>
    <w:rsid w:val="00702166"/>
    <w:rsid w:val="00715D0E"/>
    <w:rsid w:val="00715DCF"/>
    <w:rsid w:val="0072197D"/>
    <w:rsid w:val="0073341E"/>
    <w:rsid w:val="00736AE7"/>
    <w:rsid w:val="0074450D"/>
    <w:rsid w:val="0074508C"/>
    <w:rsid w:val="007451EC"/>
    <w:rsid w:val="00745C21"/>
    <w:rsid w:val="0075411F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087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79FA"/>
    <w:rsid w:val="00827F35"/>
    <w:rsid w:val="00833359"/>
    <w:rsid w:val="00837CF6"/>
    <w:rsid w:val="008452C8"/>
    <w:rsid w:val="008476E7"/>
    <w:rsid w:val="0085108B"/>
    <w:rsid w:val="00857312"/>
    <w:rsid w:val="00860265"/>
    <w:rsid w:val="00861D4F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E7BE7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D7F"/>
    <w:rsid w:val="009B2934"/>
    <w:rsid w:val="009B38DE"/>
    <w:rsid w:val="009B4549"/>
    <w:rsid w:val="009B53BA"/>
    <w:rsid w:val="009C13DE"/>
    <w:rsid w:val="009C32B6"/>
    <w:rsid w:val="009C4E5A"/>
    <w:rsid w:val="009D0832"/>
    <w:rsid w:val="009D24D1"/>
    <w:rsid w:val="009D444E"/>
    <w:rsid w:val="009E1353"/>
    <w:rsid w:val="009E1664"/>
    <w:rsid w:val="009E22B7"/>
    <w:rsid w:val="009E3297"/>
    <w:rsid w:val="009E4F51"/>
    <w:rsid w:val="009F03A8"/>
    <w:rsid w:val="009F47D6"/>
    <w:rsid w:val="009F69B4"/>
    <w:rsid w:val="009F7294"/>
    <w:rsid w:val="009F734F"/>
    <w:rsid w:val="00A07C77"/>
    <w:rsid w:val="00A12E54"/>
    <w:rsid w:val="00A13D07"/>
    <w:rsid w:val="00A166F8"/>
    <w:rsid w:val="00A16DB1"/>
    <w:rsid w:val="00A17C7D"/>
    <w:rsid w:val="00A20BFD"/>
    <w:rsid w:val="00A2454C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B7736"/>
    <w:rsid w:val="00BC25DD"/>
    <w:rsid w:val="00BC41FF"/>
    <w:rsid w:val="00BD279D"/>
    <w:rsid w:val="00BD3ACD"/>
    <w:rsid w:val="00BD6BB8"/>
    <w:rsid w:val="00BE0E16"/>
    <w:rsid w:val="00BE3327"/>
    <w:rsid w:val="00BE4A9F"/>
    <w:rsid w:val="00BE6C85"/>
    <w:rsid w:val="00BE718A"/>
    <w:rsid w:val="00BF081D"/>
    <w:rsid w:val="00BF3FD4"/>
    <w:rsid w:val="00C00466"/>
    <w:rsid w:val="00C02433"/>
    <w:rsid w:val="00C070DD"/>
    <w:rsid w:val="00C13872"/>
    <w:rsid w:val="00C20ED2"/>
    <w:rsid w:val="00C21390"/>
    <w:rsid w:val="00C247C8"/>
    <w:rsid w:val="00C25B2A"/>
    <w:rsid w:val="00C26D1E"/>
    <w:rsid w:val="00C318F4"/>
    <w:rsid w:val="00C370A3"/>
    <w:rsid w:val="00C42DE6"/>
    <w:rsid w:val="00C4475B"/>
    <w:rsid w:val="00C54405"/>
    <w:rsid w:val="00C56E5E"/>
    <w:rsid w:val="00C570D1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72A"/>
    <w:rsid w:val="00CE4FAC"/>
    <w:rsid w:val="00CF4DE2"/>
    <w:rsid w:val="00CF563E"/>
    <w:rsid w:val="00CF6BA7"/>
    <w:rsid w:val="00D00599"/>
    <w:rsid w:val="00D02731"/>
    <w:rsid w:val="00D03F9A"/>
    <w:rsid w:val="00D04C46"/>
    <w:rsid w:val="00D06D51"/>
    <w:rsid w:val="00D203E7"/>
    <w:rsid w:val="00D20AE9"/>
    <w:rsid w:val="00D20DE0"/>
    <w:rsid w:val="00D2232E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195D"/>
    <w:rsid w:val="00D52B60"/>
    <w:rsid w:val="00D6042A"/>
    <w:rsid w:val="00D63737"/>
    <w:rsid w:val="00D66520"/>
    <w:rsid w:val="00D75DCF"/>
    <w:rsid w:val="00D84AE9"/>
    <w:rsid w:val="00D86314"/>
    <w:rsid w:val="00D878FB"/>
    <w:rsid w:val="00D9479A"/>
    <w:rsid w:val="00DB224E"/>
    <w:rsid w:val="00DB52F1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23BFB"/>
    <w:rsid w:val="00E322E7"/>
    <w:rsid w:val="00E32413"/>
    <w:rsid w:val="00E34898"/>
    <w:rsid w:val="00E35925"/>
    <w:rsid w:val="00E3705C"/>
    <w:rsid w:val="00E373F6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40E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9CB"/>
    <w:rsid w:val="00FD273C"/>
    <w:rsid w:val="00FE5EA3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369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1244</Words>
  <Characters>10896</Characters>
  <Application>Microsoft Office Word</Application>
  <DocSecurity>0</DocSecurity>
  <Lines>90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1900-01-01T08:00:00Z</cp:lastPrinted>
  <dcterms:created xsi:type="dcterms:W3CDTF">2023-09-22T09:59:00Z</dcterms:created>
  <dcterms:modified xsi:type="dcterms:W3CDTF">2024-01-04T10:16:00Z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