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65A4" w:rsidRDefault="00B865A4" w:rsidP="00B865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R5s240065</w:t>
      </w:r>
      <w:r>
        <w:rPr>
          <w:b/>
          <w:i/>
          <w:noProof/>
          <w:sz w:val="28"/>
        </w:rPr>
        <w:fldChar w:fldCharType="end"/>
      </w:r>
    </w:p>
    <w:p w:rsidR="00B865A4" w:rsidRDefault="00B865A4" w:rsidP="00B865A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865A4" w:rsidTr="00112B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65A4" w:rsidRDefault="00B865A4" w:rsidP="00112B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865A4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865A4" w:rsidRDefault="00B865A4" w:rsidP="00112B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865A4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865A4" w:rsidRDefault="00B865A4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65A4" w:rsidTr="00112B75">
        <w:tc>
          <w:tcPr>
            <w:tcW w:w="142" w:type="dxa"/>
            <w:tcBorders>
              <w:left w:val="single" w:sz="4" w:space="0" w:color="auto"/>
            </w:tcBorders>
          </w:tcPr>
          <w:p w:rsidR="00B865A4" w:rsidRDefault="00B865A4" w:rsidP="00112B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B865A4" w:rsidRPr="00410371" w:rsidRDefault="00B865A4" w:rsidP="00112B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865A4" w:rsidRDefault="00B865A4" w:rsidP="00112B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865A4" w:rsidRPr="00410371" w:rsidRDefault="00B865A4" w:rsidP="00112B7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4777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865A4" w:rsidRDefault="00B865A4" w:rsidP="00112B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865A4" w:rsidRPr="00410371" w:rsidRDefault="00B865A4" w:rsidP="00112B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B865A4" w:rsidRDefault="00B865A4" w:rsidP="00112B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865A4" w:rsidRPr="00410371" w:rsidRDefault="00B865A4" w:rsidP="00112B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865A4" w:rsidRDefault="00B865A4" w:rsidP="00112B75">
            <w:pPr>
              <w:pStyle w:val="CRCoverPage"/>
              <w:spacing w:after="0"/>
              <w:rPr>
                <w:noProof/>
              </w:rPr>
            </w:pPr>
          </w:p>
        </w:tc>
      </w:tr>
      <w:tr w:rsidR="00B865A4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865A4" w:rsidRDefault="00B865A4" w:rsidP="00112B75">
            <w:pPr>
              <w:pStyle w:val="CRCoverPage"/>
              <w:spacing w:after="0"/>
              <w:rPr>
                <w:noProof/>
              </w:rPr>
            </w:pPr>
          </w:p>
        </w:tc>
      </w:tr>
      <w:tr w:rsidR="00B865A4" w:rsidTr="00112B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865A4" w:rsidRPr="00F25D98" w:rsidRDefault="00B865A4" w:rsidP="00112B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865A4" w:rsidTr="00112B75">
        <w:tc>
          <w:tcPr>
            <w:tcW w:w="9641" w:type="dxa"/>
            <w:gridSpan w:val="9"/>
          </w:tcPr>
          <w:p w:rsidR="00B865A4" w:rsidRDefault="00B865A4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865A4" w:rsidRDefault="00B865A4" w:rsidP="00B865A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865A4" w:rsidTr="00112B75">
        <w:tc>
          <w:tcPr>
            <w:tcW w:w="2835" w:type="dxa"/>
          </w:tcPr>
          <w:p w:rsidR="00B865A4" w:rsidRDefault="00B865A4" w:rsidP="00112B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865A4" w:rsidRDefault="00B865A4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865A4" w:rsidRDefault="00B865A4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865A4" w:rsidRDefault="00B865A4" w:rsidP="00112B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865A4" w:rsidRDefault="00B865A4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865A4" w:rsidRDefault="00B865A4" w:rsidP="00112B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865A4" w:rsidRDefault="00B865A4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865A4" w:rsidRDefault="00B865A4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865A4" w:rsidRDefault="00B865A4" w:rsidP="00112B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865A4" w:rsidRDefault="00B865A4" w:rsidP="00B865A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865A4" w:rsidTr="00112B75">
        <w:tc>
          <w:tcPr>
            <w:tcW w:w="9640" w:type="dxa"/>
            <w:gridSpan w:val="11"/>
          </w:tcPr>
          <w:p w:rsidR="00B865A4" w:rsidRDefault="00B865A4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65A4" w:rsidTr="00112B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865A4" w:rsidRDefault="00B865A4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865A4" w:rsidRDefault="00B865A4" w:rsidP="00112B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the NB-NTN testcase 22.3.2.7a</w:t>
            </w:r>
            <w:r>
              <w:fldChar w:fldCharType="end"/>
            </w:r>
          </w:p>
        </w:tc>
      </w:tr>
      <w:tr w:rsidR="00B865A4" w:rsidTr="00112B75">
        <w:tc>
          <w:tcPr>
            <w:tcW w:w="1843" w:type="dxa"/>
            <w:tcBorders>
              <w:left w:val="single" w:sz="4" w:space="0" w:color="auto"/>
            </w:tcBorders>
          </w:tcPr>
          <w:p w:rsidR="00B865A4" w:rsidRDefault="00B865A4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865A4" w:rsidRDefault="00B865A4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65A4" w:rsidTr="00112B75">
        <w:tc>
          <w:tcPr>
            <w:tcW w:w="1843" w:type="dxa"/>
            <w:tcBorders>
              <w:left w:val="single" w:sz="4" w:space="0" w:color="auto"/>
            </w:tcBorders>
          </w:tcPr>
          <w:p w:rsidR="00B865A4" w:rsidRDefault="00B865A4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865A4" w:rsidRDefault="00B865A4" w:rsidP="00112B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B865A4" w:rsidTr="00112B75">
        <w:tc>
          <w:tcPr>
            <w:tcW w:w="1843" w:type="dxa"/>
            <w:tcBorders>
              <w:left w:val="single" w:sz="4" w:space="0" w:color="auto"/>
            </w:tcBorders>
          </w:tcPr>
          <w:p w:rsidR="00B865A4" w:rsidRDefault="00B865A4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865A4" w:rsidRDefault="00B865A4" w:rsidP="00112B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865A4" w:rsidTr="00112B75">
        <w:tc>
          <w:tcPr>
            <w:tcW w:w="1843" w:type="dxa"/>
            <w:tcBorders>
              <w:left w:val="single" w:sz="4" w:space="0" w:color="auto"/>
            </w:tcBorders>
          </w:tcPr>
          <w:p w:rsidR="00B865A4" w:rsidRDefault="00B865A4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865A4" w:rsidRDefault="00B865A4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65A4" w:rsidTr="00112B75">
        <w:tc>
          <w:tcPr>
            <w:tcW w:w="1843" w:type="dxa"/>
            <w:tcBorders>
              <w:left w:val="single" w:sz="4" w:space="0" w:color="auto"/>
            </w:tcBorders>
          </w:tcPr>
          <w:p w:rsidR="00B865A4" w:rsidRDefault="00B865A4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865A4" w:rsidRDefault="00B865A4" w:rsidP="00112B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LTE_NBIOT_eMTC_NTN_plus_EPS-UEConTest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B865A4" w:rsidRDefault="00B865A4" w:rsidP="00112B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865A4" w:rsidRDefault="00B865A4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865A4" w:rsidRDefault="00B865A4" w:rsidP="00112B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2024-01-02</w:t>
            </w:r>
            <w:r>
              <w:rPr>
                <w:noProof/>
              </w:rPr>
              <w:fldChar w:fldCharType="end"/>
            </w:r>
          </w:p>
        </w:tc>
      </w:tr>
      <w:tr w:rsidR="00B865A4" w:rsidTr="00112B75">
        <w:tc>
          <w:tcPr>
            <w:tcW w:w="1843" w:type="dxa"/>
            <w:tcBorders>
              <w:left w:val="single" w:sz="4" w:space="0" w:color="auto"/>
            </w:tcBorders>
          </w:tcPr>
          <w:p w:rsidR="00B865A4" w:rsidRDefault="00B865A4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865A4" w:rsidRDefault="00B865A4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865A4" w:rsidRDefault="00B865A4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865A4" w:rsidRDefault="00B865A4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865A4" w:rsidRDefault="00B865A4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65A4" w:rsidTr="00112B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865A4" w:rsidRDefault="00B865A4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865A4" w:rsidRDefault="00B865A4" w:rsidP="00112B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865A4" w:rsidRDefault="00B865A4" w:rsidP="00112B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865A4" w:rsidRDefault="00B865A4" w:rsidP="00112B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865A4" w:rsidRDefault="00B865A4" w:rsidP="00112B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B865A4" w:rsidTr="00112B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865A4" w:rsidRDefault="00B865A4" w:rsidP="00112B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865A4" w:rsidRDefault="00B865A4" w:rsidP="00112B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865A4" w:rsidRDefault="00B865A4" w:rsidP="00112B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865A4" w:rsidRPr="007C2097" w:rsidRDefault="00B865A4" w:rsidP="00112B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865A4" w:rsidTr="00112B75">
        <w:tc>
          <w:tcPr>
            <w:tcW w:w="1843" w:type="dxa"/>
          </w:tcPr>
          <w:p w:rsidR="00B865A4" w:rsidRDefault="00B865A4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865A4" w:rsidRDefault="00B865A4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65A4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865A4" w:rsidRDefault="00B865A4" w:rsidP="00B865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865A4" w:rsidRDefault="00B865A4" w:rsidP="00B865A4">
            <w:pPr>
              <w:pStyle w:val="CRCoverPage"/>
              <w:spacing w:after="0"/>
              <w:rPr>
                <w:lang w:eastAsia="zh-CN"/>
              </w:rPr>
            </w:pPr>
            <w:r w:rsidRPr="000B5972">
              <w:t>t-Reordering</w:t>
            </w:r>
            <w:r>
              <w:t>Ext</w:t>
            </w:r>
            <w:r w:rsidRPr="000B5972">
              <w:t>-r1</w:t>
            </w:r>
            <w:r>
              <w:t xml:space="preserve">7 is set to </w:t>
            </w:r>
            <w:r>
              <w:rPr>
                <w:lang w:eastAsia="zh-CN"/>
              </w:rPr>
              <w:t>ms3200 and this timer is started at the UE when the UE receives the NPDSCH data from Step 7.</w:t>
            </w:r>
          </w:p>
          <w:p w:rsidR="00B865A4" w:rsidRDefault="00B865A4" w:rsidP="00B865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At Step 8 TTCN triggers a periodic uplink grant in the next NPDCCH bundle from Step 7.  </w:t>
            </w:r>
          </w:p>
          <w:p w:rsidR="00B865A4" w:rsidRDefault="00B865A4" w:rsidP="00B865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results in a grant provided to the UE just before the t-reordering timer is expires and as a result the UE uses the next uplink grant to send the Step 9 Status PDU. The next uplink grant is too late and results in test case failure as only 1*K-offset (v_NTN_Delay) is applied in </w:t>
            </w:r>
            <w:r w:rsidRPr="00D30423">
              <w:rPr>
                <w:noProof/>
              </w:rPr>
              <w:t>f_NBIOT_NTN_SubFrameTimingCheckDuration</w:t>
            </w:r>
            <w:r>
              <w:rPr>
                <w:noProof/>
              </w:rPr>
              <w:t>.</w:t>
            </w:r>
          </w:p>
          <w:p w:rsidR="00B865A4" w:rsidRPr="00E348D3" w:rsidRDefault="00B865A4" w:rsidP="00B865A4">
            <w:pPr>
              <w:pStyle w:val="CRCoverPage"/>
              <w:spacing w:after="0"/>
            </w:pPr>
            <w:r>
              <w:rPr>
                <w:noProof/>
              </w:rPr>
              <w:t>In order to avoid this situation it is proposed to shift the start of uplink grant by 1 NPDCCH period (64msec), so that there will be an uplink grant provided to the UE just after t-reordering timer expires.</w:t>
            </w:r>
          </w:p>
        </w:tc>
      </w:tr>
      <w:tr w:rsidR="00B865A4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65A4" w:rsidRDefault="00B865A4" w:rsidP="00B865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65A4" w:rsidRPr="00F12C50" w:rsidRDefault="00B865A4" w:rsidP="00B865A4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B865A4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65A4" w:rsidRDefault="00B865A4" w:rsidP="00B865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865A4" w:rsidRPr="001124B3" w:rsidRDefault="00B865A4" w:rsidP="00B865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Pr="00E47E91">
              <w:rPr>
                <w:noProof/>
              </w:rPr>
              <w:t>v_SearchSpaceIncr[5]</w:t>
            </w:r>
            <w:r>
              <w:rPr>
                <w:noProof/>
              </w:rPr>
              <w:t xml:space="preserve">  to </w:t>
            </w:r>
            <w:r w:rsidRPr="00E47E91">
              <w:rPr>
                <w:noProof/>
              </w:rPr>
              <w:t xml:space="preserve"> </w:t>
            </w:r>
            <w:r w:rsidRPr="00E47E91">
              <w:rPr>
                <w:noProof/>
                <w:highlight w:val="yellow"/>
              </w:rPr>
              <w:t>1+</w:t>
            </w:r>
            <w:r w:rsidRPr="00E47E91">
              <w:rPr>
                <w:noProof/>
              </w:rPr>
              <w:t>2*v_SearchSpaceInc</w:t>
            </w:r>
          </w:p>
        </w:tc>
      </w:tr>
      <w:tr w:rsidR="00B865A4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65A4" w:rsidRDefault="00B865A4" w:rsidP="00B865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65A4" w:rsidRPr="00CF39F2" w:rsidRDefault="00B865A4" w:rsidP="00B865A4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B865A4" w:rsidTr="00112B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865A4" w:rsidRDefault="00B865A4" w:rsidP="00B865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65A4" w:rsidRPr="00CF39F2" w:rsidRDefault="00B865A4" w:rsidP="00B865A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 xml:space="preserve">may fail the test case </w:t>
            </w:r>
          </w:p>
        </w:tc>
      </w:tr>
      <w:tr w:rsidR="00B865A4" w:rsidTr="00112B75">
        <w:tc>
          <w:tcPr>
            <w:tcW w:w="2694" w:type="dxa"/>
            <w:gridSpan w:val="2"/>
          </w:tcPr>
          <w:p w:rsidR="00B865A4" w:rsidRDefault="00B865A4" w:rsidP="00B865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865A4" w:rsidRDefault="00B865A4" w:rsidP="00B865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65A4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865A4" w:rsidRDefault="00B865A4" w:rsidP="00B865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865A4" w:rsidRDefault="00B865A4" w:rsidP="00B865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22.3.2.7a</w:t>
            </w:r>
          </w:p>
        </w:tc>
      </w:tr>
      <w:tr w:rsidR="00B865A4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65A4" w:rsidRDefault="00B865A4" w:rsidP="00B865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65A4" w:rsidRDefault="00B865A4" w:rsidP="00B865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65A4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65A4" w:rsidRDefault="00B865A4" w:rsidP="00B865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65A4" w:rsidRDefault="00B865A4" w:rsidP="00B86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865A4" w:rsidRDefault="00B865A4" w:rsidP="00B86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865A4" w:rsidRDefault="00B865A4" w:rsidP="00B865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865A4" w:rsidRDefault="00B865A4" w:rsidP="00B865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65A4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65A4" w:rsidRDefault="00B865A4" w:rsidP="00B865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65A4" w:rsidRDefault="00B865A4" w:rsidP="00B86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65A4" w:rsidRDefault="00B865A4" w:rsidP="00B86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865A4" w:rsidRDefault="00B865A4" w:rsidP="00B865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865A4" w:rsidRDefault="00B865A4" w:rsidP="00B865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65A4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65A4" w:rsidRDefault="00B865A4" w:rsidP="00B865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65A4" w:rsidRDefault="00B865A4" w:rsidP="00B86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65A4" w:rsidRDefault="00B865A4" w:rsidP="00B86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865A4" w:rsidRDefault="00B865A4" w:rsidP="00B865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865A4" w:rsidRDefault="00B865A4" w:rsidP="00B865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65A4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65A4" w:rsidRDefault="00B865A4" w:rsidP="00B865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65A4" w:rsidRDefault="00B865A4" w:rsidP="00B86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65A4" w:rsidRDefault="00B865A4" w:rsidP="00B86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865A4" w:rsidRDefault="00B865A4" w:rsidP="00B865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865A4" w:rsidRDefault="00B865A4" w:rsidP="00B865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65A4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65A4" w:rsidRDefault="00B865A4" w:rsidP="00B865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65A4" w:rsidRDefault="00B865A4" w:rsidP="00B865A4">
            <w:pPr>
              <w:pStyle w:val="CRCoverPage"/>
              <w:spacing w:after="0"/>
              <w:rPr>
                <w:noProof/>
              </w:rPr>
            </w:pPr>
          </w:p>
        </w:tc>
      </w:tr>
      <w:tr w:rsidR="00B865A4" w:rsidTr="00112B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865A4" w:rsidRDefault="00B865A4" w:rsidP="00B865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65A4" w:rsidRDefault="00B865A4" w:rsidP="00B865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65A4" w:rsidRPr="008863B9" w:rsidTr="00112B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865A4" w:rsidRPr="008863B9" w:rsidRDefault="00B865A4" w:rsidP="00B865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865A4" w:rsidRPr="008863B9" w:rsidRDefault="00B865A4" w:rsidP="00B865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65A4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65A4" w:rsidRDefault="00B865A4" w:rsidP="00B865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65A4" w:rsidRDefault="00B865A4" w:rsidP="00B865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E7193" w:rsidRDefault="000E7193" w:rsidP="000E7193">
      <w:pPr>
        <w:rPr>
          <w:noProof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509753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B865A4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2" w:name="_GoBack"/>
      <w:bookmarkEnd w:id="2"/>
      <w:r w:rsidR="00B865A4" w:rsidRPr="003B355C">
        <w:rPr>
          <w:rFonts w:ascii="Arial" w:hAnsi="Arial" w:cs="Arial"/>
          <w:iCs/>
        </w:rPr>
        <w:t>Table of Contents</w:t>
      </w:r>
      <w:r w:rsidR="00B865A4">
        <w:tab/>
      </w:r>
      <w:r w:rsidR="00B865A4">
        <w:fldChar w:fldCharType="begin"/>
      </w:r>
      <w:r w:rsidR="00B865A4">
        <w:instrText xml:space="preserve"> PAGEREF _Toc155097534 \h </w:instrText>
      </w:r>
      <w:r w:rsidR="00B865A4">
        <w:fldChar w:fldCharType="separate"/>
      </w:r>
      <w:r w:rsidR="00B865A4">
        <w:t>2</w:t>
      </w:r>
      <w:r w:rsidR="00B865A4">
        <w:fldChar w:fldCharType="end"/>
      </w:r>
    </w:p>
    <w:p w:rsidR="00B865A4" w:rsidRDefault="00B865A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B355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3B355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_Toc155097535 \h </w:instrText>
      </w:r>
      <w:r>
        <w:fldChar w:fldCharType="separate"/>
      </w:r>
      <w:r>
        <w:t>2</w:t>
      </w:r>
      <w:r>
        <w:fldChar w:fldCharType="end"/>
      </w:r>
    </w:p>
    <w:p w:rsidR="00B865A4" w:rsidRDefault="00B865A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B355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3B355C">
        <w:rPr>
          <w:b/>
        </w:rPr>
        <w:t>Corrections to test case 22.3.2.7a</w:t>
      </w:r>
      <w:r>
        <w:tab/>
      </w:r>
      <w:r>
        <w:fldChar w:fldCharType="begin"/>
      </w:r>
      <w:r>
        <w:instrText xml:space="preserve"> PAGEREF _Toc155097536 \h </w:instrText>
      </w:r>
      <w:r>
        <w:fldChar w:fldCharType="separate"/>
      </w:r>
      <w:r>
        <w:t>2</w:t>
      </w:r>
      <w:r>
        <w:fldChar w:fldCharType="end"/>
      </w:r>
    </w:p>
    <w:p w:rsidR="00B865A4" w:rsidRDefault="00B865A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B355C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3B355C">
        <w:rPr>
          <w:rFonts w:cs="Arial"/>
          <w:b/>
          <w:color w:val="000000"/>
          <w:lang w:eastAsia="en-GB"/>
        </w:rPr>
        <w:t>Correction to function fl_TC_22_3_2_7_and7a_TestBody</w:t>
      </w:r>
      <w:r>
        <w:tab/>
      </w:r>
      <w:r>
        <w:fldChar w:fldCharType="begin"/>
      </w:r>
      <w:r>
        <w:instrText xml:space="preserve"> PAGEREF _Toc155097537 \h </w:instrText>
      </w:r>
      <w:r>
        <w:fldChar w:fldCharType="separate"/>
      </w:r>
      <w:r>
        <w:t>2</w:t>
      </w:r>
      <w:r>
        <w:fldChar w:fldCharType="end"/>
      </w:r>
    </w:p>
    <w:p w:rsidR="00B865A4" w:rsidRDefault="007A73E5" w:rsidP="00B865A4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1310"/>
      <w:bookmarkStart w:id="13" w:name="_Toc109296030"/>
      <w:bookmarkStart w:id="14" w:name="_Toc112694522"/>
      <w:bookmarkStart w:id="15" w:name="_Toc112754400"/>
      <w:bookmarkStart w:id="16" w:name="_Toc114387725"/>
      <w:bookmarkStart w:id="17" w:name="_Toc114512229"/>
      <w:bookmarkStart w:id="18" w:name="_Toc114545017"/>
      <w:bookmarkStart w:id="19" w:name="_Toc114566506"/>
      <w:bookmarkStart w:id="20" w:name="_Toc114575225"/>
      <w:bookmarkStart w:id="21" w:name="_Toc114595884"/>
      <w:bookmarkStart w:id="22" w:name="_Toc114650955"/>
      <w:bookmarkStart w:id="23" w:name="_Toc114719834"/>
      <w:bookmarkStart w:id="24" w:name="_Toc114720501"/>
      <w:bookmarkStart w:id="25" w:name="_Toc114767867"/>
      <w:bookmarkStart w:id="26" w:name="_Toc114768623"/>
      <w:bookmarkStart w:id="27" w:name="_Toc114769718"/>
      <w:bookmarkStart w:id="28" w:name="_Toc114852799"/>
      <w:bookmarkStart w:id="29" w:name="_Toc115427994"/>
      <w:bookmarkStart w:id="30" w:name="_Toc116028725"/>
      <w:bookmarkStart w:id="31" w:name="_Toc116301627"/>
      <w:bookmarkStart w:id="32" w:name="_Toc116481402"/>
      <w:bookmarkStart w:id="33" w:name="_Toc153959676"/>
      <w:bookmarkStart w:id="34" w:name="_Hlk116565148"/>
      <w:bookmarkStart w:id="35" w:name="_Hlk114649573"/>
      <w:bookmarkStart w:id="36" w:name="_Hlk107318485"/>
      <w:r w:rsidR="00B865A4" w:rsidRPr="00B865A4">
        <w:rPr>
          <w:b/>
          <w:lang w:eastAsia="ja-JP"/>
        </w:rPr>
        <w:t xml:space="preserve"> </w:t>
      </w:r>
      <w:bookmarkStart w:id="37" w:name="_Toc155097535"/>
      <w:r w:rsidR="00B865A4"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7"/>
    </w:p>
    <w:p w:rsidR="00B865A4" w:rsidRPr="00803B22" w:rsidRDefault="00B865A4" w:rsidP="00B865A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803B22">
        <w:rPr>
          <w:rFonts w:ascii="Arial" w:hAnsi="Arial" w:cs="Arial"/>
        </w:rPr>
        <w:t xml:space="preserve">This document lists all the essential changes needed to correct problems in the </w:t>
      </w:r>
      <w:r w:rsidRPr="00803B22">
        <w:rPr>
          <w:rFonts w:ascii="Arial" w:hAnsi="Arial" w:cs="Arial"/>
          <w:lang w:eastAsia="ja-JP"/>
        </w:rPr>
        <w:t>iwd-TTCN3-B2022-09_D23wk</w:t>
      </w:r>
      <w:r>
        <w:rPr>
          <w:rFonts w:ascii="Arial" w:hAnsi="Arial" w:cs="Arial"/>
          <w:lang w:eastAsia="ja-JP"/>
        </w:rPr>
        <w:t>49</w:t>
      </w:r>
      <w:r w:rsidRPr="00803B22">
        <w:rPr>
          <w:rFonts w:ascii="Arial" w:hAnsi="Arial" w:cs="Arial"/>
          <w:lang w:eastAsia="ja-JP"/>
        </w:rPr>
        <w:t xml:space="preserve"> </w:t>
      </w:r>
      <w:r w:rsidRPr="00803B22">
        <w:rPr>
          <w:rFonts w:ascii="Arial" w:hAnsi="Arial" w:cs="Arial"/>
        </w:rPr>
        <w:t>related to the title of this CR</w:t>
      </w:r>
      <w:r w:rsidRPr="00803B22">
        <w:rPr>
          <w:rFonts w:ascii="Arial" w:hAnsi="Arial" w:cs="Arial"/>
          <w:lang w:eastAsia="ja-JP"/>
        </w:rPr>
        <w:t xml:space="preserve">. </w:t>
      </w:r>
    </w:p>
    <w:p w:rsidR="00B865A4" w:rsidRPr="00803B22" w:rsidRDefault="00B865A4" w:rsidP="00B865A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:rsidR="00B865A4" w:rsidRDefault="00B865A4" w:rsidP="00B865A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22" w:history="1">
        <w:r w:rsidRPr="00803B22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4"/>
    <w:bookmarkEnd w:id="35"/>
    <w:bookmarkEnd w:id="36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8" w:name="_Toc122434488"/>
      <w:bookmarkStart w:id="39" w:name="_Toc295288959"/>
      <w:bookmarkStart w:id="40" w:name="_Toc155097536"/>
      <w:r w:rsidRPr="00854C55">
        <w:rPr>
          <w:b/>
        </w:rPr>
        <w:t>Corrections</w:t>
      </w:r>
      <w:bookmarkEnd w:id="38"/>
      <w:bookmarkEnd w:id="39"/>
      <w:r w:rsidR="004933E7">
        <w:rPr>
          <w:b/>
        </w:rPr>
        <w:t xml:space="preserve"> to test case 22.3.2.7a</w:t>
      </w:r>
      <w:bookmarkEnd w:id="40"/>
    </w:p>
    <w:p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1" w:name="_Toc155097537"/>
      <w:r>
        <w:rPr>
          <w:rFonts w:cs="Arial"/>
          <w:b/>
          <w:color w:val="000000"/>
          <w:lang w:eastAsia="en-GB"/>
        </w:rPr>
        <w:t xml:space="preserve">Correction to </w:t>
      </w:r>
      <w:r w:rsidR="004933E7" w:rsidRPr="004933E7">
        <w:rPr>
          <w:rFonts w:cs="Arial"/>
          <w:b/>
          <w:color w:val="000000"/>
          <w:lang w:eastAsia="en-GB"/>
        </w:rPr>
        <w:t>function fl_TC_22_3_2_7_and7a_TestBody</w:t>
      </w:r>
      <w:bookmarkEnd w:id="4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C36242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6F6DB0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3E1068" w:rsidRDefault="004933E7" w:rsidP="00B6670E">
            <w:pPr>
              <w:pStyle w:val="CRCoverPage"/>
              <w:spacing w:after="0"/>
              <w:rPr>
                <w:noProof/>
              </w:rPr>
            </w:pPr>
            <w:r w:rsidRPr="004933E7">
              <w:rPr>
                <w:noProof/>
              </w:rPr>
              <w:t>function fl_TC_22_3_2_7_and7a_TestBody</w:t>
            </w:r>
          </w:p>
        </w:tc>
      </w:tr>
      <w:tr w:rsidR="00FB0A08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Default="004933E7" w:rsidP="00962EF0">
            <w:pPr>
              <w:pStyle w:val="CRCoverPage"/>
              <w:spacing w:after="0"/>
              <w:rPr>
                <w:lang w:eastAsia="zh-CN"/>
              </w:rPr>
            </w:pPr>
            <w:r w:rsidRPr="000B5972">
              <w:t>t-Reordering</w:t>
            </w:r>
            <w:r>
              <w:t>Ext</w:t>
            </w:r>
            <w:r w:rsidRPr="000B5972">
              <w:t>-r1</w:t>
            </w:r>
            <w:r>
              <w:t xml:space="preserve">7 is set to </w:t>
            </w:r>
            <w:r>
              <w:rPr>
                <w:lang w:eastAsia="zh-CN"/>
              </w:rPr>
              <w:t>ms3200 and this timer is started at the UE when the UE receives the NPDSCH data from Step 7.</w:t>
            </w:r>
          </w:p>
          <w:p w:rsidR="004933E7" w:rsidRDefault="00E47E91" w:rsidP="00962E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At</w:t>
            </w:r>
            <w:r w:rsidR="004933E7">
              <w:rPr>
                <w:noProof/>
              </w:rPr>
              <w:t xml:space="preserve"> Step 8 TTCN triggers a periodic uplink grant in the next NPDCCH bundle from Step 7. </w:t>
            </w:r>
            <w:r>
              <w:rPr>
                <w:noProof/>
              </w:rPr>
              <w:t xml:space="preserve"> </w:t>
            </w:r>
          </w:p>
          <w:p w:rsidR="00E47E91" w:rsidRDefault="00E47E91" w:rsidP="00962E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results in a grant provided to the UE just before the t-reordering timer is expires and as a result the UE uses the next uplink grant to send the Step 9 Status PDU. The next uplink grant is too late </w:t>
            </w:r>
            <w:r w:rsidR="00D30423">
              <w:rPr>
                <w:noProof/>
              </w:rPr>
              <w:t xml:space="preserve">and results in test case failure </w:t>
            </w:r>
            <w:r>
              <w:rPr>
                <w:noProof/>
              </w:rPr>
              <w:t>as only 1*K-offset (v_NTN_Delay) is applied</w:t>
            </w:r>
            <w:r w:rsidR="00D30423">
              <w:rPr>
                <w:noProof/>
              </w:rPr>
              <w:t xml:space="preserve"> in </w:t>
            </w:r>
            <w:r w:rsidR="00D30423" w:rsidRPr="00D30423">
              <w:rPr>
                <w:noProof/>
              </w:rPr>
              <w:t>f_NBIOT_NTN_SubFrameTimingCheckDuration</w:t>
            </w:r>
            <w:r>
              <w:rPr>
                <w:noProof/>
              </w:rPr>
              <w:t>.</w:t>
            </w:r>
          </w:p>
          <w:p w:rsidR="00E47E91" w:rsidRPr="00AD4ADA" w:rsidRDefault="00E47E91" w:rsidP="00962E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In order to avoid this situation it is proposed to shift the start of uplink grant by 1 NPDCCH period (64msec), so that there will be an uplink grant provided to the UE just after t-reordering timer expires.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479" w:rsidRPr="001124B3" w:rsidRDefault="00E47E91" w:rsidP="00962E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Pr="00E47E91">
              <w:rPr>
                <w:noProof/>
              </w:rPr>
              <w:t>v_SearchSpaceIncr[5]</w:t>
            </w:r>
            <w:r>
              <w:rPr>
                <w:noProof/>
              </w:rPr>
              <w:t xml:space="preserve"> </w:t>
            </w:r>
            <w:r w:rsidR="00D30423">
              <w:rPr>
                <w:noProof/>
              </w:rPr>
              <w:t xml:space="preserve"> </w:t>
            </w:r>
            <w:r>
              <w:rPr>
                <w:noProof/>
              </w:rPr>
              <w:t xml:space="preserve">to </w:t>
            </w:r>
            <w:r w:rsidRPr="00E47E91">
              <w:rPr>
                <w:noProof/>
              </w:rPr>
              <w:t xml:space="preserve"> </w:t>
            </w:r>
            <w:r w:rsidRPr="00E47E91">
              <w:rPr>
                <w:noProof/>
                <w:highlight w:val="yellow"/>
              </w:rPr>
              <w:t>1+</w:t>
            </w:r>
            <w:r w:rsidRPr="00E47E91">
              <w:rPr>
                <w:noProof/>
              </w:rPr>
              <w:t>2*v_SearchSpaceInc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CC39F9" w:rsidRDefault="004933E7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4933E7">
              <w:rPr>
                <w:rFonts w:ascii="Arial" w:hAnsi="Arial" w:cs="Arial"/>
                <w:lang w:eastAsia="en-GB"/>
              </w:rPr>
              <w:t>NBIOT_RLC_Common</w:t>
            </w:r>
            <w:proofErr w:type="spellEnd"/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Default="00FB0A08" w:rsidP="002B42D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:rsidR="00E555E0" w:rsidRDefault="00E555E0" w:rsidP="00FB0A08">
      <w:pPr>
        <w:spacing w:after="0"/>
        <w:rPr>
          <w:rFonts w:ascii="Arial" w:hAnsi="Arial"/>
          <w:b/>
          <w:lang w:eastAsia="en-GB"/>
        </w:rPr>
      </w:pPr>
    </w:p>
    <w:p w:rsidR="00E555E0" w:rsidRDefault="00E555E0" w:rsidP="00FB0A08">
      <w:pPr>
        <w:spacing w:after="0"/>
        <w:rPr>
          <w:rFonts w:ascii="Arial" w:hAnsi="Arial"/>
          <w:b/>
          <w:lang w:eastAsia="en-GB"/>
        </w:rPr>
      </w:pPr>
    </w:p>
    <w:p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function fl_TC_22_3_2_7_and7a_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inout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RLC_SS_State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NTN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= false) runs on NBIOT_PTC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v_RLC_DL_SDU_Length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v_RLC_UL_SDU_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Length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= 36;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v_L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v_Duration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v_TimingInfo1;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v_TimingInfo2;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v_TimingInfo3;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v_TimingInfo4;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v_TimingInfo5;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v_TimingInfo6;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v_TimingInfo7;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RLC_Status_NACK_List_Type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v_NACK_List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RLC_Status_Padding_Type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v_Padding_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Any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= ?;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RLC_Status_Padding_Type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v_Padding_3bits_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Any :</w:t>
            </w:r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= '???'B;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NB_DciUlInfo_Type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v_DciUlInfo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RLC_DataField_Type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v_RLC_Data1;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v_VTS_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Offset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p_RLC_Rec.AM_VTS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v_TimingStart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v_SubFrameTimingTa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v_SubFrameTimingTb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NTN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p_NTN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IntegerList_Type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v_SearchSpaceIncr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IntegerList_Type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v_SearchSpaceIncr_NTN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v_NTN_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delay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= 0;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integer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SearchSpaceInc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= 0;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float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v_Watch_T_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Reordering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f_NBIOT_SetTimerToleranceMax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(l2Timer, p_RLC_Rec.t_Reordering_r14);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t_Watch_T_Reordering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does not respond to PRACH preambles transmitted by UE for Uplink transmission, but instead allocates the UL C-RNTI grant on NPDCCH when specified in the test sequence.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// Note: In steps 1 to 25 the size of each RLC UL SDU #1 - #6 is PRBS of 288 bits (36 octets). The size of the RLC SDUs used in downlink is L.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// establish RLC SDUs (DL and UL) and obtain the length of the DL RLC SDU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// generate SDUs for SDU#1-6 with PRBS size 36 octets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v_RLC_DL_SDU_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Length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f_NBIOT_Generate_RLC_SDUs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, 6,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v_RLC_UL_SDU_Length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, 0); // @sic R5s230535 sic@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L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v_RLC_DL_SDU_Length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v_RLC_UL_SDU_Length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; // RLC DL SDU length - RLC UL SDU length, Length difference is the NAS and RRC  overhead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// values of Search Space Increment for use in chosen TC --- for GSO only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v_NTN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v_NTN_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delay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f_NBIOT_NTN_Get_T_NTNoffset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(nbiot_Cell1);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SearchSpaceInc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= ((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v_NTN_delay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/ 64) + 2); // NPDCCH cycle is 64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// values of Search Space Increments in TC 22_3_2_7 in the order of use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SearchSpaceIncr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= {1, // step 1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2, // step 1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3, // step 1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5, // step 2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1, // step 7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2, // step 8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6, // step 11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9, // step 12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10}; // step 14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// values of Search Space Increments in TC 22_3_2_7a in the order of use (steps 7 and 8 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differing !</w:t>
            </w:r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// as per @sic R5s230535 sic@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resp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@sic R5-235470 sic@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v_SearchSpaceIncr_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NTN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= {1, // step 1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1 +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v_SearchSpaceInc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, // step 1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1 + 2*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v_SearchSpaceInc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, // step 1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1 + 4*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v_SearchSpaceInc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, // step 2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aliged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to the prose not the TTCN 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CR !</w:t>
            </w:r>
            <w:proofErr w:type="gramEnd"/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SearchSpaceInc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,/</w:t>
            </w:r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/ step 7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2*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SearchSpaceInc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,/</w:t>
            </w:r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/ step 8 @sic R5s230710 sic@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1, // step 11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1 +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v_SearchSpaceInc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, // step 12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1 + 2*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v_SearchSpaceInc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}; // step 14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v_NTN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SearchSpaceIncr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v_SearchSpaceIncr_NTN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;};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62EF0" w:rsidRPr="00455951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</w:tc>
      </w:tr>
    </w:tbl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function fl_TC_22_3_2_7_and7a_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inout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RLC_SS_State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NTN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= false) runs on NBIOT_PTC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v_RLC_DL_SDU_Length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v_RLC_UL_SDU_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Length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= 36;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v_L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v_Duration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v_TimingInfo1;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v_TimingInfo2;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v_TimingInfo3;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v_TimingInfo4;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v_TimingInfo5;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v_TimingInfo6;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v_TimingInfo7;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RLC_Status_NACK_List_Type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v_NACK_List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RLC_Status_Padding_Type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v_Padding_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Any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= ?;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RLC_Status_Padding_Type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v_Padding_3bits_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Any :</w:t>
            </w:r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= '???'B;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NB_DciUlInfo_Type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v_DciUlInfo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RLC_DataField_Type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v_RLC_Data1;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v_VTS_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Offset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p_RLC_Rec.AM_VTS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v_TimingStart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v_SubFrameTimingTa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v_SubFrameTimingTb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NTN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p_NTN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IntegerList_Type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v_SearchSpaceIncr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IntegerList_Type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v_SearchSpaceIncr_NTN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v_NTN_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delay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= 0;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SearchSpaceInc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= 0;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float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v_Watch_T_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Reordering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f_NBIOT_SetTimerToleranceMax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(l2Timer, p_RLC_Rec.t_Reordering_r14);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t_Watch_T_Reordering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does not respond to PRACH preambles transmitted by UE for Uplink transmission, but instead allocates the UL C-RNTI grant on NPDCCH when specified in the test sequence.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Note: In steps 1 to 25 the size of each RLC UL SDU #1 - #6 is PRBS of 288 bits (36 octets). The size of the RLC SDUs used in downlink is L.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// establish RLC SDUs (DL and UL) and obtain the length of the DL RLC SDU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// generate SDUs for SDU#1-6 with PRBS size 36 octets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v_RLC_DL_SDU_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Length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f_NBIOT_Generate_RLC_SDUs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, 6,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v_RLC_UL_SDU_Length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, 0); // @sic R5s230535 sic@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L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v_RLC_DL_SDU_Length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v_RLC_UL_SDU_Length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; // RLC DL SDU length - RLC UL SDU length, Length difference is the NAS and RRC  overhead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// values of Search Space Increment for use in chosen TC --- for GSO only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v_NTN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v_NTN_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delay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f_NBIOT_NTN_Get_T_NTNoffset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(nbiot_Cell1);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SearchSpaceInc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= ((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v_NTN_delay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/ 64) + 2); // NPDCCH cycle is 64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// values of Search Space Increments in TC 22_3_2_7 in the order of use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SearchSpaceIncr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= {1, // step 1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2, // step 1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3, // step 1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5, // step 2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1, // step 7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2, // step 8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6, // step 11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9, // step 12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10}; // step 14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// values of Search Space Increments in TC 22_3_2_7a in the order of use (steps 7 and 8 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differing !</w:t>
            </w:r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// as per @sic R5s230535 sic@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resp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@sic R5-235470 sic@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v_SearchSpaceIncr_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NTN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= {1, // step 1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1 +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v_SearchSpaceInc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, // step 1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1 + 2*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v_SearchSpaceInc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, // step 1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1 + 4*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v_SearchSpaceInc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, // step 2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aliged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to the prose not the TTCN 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CR !</w:t>
            </w:r>
            <w:proofErr w:type="gramEnd"/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SearchSpaceInc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,/</w:t>
            </w:r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/ step 7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r w:rsidRPr="004933E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1+</w:t>
            </w: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2*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SearchSpaceInc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,/</w:t>
            </w:r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/ step 8 @sic R5s230710 sic@ // </w:t>
            </w:r>
            <w:r w:rsidRPr="004933E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updated by 1 NPDCCH period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1, // step 11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1 +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v_SearchSpaceInc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, // step 12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1 + 2*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v_SearchSpaceInc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}; // step 14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v_NTN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SearchSpaceIncr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v_SearchSpaceIncr_NTN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;};</w:t>
            </w:r>
          </w:p>
          <w:p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62EF0" w:rsidRPr="00962EF0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</w:tc>
      </w:tr>
    </w:tbl>
    <w:p w:rsidR="001C6BC1" w:rsidRDefault="001C6BC1" w:rsidP="004933E7">
      <w:pPr>
        <w:pStyle w:val="Heading2"/>
        <w:overflowPunct w:val="0"/>
        <w:autoSpaceDE w:val="0"/>
        <w:autoSpaceDN w:val="0"/>
        <w:adjustRightInd w:val="0"/>
        <w:spacing w:before="48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4237" w:rsidRDefault="00D54237">
      <w:r>
        <w:separator/>
      </w:r>
    </w:p>
  </w:endnote>
  <w:endnote w:type="continuationSeparator" w:id="0">
    <w:p w:rsidR="00D54237" w:rsidRDefault="00D54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4237" w:rsidRDefault="00D54237">
      <w:r>
        <w:separator/>
      </w:r>
    </w:p>
  </w:footnote>
  <w:footnote w:type="continuationSeparator" w:id="0">
    <w:p w:rsidR="00D54237" w:rsidRDefault="00D542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C874F7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C874F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C874F7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C874F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C874F7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C874F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C874F7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C874F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C874F7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C874F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C874F7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C874F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F2ADD"/>
    <w:multiLevelType w:val="hybridMultilevel"/>
    <w:tmpl w:val="7AC42724"/>
    <w:lvl w:ilvl="0" w:tplc="89147002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CC39C5"/>
    <w:multiLevelType w:val="hybridMultilevel"/>
    <w:tmpl w:val="DEA884B8"/>
    <w:lvl w:ilvl="0" w:tplc="7200FD66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45A21E37"/>
    <w:multiLevelType w:val="hybridMultilevel"/>
    <w:tmpl w:val="04FA3248"/>
    <w:lvl w:ilvl="0" w:tplc="705A914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905F13"/>
    <w:multiLevelType w:val="hybridMultilevel"/>
    <w:tmpl w:val="1278DF04"/>
    <w:lvl w:ilvl="0" w:tplc="44ACCD4A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3"/>
  </w:num>
  <w:num w:numId="4">
    <w:abstractNumId w:val="17"/>
  </w:num>
  <w:num w:numId="5">
    <w:abstractNumId w:val="13"/>
  </w:num>
  <w:num w:numId="6">
    <w:abstractNumId w:val="14"/>
  </w:num>
  <w:num w:numId="7">
    <w:abstractNumId w:val="5"/>
  </w:num>
  <w:num w:numId="8">
    <w:abstractNumId w:val="16"/>
  </w:num>
  <w:num w:numId="9">
    <w:abstractNumId w:val="6"/>
  </w:num>
  <w:num w:numId="10">
    <w:abstractNumId w:val="11"/>
  </w:num>
  <w:num w:numId="11">
    <w:abstractNumId w:val="0"/>
  </w:num>
  <w:num w:numId="12">
    <w:abstractNumId w:val="4"/>
  </w:num>
  <w:num w:numId="13">
    <w:abstractNumId w:val="18"/>
  </w:num>
  <w:num w:numId="14">
    <w:abstractNumId w:val="2"/>
  </w:num>
  <w:num w:numId="15">
    <w:abstractNumId w:val="12"/>
  </w:num>
  <w:num w:numId="16">
    <w:abstractNumId w:val="10"/>
  </w:num>
  <w:num w:numId="17">
    <w:abstractNumId w:val="7"/>
  </w:num>
  <w:num w:numId="18">
    <w:abstractNumId w:val="15"/>
  </w:num>
  <w:num w:numId="19">
    <w:abstractNumId w:val="1"/>
  </w:num>
  <w:num w:numId="20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4D96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580"/>
    <w:rsid w:val="00063C7B"/>
    <w:rsid w:val="00063DE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2B23"/>
    <w:rsid w:val="00073112"/>
    <w:rsid w:val="00074218"/>
    <w:rsid w:val="000749BF"/>
    <w:rsid w:val="00074A2B"/>
    <w:rsid w:val="00075111"/>
    <w:rsid w:val="00075DDB"/>
    <w:rsid w:val="00076B2C"/>
    <w:rsid w:val="00076BD8"/>
    <w:rsid w:val="000777A1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3E02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193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0E23"/>
    <w:rsid w:val="00101135"/>
    <w:rsid w:val="00101905"/>
    <w:rsid w:val="00101E79"/>
    <w:rsid w:val="001020D0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00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2F8E"/>
    <w:rsid w:val="001435E8"/>
    <w:rsid w:val="00143ACE"/>
    <w:rsid w:val="001450CF"/>
    <w:rsid w:val="001456EB"/>
    <w:rsid w:val="00145D43"/>
    <w:rsid w:val="001467D7"/>
    <w:rsid w:val="00146DCF"/>
    <w:rsid w:val="0014712D"/>
    <w:rsid w:val="001471B7"/>
    <w:rsid w:val="001473FD"/>
    <w:rsid w:val="00150375"/>
    <w:rsid w:val="00150799"/>
    <w:rsid w:val="00150952"/>
    <w:rsid w:val="00152FAF"/>
    <w:rsid w:val="001533CE"/>
    <w:rsid w:val="00155AF0"/>
    <w:rsid w:val="0015619B"/>
    <w:rsid w:val="00156B69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470"/>
    <w:rsid w:val="0017482C"/>
    <w:rsid w:val="001748D6"/>
    <w:rsid w:val="00176185"/>
    <w:rsid w:val="001767F2"/>
    <w:rsid w:val="00176B97"/>
    <w:rsid w:val="001778B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149"/>
    <w:rsid w:val="0019133A"/>
    <w:rsid w:val="00192C46"/>
    <w:rsid w:val="00193020"/>
    <w:rsid w:val="00194378"/>
    <w:rsid w:val="00195339"/>
    <w:rsid w:val="00195DD9"/>
    <w:rsid w:val="001966B4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5602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3AE0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054A"/>
    <w:rsid w:val="00211C64"/>
    <w:rsid w:val="002124CC"/>
    <w:rsid w:val="00212503"/>
    <w:rsid w:val="002125BA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628F"/>
    <w:rsid w:val="002264D8"/>
    <w:rsid w:val="00230073"/>
    <w:rsid w:val="002305C6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29F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188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2E30"/>
    <w:rsid w:val="002833B5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041"/>
    <w:rsid w:val="00296865"/>
    <w:rsid w:val="002977CB"/>
    <w:rsid w:val="002A0A67"/>
    <w:rsid w:val="002A1339"/>
    <w:rsid w:val="002A29B2"/>
    <w:rsid w:val="002A3532"/>
    <w:rsid w:val="002A3654"/>
    <w:rsid w:val="002A3658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4FF4"/>
    <w:rsid w:val="002B506F"/>
    <w:rsid w:val="002B5741"/>
    <w:rsid w:val="002B5757"/>
    <w:rsid w:val="002B66CE"/>
    <w:rsid w:val="002C04C7"/>
    <w:rsid w:val="002C0A93"/>
    <w:rsid w:val="002C0F4A"/>
    <w:rsid w:val="002C1345"/>
    <w:rsid w:val="002C1BE2"/>
    <w:rsid w:val="002C2496"/>
    <w:rsid w:val="002C2E46"/>
    <w:rsid w:val="002C3E24"/>
    <w:rsid w:val="002C6EA9"/>
    <w:rsid w:val="002C7E01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0C98"/>
    <w:rsid w:val="002F1A79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68A6"/>
    <w:rsid w:val="00307CD1"/>
    <w:rsid w:val="00310217"/>
    <w:rsid w:val="0031061D"/>
    <w:rsid w:val="003108AC"/>
    <w:rsid w:val="00311DF7"/>
    <w:rsid w:val="00312DE9"/>
    <w:rsid w:val="0031549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1DC"/>
    <w:rsid w:val="0033187A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510"/>
    <w:rsid w:val="003448A4"/>
    <w:rsid w:val="00344947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67EA3"/>
    <w:rsid w:val="003700FF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783"/>
    <w:rsid w:val="00393BCA"/>
    <w:rsid w:val="00394C1A"/>
    <w:rsid w:val="00394D9E"/>
    <w:rsid w:val="00394DFF"/>
    <w:rsid w:val="0039698E"/>
    <w:rsid w:val="00396A3F"/>
    <w:rsid w:val="00396B87"/>
    <w:rsid w:val="003A0D19"/>
    <w:rsid w:val="003A0E04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BB9"/>
    <w:rsid w:val="003A7F68"/>
    <w:rsid w:val="003B0474"/>
    <w:rsid w:val="003B0DCE"/>
    <w:rsid w:val="003B0E73"/>
    <w:rsid w:val="003B1970"/>
    <w:rsid w:val="003B415A"/>
    <w:rsid w:val="003B46D7"/>
    <w:rsid w:val="003B53C2"/>
    <w:rsid w:val="003B5441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068"/>
    <w:rsid w:val="003E149A"/>
    <w:rsid w:val="003E1A36"/>
    <w:rsid w:val="003E3232"/>
    <w:rsid w:val="003E33B8"/>
    <w:rsid w:val="003E3DF3"/>
    <w:rsid w:val="003E51C2"/>
    <w:rsid w:val="003E7365"/>
    <w:rsid w:val="003E74A0"/>
    <w:rsid w:val="003F00DA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072AD"/>
    <w:rsid w:val="0041014D"/>
    <w:rsid w:val="00410371"/>
    <w:rsid w:val="00410BF3"/>
    <w:rsid w:val="00410F52"/>
    <w:rsid w:val="00411294"/>
    <w:rsid w:val="00411482"/>
    <w:rsid w:val="0041182D"/>
    <w:rsid w:val="00411BE5"/>
    <w:rsid w:val="00412379"/>
    <w:rsid w:val="004129A3"/>
    <w:rsid w:val="0041320E"/>
    <w:rsid w:val="00413E33"/>
    <w:rsid w:val="0041471B"/>
    <w:rsid w:val="004152D5"/>
    <w:rsid w:val="004153A1"/>
    <w:rsid w:val="00415491"/>
    <w:rsid w:val="0041576F"/>
    <w:rsid w:val="004159C0"/>
    <w:rsid w:val="00416ABF"/>
    <w:rsid w:val="00416E09"/>
    <w:rsid w:val="00416FA7"/>
    <w:rsid w:val="004171DA"/>
    <w:rsid w:val="004174B7"/>
    <w:rsid w:val="00417C34"/>
    <w:rsid w:val="00422B30"/>
    <w:rsid w:val="0042378D"/>
    <w:rsid w:val="004242F1"/>
    <w:rsid w:val="0042625D"/>
    <w:rsid w:val="00426FCD"/>
    <w:rsid w:val="0043097E"/>
    <w:rsid w:val="00431186"/>
    <w:rsid w:val="0043163D"/>
    <w:rsid w:val="00433603"/>
    <w:rsid w:val="00433730"/>
    <w:rsid w:val="004352D4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43F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596E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580"/>
    <w:rsid w:val="00480835"/>
    <w:rsid w:val="00480B98"/>
    <w:rsid w:val="00481AAB"/>
    <w:rsid w:val="00482B43"/>
    <w:rsid w:val="0048343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33E7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28B"/>
    <w:rsid w:val="004A533C"/>
    <w:rsid w:val="004A5C8A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1934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0F48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38F"/>
    <w:rsid w:val="004F661B"/>
    <w:rsid w:val="004F72F6"/>
    <w:rsid w:val="00503097"/>
    <w:rsid w:val="00503C1B"/>
    <w:rsid w:val="005045C7"/>
    <w:rsid w:val="005046A6"/>
    <w:rsid w:val="0050486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DB4"/>
    <w:rsid w:val="0052136B"/>
    <w:rsid w:val="00521482"/>
    <w:rsid w:val="0052213F"/>
    <w:rsid w:val="005223D8"/>
    <w:rsid w:val="0052292C"/>
    <w:rsid w:val="00522B51"/>
    <w:rsid w:val="00522CFD"/>
    <w:rsid w:val="00523336"/>
    <w:rsid w:val="0052589A"/>
    <w:rsid w:val="00525911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6CB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1AD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333F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1E6"/>
    <w:rsid w:val="00592D74"/>
    <w:rsid w:val="0059301A"/>
    <w:rsid w:val="00593B30"/>
    <w:rsid w:val="005945D5"/>
    <w:rsid w:val="005948BA"/>
    <w:rsid w:val="00596753"/>
    <w:rsid w:val="005970EE"/>
    <w:rsid w:val="00597A85"/>
    <w:rsid w:val="005A0AFA"/>
    <w:rsid w:val="005A149E"/>
    <w:rsid w:val="005A2D63"/>
    <w:rsid w:val="005A5C61"/>
    <w:rsid w:val="005A61EB"/>
    <w:rsid w:val="005A6679"/>
    <w:rsid w:val="005A6C42"/>
    <w:rsid w:val="005A6D2B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092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10C5B"/>
    <w:rsid w:val="00612803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1D2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7F1"/>
    <w:rsid w:val="00642B74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A81"/>
    <w:rsid w:val="00663B18"/>
    <w:rsid w:val="006656C2"/>
    <w:rsid w:val="0066594D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05B5"/>
    <w:rsid w:val="006835C7"/>
    <w:rsid w:val="0068444E"/>
    <w:rsid w:val="00691021"/>
    <w:rsid w:val="006939C7"/>
    <w:rsid w:val="00693E69"/>
    <w:rsid w:val="006945E1"/>
    <w:rsid w:val="00694F50"/>
    <w:rsid w:val="0069509F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49B7"/>
    <w:rsid w:val="006C7475"/>
    <w:rsid w:val="006C77D5"/>
    <w:rsid w:val="006C7DD6"/>
    <w:rsid w:val="006D0191"/>
    <w:rsid w:val="006D1B9A"/>
    <w:rsid w:val="006D35E4"/>
    <w:rsid w:val="006D48AB"/>
    <w:rsid w:val="006D6410"/>
    <w:rsid w:val="006D6FB1"/>
    <w:rsid w:val="006D7BA2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6DB0"/>
    <w:rsid w:val="006F7952"/>
    <w:rsid w:val="006F7B09"/>
    <w:rsid w:val="00700343"/>
    <w:rsid w:val="0070178A"/>
    <w:rsid w:val="00702795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463E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0156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A5B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9B5"/>
    <w:rsid w:val="00777C3F"/>
    <w:rsid w:val="007807B2"/>
    <w:rsid w:val="007816C1"/>
    <w:rsid w:val="0078179D"/>
    <w:rsid w:val="00781852"/>
    <w:rsid w:val="0078321D"/>
    <w:rsid w:val="007834DD"/>
    <w:rsid w:val="007834E2"/>
    <w:rsid w:val="00783782"/>
    <w:rsid w:val="00784193"/>
    <w:rsid w:val="0078579E"/>
    <w:rsid w:val="00786291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B06"/>
    <w:rsid w:val="007A2DF8"/>
    <w:rsid w:val="007A39F5"/>
    <w:rsid w:val="007A4458"/>
    <w:rsid w:val="007A59FF"/>
    <w:rsid w:val="007A6522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27C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1C4"/>
    <w:rsid w:val="007C7BAF"/>
    <w:rsid w:val="007D1924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48C7"/>
    <w:rsid w:val="007F51FD"/>
    <w:rsid w:val="007F56A5"/>
    <w:rsid w:val="007F5A5C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0B2A"/>
    <w:rsid w:val="00811DA0"/>
    <w:rsid w:val="00812326"/>
    <w:rsid w:val="00813B91"/>
    <w:rsid w:val="00814CF6"/>
    <w:rsid w:val="008159D3"/>
    <w:rsid w:val="00820822"/>
    <w:rsid w:val="008208E4"/>
    <w:rsid w:val="008212D4"/>
    <w:rsid w:val="00822A77"/>
    <w:rsid w:val="0082451E"/>
    <w:rsid w:val="00824C2C"/>
    <w:rsid w:val="00824E59"/>
    <w:rsid w:val="00825391"/>
    <w:rsid w:val="008263B1"/>
    <w:rsid w:val="00827110"/>
    <w:rsid w:val="00827634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8CC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1F0"/>
    <w:rsid w:val="008A45A6"/>
    <w:rsid w:val="008A5658"/>
    <w:rsid w:val="008A58E9"/>
    <w:rsid w:val="008A6092"/>
    <w:rsid w:val="008A60A2"/>
    <w:rsid w:val="008A62F0"/>
    <w:rsid w:val="008A6B4B"/>
    <w:rsid w:val="008B0612"/>
    <w:rsid w:val="008B0905"/>
    <w:rsid w:val="008B11D0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42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1B"/>
    <w:rsid w:val="00902F9B"/>
    <w:rsid w:val="009038BF"/>
    <w:rsid w:val="00904EBA"/>
    <w:rsid w:val="0090522F"/>
    <w:rsid w:val="009070E5"/>
    <w:rsid w:val="00907B05"/>
    <w:rsid w:val="00911115"/>
    <w:rsid w:val="0091130F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7CE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4F16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694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52D"/>
    <w:rsid w:val="0095482B"/>
    <w:rsid w:val="00954C1A"/>
    <w:rsid w:val="00956250"/>
    <w:rsid w:val="00956A50"/>
    <w:rsid w:val="0095736A"/>
    <w:rsid w:val="009573A0"/>
    <w:rsid w:val="009579E2"/>
    <w:rsid w:val="00957C00"/>
    <w:rsid w:val="00960389"/>
    <w:rsid w:val="00960BFC"/>
    <w:rsid w:val="00961B5F"/>
    <w:rsid w:val="0096262E"/>
    <w:rsid w:val="00962EF0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2FC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423"/>
    <w:rsid w:val="009B0B50"/>
    <w:rsid w:val="009B2AA5"/>
    <w:rsid w:val="009B43C2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6D30"/>
    <w:rsid w:val="009D7147"/>
    <w:rsid w:val="009D7AE1"/>
    <w:rsid w:val="009E10F4"/>
    <w:rsid w:val="009E24DE"/>
    <w:rsid w:val="009E3297"/>
    <w:rsid w:val="009E34C0"/>
    <w:rsid w:val="009E44CE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1590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06EC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0F9D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2CA"/>
    <w:rsid w:val="00A47E70"/>
    <w:rsid w:val="00A50CF0"/>
    <w:rsid w:val="00A52D16"/>
    <w:rsid w:val="00A52D48"/>
    <w:rsid w:val="00A52F6F"/>
    <w:rsid w:val="00A54077"/>
    <w:rsid w:val="00A54521"/>
    <w:rsid w:val="00A5515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AE4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2A7C"/>
    <w:rsid w:val="00AB36AD"/>
    <w:rsid w:val="00AB3D66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2DA2"/>
    <w:rsid w:val="00AC393C"/>
    <w:rsid w:val="00AC3A3B"/>
    <w:rsid w:val="00AC4571"/>
    <w:rsid w:val="00AC4C70"/>
    <w:rsid w:val="00AC5820"/>
    <w:rsid w:val="00AC5DBA"/>
    <w:rsid w:val="00AC6599"/>
    <w:rsid w:val="00AC6BE3"/>
    <w:rsid w:val="00AC72C4"/>
    <w:rsid w:val="00AD0A0F"/>
    <w:rsid w:val="00AD0B20"/>
    <w:rsid w:val="00AD0B75"/>
    <w:rsid w:val="00AD19F3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3C7"/>
    <w:rsid w:val="00AE3B37"/>
    <w:rsid w:val="00AE441F"/>
    <w:rsid w:val="00AE75FD"/>
    <w:rsid w:val="00AE7895"/>
    <w:rsid w:val="00AE7B1B"/>
    <w:rsid w:val="00AF0F3A"/>
    <w:rsid w:val="00AF1470"/>
    <w:rsid w:val="00AF1A1B"/>
    <w:rsid w:val="00AF357C"/>
    <w:rsid w:val="00AF3B0B"/>
    <w:rsid w:val="00AF5B9C"/>
    <w:rsid w:val="00B01321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1D79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4D4"/>
    <w:rsid w:val="00B477CA"/>
    <w:rsid w:val="00B47B5A"/>
    <w:rsid w:val="00B504BB"/>
    <w:rsid w:val="00B511F9"/>
    <w:rsid w:val="00B51287"/>
    <w:rsid w:val="00B51BA6"/>
    <w:rsid w:val="00B51BF9"/>
    <w:rsid w:val="00B52828"/>
    <w:rsid w:val="00B537C2"/>
    <w:rsid w:val="00B56511"/>
    <w:rsid w:val="00B5725C"/>
    <w:rsid w:val="00B61179"/>
    <w:rsid w:val="00B643F9"/>
    <w:rsid w:val="00B648DF"/>
    <w:rsid w:val="00B65C21"/>
    <w:rsid w:val="00B6670E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77DFE"/>
    <w:rsid w:val="00B8044F"/>
    <w:rsid w:val="00B80A56"/>
    <w:rsid w:val="00B83D59"/>
    <w:rsid w:val="00B843B7"/>
    <w:rsid w:val="00B84F41"/>
    <w:rsid w:val="00B86001"/>
    <w:rsid w:val="00B865A4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5657"/>
    <w:rsid w:val="00BA62F7"/>
    <w:rsid w:val="00BA63BC"/>
    <w:rsid w:val="00BA659F"/>
    <w:rsid w:val="00BA6B74"/>
    <w:rsid w:val="00BA6F8A"/>
    <w:rsid w:val="00BA76C7"/>
    <w:rsid w:val="00BB1BF6"/>
    <w:rsid w:val="00BB2352"/>
    <w:rsid w:val="00BB2775"/>
    <w:rsid w:val="00BB3B86"/>
    <w:rsid w:val="00BB5645"/>
    <w:rsid w:val="00BB5DFC"/>
    <w:rsid w:val="00BB6E70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5F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37C"/>
    <w:rsid w:val="00BE1F9C"/>
    <w:rsid w:val="00BE2B20"/>
    <w:rsid w:val="00BE448D"/>
    <w:rsid w:val="00BE47A2"/>
    <w:rsid w:val="00BE4952"/>
    <w:rsid w:val="00BE49C1"/>
    <w:rsid w:val="00BE4DD2"/>
    <w:rsid w:val="00BE5483"/>
    <w:rsid w:val="00BE553A"/>
    <w:rsid w:val="00BE6009"/>
    <w:rsid w:val="00BE65BF"/>
    <w:rsid w:val="00BE6D84"/>
    <w:rsid w:val="00BE6E84"/>
    <w:rsid w:val="00BF0B80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1F3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242"/>
    <w:rsid w:val="00C36922"/>
    <w:rsid w:val="00C40866"/>
    <w:rsid w:val="00C4086C"/>
    <w:rsid w:val="00C40A25"/>
    <w:rsid w:val="00C40F9D"/>
    <w:rsid w:val="00C41FB4"/>
    <w:rsid w:val="00C4494A"/>
    <w:rsid w:val="00C4522A"/>
    <w:rsid w:val="00C46A5F"/>
    <w:rsid w:val="00C47F3E"/>
    <w:rsid w:val="00C508F4"/>
    <w:rsid w:val="00C50E8C"/>
    <w:rsid w:val="00C516D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4BD7"/>
    <w:rsid w:val="00C56130"/>
    <w:rsid w:val="00C56A9B"/>
    <w:rsid w:val="00C56D14"/>
    <w:rsid w:val="00C57085"/>
    <w:rsid w:val="00C60C31"/>
    <w:rsid w:val="00C628B1"/>
    <w:rsid w:val="00C63154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11D5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A5C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4F7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0F9"/>
    <w:rsid w:val="00CA1F3F"/>
    <w:rsid w:val="00CA3559"/>
    <w:rsid w:val="00CA53F9"/>
    <w:rsid w:val="00CA5F42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22E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978"/>
    <w:rsid w:val="00CC5F55"/>
    <w:rsid w:val="00CC63D6"/>
    <w:rsid w:val="00CC68D0"/>
    <w:rsid w:val="00CC6C7D"/>
    <w:rsid w:val="00CC72C3"/>
    <w:rsid w:val="00CC7808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47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001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093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17D1A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0EF"/>
    <w:rsid w:val="00D25772"/>
    <w:rsid w:val="00D25A5F"/>
    <w:rsid w:val="00D30423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26E"/>
    <w:rsid w:val="00D4039D"/>
    <w:rsid w:val="00D4047B"/>
    <w:rsid w:val="00D4131A"/>
    <w:rsid w:val="00D426F1"/>
    <w:rsid w:val="00D43DDE"/>
    <w:rsid w:val="00D44254"/>
    <w:rsid w:val="00D45108"/>
    <w:rsid w:val="00D4618B"/>
    <w:rsid w:val="00D46D97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4237"/>
    <w:rsid w:val="00D56B68"/>
    <w:rsid w:val="00D57575"/>
    <w:rsid w:val="00D57C55"/>
    <w:rsid w:val="00D6054B"/>
    <w:rsid w:val="00D60AD6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2DE1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49"/>
    <w:rsid w:val="00D86D52"/>
    <w:rsid w:val="00D86DC8"/>
    <w:rsid w:val="00D8774A"/>
    <w:rsid w:val="00D87C52"/>
    <w:rsid w:val="00D900C6"/>
    <w:rsid w:val="00D90BF6"/>
    <w:rsid w:val="00D91489"/>
    <w:rsid w:val="00D91571"/>
    <w:rsid w:val="00D92D96"/>
    <w:rsid w:val="00D93A23"/>
    <w:rsid w:val="00D93AC6"/>
    <w:rsid w:val="00D93C66"/>
    <w:rsid w:val="00D93F50"/>
    <w:rsid w:val="00D93F9B"/>
    <w:rsid w:val="00D94A04"/>
    <w:rsid w:val="00D95110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2FBD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7AE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88A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48D3"/>
    <w:rsid w:val="00E35D6E"/>
    <w:rsid w:val="00E36BD7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47E88"/>
    <w:rsid w:val="00E47E91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555E0"/>
    <w:rsid w:val="00E643BA"/>
    <w:rsid w:val="00E64C0B"/>
    <w:rsid w:val="00E65529"/>
    <w:rsid w:val="00E65542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3DF4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2E2F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CCD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31E"/>
    <w:rsid w:val="00EE35F1"/>
    <w:rsid w:val="00EE5D0F"/>
    <w:rsid w:val="00EE6CB4"/>
    <w:rsid w:val="00EE724F"/>
    <w:rsid w:val="00EE75B4"/>
    <w:rsid w:val="00EE7D7C"/>
    <w:rsid w:val="00EF1304"/>
    <w:rsid w:val="00EF13FD"/>
    <w:rsid w:val="00EF1A1B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787"/>
    <w:rsid w:val="00F01CD6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E0"/>
    <w:rsid w:val="00F150F5"/>
    <w:rsid w:val="00F15505"/>
    <w:rsid w:val="00F161EC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6746"/>
    <w:rsid w:val="00F26968"/>
    <w:rsid w:val="00F27CFC"/>
    <w:rsid w:val="00F300FB"/>
    <w:rsid w:val="00F3049B"/>
    <w:rsid w:val="00F309F1"/>
    <w:rsid w:val="00F313E8"/>
    <w:rsid w:val="00F320CF"/>
    <w:rsid w:val="00F324F8"/>
    <w:rsid w:val="00F32999"/>
    <w:rsid w:val="00F32B14"/>
    <w:rsid w:val="00F32F07"/>
    <w:rsid w:val="00F35517"/>
    <w:rsid w:val="00F3653F"/>
    <w:rsid w:val="00F3685C"/>
    <w:rsid w:val="00F41CE1"/>
    <w:rsid w:val="00F423C5"/>
    <w:rsid w:val="00F42D94"/>
    <w:rsid w:val="00F433FF"/>
    <w:rsid w:val="00F43D5E"/>
    <w:rsid w:val="00F43E17"/>
    <w:rsid w:val="00F43F46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3628"/>
    <w:rsid w:val="00F53DC9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396F"/>
    <w:rsid w:val="00F7548F"/>
    <w:rsid w:val="00F7580F"/>
    <w:rsid w:val="00F75B69"/>
    <w:rsid w:val="00F75DFD"/>
    <w:rsid w:val="00F767D7"/>
    <w:rsid w:val="00F768E2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84F"/>
    <w:rsid w:val="00FA2AB0"/>
    <w:rsid w:val="00FA2C28"/>
    <w:rsid w:val="00FA2F4F"/>
    <w:rsid w:val="00FA4039"/>
    <w:rsid w:val="00FA485A"/>
    <w:rsid w:val="00FA4BD6"/>
    <w:rsid w:val="00FA530C"/>
    <w:rsid w:val="00FA5A4B"/>
    <w:rsid w:val="00FA64A6"/>
    <w:rsid w:val="00FA698F"/>
    <w:rsid w:val="00FB0A08"/>
    <w:rsid w:val="00FB0DAB"/>
    <w:rsid w:val="00FB2931"/>
    <w:rsid w:val="00FB2D1A"/>
    <w:rsid w:val="00FB3196"/>
    <w:rsid w:val="00FB4454"/>
    <w:rsid w:val="00FB598F"/>
    <w:rsid w:val="00FB6386"/>
    <w:rsid w:val="00FB64CA"/>
    <w:rsid w:val="00FB68FA"/>
    <w:rsid w:val="00FB7ED8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2F83"/>
    <w:rsid w:val="00FE3DEA"/>
    <w:rsid w:val="00FE49B9"/>
    <w:rsid w:val="00FE6941"/>
    <w:rsid w:val="00FE7207"/>
    <w:rsid w:val="00FF1A2A"/>
    <w:rsid w:val="00FF271B"/>
    <w:rsid w:val="00FF2C33"/>
    <w:rsid w:val="00FF41D4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A888BB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A09C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character" w:customStyle="1" w:styleId="THChar">
    <w:name w:val="TH Char"/>
    <w:link w:val="TH"/>
    <w:qFormat/>
    <w:rsid w:val="00134A00"/>
    <w:rPr>
      <w:rFonts w:ascii="Arial" w:hAnsi="Arial"/>
      <w:b/>
      <w:lang w:eastAsia="en-US"/>
    </w:rPr>
  </w:style>
  <w:style w:type="character" w:customStyle="1" w:styleId="p">
    <w:name w:val="p"/>
    <w:basedOn w:val="DefaultParagraphFont"/>
    <w:rsid w:val="004F0F48"/>
  </w:style>
  <w:style w:type="character" w:customStyle="1" w:styleId="idiff">
    <w:name w:val="idiff"/>
    <w:basedOn w:val="DefaultParagraphFont"/>
    <w:rsid w:val="006C49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H4VU7HTV54JD-1231737843-1108</_dlc_DocId>
    <_dlc_DocIdUrl xmlns="05fef6b6-48ff-4793-a586-dff4857ec2fd">
      <Url>https://sharepoint.rsint.net/teams/MRT_Dev/_layouts/15/DocIdRedir.aspx?ID=H4VU7HTV54JD-1231737843-1108</Url>
      <Description>H4VU7HTV54JD-1231737843-1108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857ECB-65BA-4418-B95D-258C1A7658C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CC0E7C8-EF6F-4269-A0F9-56B9E245A7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E637B4-15D5-4FFD-BA3B-E48CEC28092A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4E6D68C0-14CC-44E6-B40F-3B491D906A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F807284-FA3D-4763-9C58-73DF57C21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1446</Words>
  <Characters>11054</Characters>
  <Application>Microsoft Office Word</Application>
  <DocSecurity>0</DocSecurity>
  <Lines>92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12476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2024-01-02T14:14:00Z</dcterms:created>
  <dcterms:modified xsi:type="dcterms:W3CDTF">2024-01-02T14:18:00Z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22885840-baea-47fa-98ab-dd96ea00ce7d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2023-09-25T22:54:49Z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db992344-edfb-4e42-acdf-15d2b740a789</vt:lpwstr>
  </property>
  <property fmtid="{D5CDD505-2E9C-101B-9397-08002B2CF9AE}" pid="30" name="MSIP_Label_9764cdcd-3664-4d05-9615-7cbf65a4f0a8_ContentBits">
    <vt:lpwstr>0</vt:lpwstr>
  </property>
</Properties>
</file>