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03D2EA7A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R5s240053</w:t>
      </w:r>
    </w:p>
    <w:p w14:paraId="42A69B47" w14:textId="77777777" w:rsidR="00FC68EF" w:rsidRDefault="00000000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5D9E873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1FD74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BD3546">
              <w:rPr>
                <w:rFonts w:cs="Arial"/>
              </w:rPr>
              <w:t>4.2.3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F3BC57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1B4CB74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</w:t>
            </w:r>
            <w:r w:rsidR="0046510D">
              <w:rPr>
                <w:rFonts w:ascii="Arial" w:hAnsi="Arial" w:cs="Arial"/>
                <w:noProof/>
                <w:lang w:val="en-SG"/>
              </w:rPr>
              <w:t>4.2.3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5D723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.4.2.3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AF9921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46510D">
              <w:rPr>
                <w:rFonts w:cs="Arial"/>
                <w:szCs w:val="18"/>
              </w:rPr>
              <w:t>4.2.3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2095DCEE" w14:textId="387E4F7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7</w:t>
      </w:r>
    </w:p>
    <w:p w14:paraId="37A77F6D" w14:textId="26C1347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8</w:t>
      </w:r>
    </w:p>
    <w:p w14:paraId="7DAF2ACE" w14:textId="44E206A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5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5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9</w:t>
      </w:r>
    </w:p>
    <w:p w14:paraId="7F5FFDBB" w14:textId="2CBAB96A" w:rsidR="00F02942" w:rsidRPr="003C4E4F" w:rsidRDefault="00F02942" w:rsidP="002D615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6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6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10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463F8C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277A52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A8ABDB6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3B426E38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299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E5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>function f_TC_6_4_2_3_NR5GC()</w:t>
            </w:r>
          </w:p>
        </w:tc>
      </w:tr>
      <w:tr w:rsidR="00890502" w:rsidRPr="003C4E4F" w14:paraId="623CD5C3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89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4CB" w14:textId="77777777" w:rsidR="00890502" w:rsidRPr="006943F4" w:rsidRDefault="00890502" w:rsidP="002D002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Updated SIB16, </w:t>
            </w:r>
            <w:r w:rsidRPr="00EB4C70">
              <w:rPr>
                <w:rFonts w:ascii="Arial" w:hAnsi="Arial" w:cs="Arial"/>
                <w:lang w:eastAsia="zh-CN"/>
              </w:rPr>
              <w:t>dl-ImplicitCarrierFreq-r17</w:t>
            </w:r>
            <w:r>
              <w:rPr>
                <w:rFonts w:ascii="Arial" w:hAnsi="Arial" w:cs="Arial"/>
                <w:lang w:eastAsia="zh-CN"/>
              </w:rPr>
              <w:t xml:space="preserve"> for all cells according to prose </w:t>
            </w:r>
            <w:r>
              <w:t>R5-237336.</w:t>
            </w:r>
          </w:p>
          <w:p w14:paraId="0C161BCD" w14:textId="77777777" w:rsidR="00890502" w:rsidRDefault="00890502" w:rsidP="002D002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iCs/>
                <w:lang w:val="en-US" w:eastAsia="zh-CN"/>
              </w:rPr>
              <w:t xml:space="preserve">According to 38.508 </w:t>
            </w:r>
            <w:r w:rsidRPr="00467282">
              <w:rPr>
                <w:iCs/>
                <w:lang w:val="en-US" w:eastAsia="zh-CN"/>
              </w:rPr>
              <w:t>Table 6.3.1.2-1: Inter-frequency carrier frequency lists for NR cells</w:t>
            </w:r>
            <w:r>
              <w:rPr>
                <w:iCs/>
                <w:lang w:val="en-US" w:eastAsia="zh-CN"/>
              </w:rPr>
              <w:t xml:space="preserve"> cell 6 configuration will be on the second element of SIB4 of cell3, So to represent Cell6 frequency on SIB16 index should be set to value 2 instead 1</w:t>
            </w:r>
          </w:p>
          <w:p w14:paraId="473548F6" w14:textId="77777777" w:rsidR="00890502" w:rsidRPr="007D30F8" w:rsidRDefault="00890502" w:rsidP="002D002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890502" w:rsidRPr="003C4E4F" w14:paraId="577250F5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63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044" w14:textId="77777777" w:rsidR="00890502" w:rsidRPr="003C4E4F" w:rsidRDefault="00890502" w:rsidP="002D0028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4DE8617" w14:textId="77777777" w:rsidR="00890502" w:rsidRPr="005A016A" w:rsidRDefault="00890502" w:rsidP="002D002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07CADB7A" w14:textId="77777777" w:rsidR="00890502" w:rsidRPr="00F809CF" w:rsidRDefault="00890502" w:rsidP="002D002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 xml:space="preserve">Table </w:t>
            </w:r>
            <w:r>
              <w:t>Table 6.4.2.3.3.3.3-3</w:t>
            </w:r>
          </w:p>
          <w:p w14:paraId="0C5296DD" w14:textId="77777777" w:rsidR="00890502" w:rsidRPr="005A016A" w:rsidRDefault="00890502" w:rsidP="002D002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890502" w:rsidRPr="003C4E4F" w14:paraId="703725A6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B7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23C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1C6924A2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57CE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F1D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8AF1E11" w14:textId="77777777" w:rsidR="00890502" w:rsidRPr="003C4E4F" w:rsidRDefault="00890502" w:rsidP="00890502">
      <w:pPr>
        <w:rPr>
          <w:rFonts w:ascii="Arial" w:hAnsi="Arial" w:cs="Arial"/>
        </w:rPr>
      </w:pPr>
    </w:p>
    <w:p w14:paraId="41212307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6BACAF90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DDE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389FEDD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6A7378C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f_NR5GC_Init(NR_30);</w:t>
            </w:r>
          </w:p>
          <w:p w14:paraId="6AECCB1F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19394EE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46942039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lastRenderedPageBreak/>
              <w:t xml:space="preserve">    f_NR_CellInfo_InitMaxReferencePower(nr_Cell3, -78, -82);</w:t>
            </w:r>
          </w:p>
          <w:p w14:paraId="3BA508A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454A596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50553AC8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@sic R5-234722 sic@</w:t>
            </w:r>
          </w:p>
          <w:p w14:paraId="70BCED7C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,5),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</w:t>
            </w:r>
            <w:r w:rsidRPr="00E7418E">
              <w:rPr>
                <w:rFonts w:ascii="Arial" w:hAnsi="Arial" w:cs="Arial"/>
              </w:rPr>
              <w:t>,4,'00000010'B)});</w:t>
            </w:r>
          </w:p>
          <w:p w14:paraId="1AEF9E4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,4,'00000010'B),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2,</w:t>
            </w:r>
            <w:r w:rsidRPr="00E7418E">
              <w:rPr>
                <w:rFonts w:ascii="Arial" w:hAnsi="Arial" w:cs="Arial"/>
              </w:rPr>
              <w:t>6,'00000010'B)});</w:t>
            </w:r>
          </w:p>
          <w:p w14:paraId="75985A9D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,6,'00000010'B)});</w:t>
            </w:r>
          </w:p>
          <w:p w14:paraId="70D94227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59CBBB97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Create and configure cell</w:t>
            </w:r>
          </w:p>
          <w:p w14:paraId="77E87F92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f_NR_CellConfig_Def(nr_Cell1);</w:t>
            </w:r>
          </w:p>
          <w:p w14:paraId="2D72FD9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f_NR_CellConfig_Def(nr_Cell3);</w:t>
            </w:r>
          </w:p>
          <w:p w14:paraId="2F76BBD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f_NR_CellConfig_Def(nr_Cell6);</w:t>
            </w:r>
          </w:p>
          <w:p w14:paraId="79119706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</w:t>
            </w:r>
          </w:p>
          <w:p w14:paraId="32DBB28C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77F5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f_NR5GC_Preamble(nr_Cell1, STATE_OFF_0B);</w:t>
            </w:r>
          </w:p>
          <w:p w14:paraId="69CFB656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6092F441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f_NR_TestBody_Set(true);</w:t>
            </w:r>
          </w:p>
          <w:p w14:paraId="00B15ADA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2EF70CA0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f_TC_6_4_2_3_NR5GC_TestBody();</w:t>
            </w:r>
          </w:p>
          <w:p w14:paraId="56AC2F24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26995554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f_NR_TestBody_Set(false);</w:t>
            </w:r>
          </w:p>
          <w:p w14:paraId="636B4032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248A9F59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Switch/Power off UE</w:t>
            </w:r>
          </w:p>
          <w:p w14:paraId="750FE35C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f_NR_Postamble(nr_Cell6, STATE_INACTIVE_2A);</w:t>
            </w:r>
          </w:p>
          <w:p w14:paraId="7D922BF1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5AD8209F" w14:textId="77777777" w:rsidR="00890502" w:rsidRPr="003C4E4F" w:rsidRDefault="00890502" w:rsidP="00890502">
      <w:pPr>
        <w:rPr>
          <w:rFonts w:ascii="Arial" w:hAnsi="Arial" w:cs="Arial"/>
        </w:rPr>
      </w:pPr>
    </w:p>
    <w:p w14:paraId="3068509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0A905BD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7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7BEAB869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76B197B7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f_NR5GC_Init(NR_30);</w:t>
            </w:r>
          </w:p>
          <w:p w14:paraId="1616463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6F8F58E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//Set maximum cell power level for the Cells to be used</w:t>
            </w:r>
          </w:p>
          <w:p w14:paraId="6952A255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222A8001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537D7A2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v_SSB_Freq_Cell1;</w:t>
            </w:r>
          </w:p>
          <w:p w14:paraId="0FC3470B" w14:textId="77777777" w:rsidR="00890502" w:rsidRPr="008F7443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v_SSB_Freq_Cell3;</w:t>
            </w:r>
          </w:p>
          <w:p w14:paraId="5189188F" w14:textId="77777777" w:rsidR="00890502" w:rsidRPr="008F7443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ARFCN_ValueNR v_SSB_Freq_Cell6;</w:t>
            </w:r>
          </w:p>
          <w:p w14:paraId="137FFC3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InterFreqCarrierFreqList v_InterFreqCarrierFreqList;</w:t>
            </w:r>
          </w:p>
          <w:p w14:paraId="2FFAC043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41AEA9B9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49727D">
              <w:rPr>
                <w:rFonts w:ascii="Arial" w:hAnsi="Arial" w:cs="Arial"/>
                <w:highlight w:val="yellow"/>
              </w:rPr>
              <w:t>v_SSB_Freq_Cell1 := f_NR_CellInfo_GetFrequencySSB(nr_Cell1);</w:t>
            </w:r>
          </w:p>
          <w:p w14:paraId="64B200D0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v_SSB_Freq_Cell3 := f_NR_CellInfo_GetFrequencySSB(nr_Cell3);</w:t>
            </w:r>
          </w:p>
          <w:p w14:paraId="1BD606E7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v_SSB_Freq_Cell6 := f_NR_CellInfo_GetFrequencySSB(nr_Cell6);</w:t>
            </w:r>
          </w:p>
          <w:p w14:paraId="7CD38F80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</w:p>
          <w:p w14:paraId="5B351B8F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0, v_SSB_Freq_Cell3);</w:t>
            </w:r>
          </w:p>
          <w:p w14:paraId="1F6F12BF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032EDC0B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37BC3D61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4B8B9299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4483D8B0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11CC15D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1732D611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44B1661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</w:p>
          <w:p w14:paraId="1FA656AA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4B577FEA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76D30AC6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195134C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5B63ABC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19C31066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@sic R5-234722 sic@</w:t>
            </w:r>
          </w:p>
          <w:p w14:paraId="6B58D79E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,5),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,4,'00000010'B)});</w:t>
            </w:r>
          </w:p>
          <w:p w14:paraId="4A54BBF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,4,'00000010'B), cs_38508_FreqPrioritySlicing(</w:t>
            </w:r>
            <w:r w:rsidRPr="005A016A">
              <w:rPr>
                <w:rFonts w:ascii="Arial" w:hAnsi="Arial" w:cs="Arial"/>
                <w:highlight w:val="yellow"/>
              </w:rPr>
              <w:t>2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FBAC3A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AEF980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44A7581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// Create and configure cell</w:t>
            </w:r>
          </w:p>
          <w:p w14:paraId="62EC7D7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f_NR_CellConfig_Def(nr_Cell1);</w:t>
            </w:r>
          </w:p>
          <w:p w14:paraId="2596472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f_NR_CellConfig_Def(nr_Cell3);</w:t>
            </w:r>
          </w:p>
          <w:p w14:paraId="11336AF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f_NR_CellConfig_Def(nr_Cell6);</w:t>
            </w:r>
          </w:p>
          <w:p w14:paraId="7C9C8057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</w:p>
          <w:p w14:paraId="1AF4834B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872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f_NR5GC_Preamble(nr_Cell1, STATE_OFF_0B);</w:t>
            </w:r>
          </w:p>
          <w:p w14:paraId="6C1596E9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134B6301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f_NR_TestBody_Set(true);</w:t>
            </w:r>
          </w:p>
          <w:p w14:paraId="4E21E8AA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05E7B0A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f_TC_6_4_2_3_NR5GC_TestBody();</w:t>
            </w:r>
          </w:p>
          <w:p w14:paraId="2470C9EA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15FEE84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f_NR_TestBody_Set(false);</w:t>
            </w:r>
          </w:p>
          <w:p w14:paraId="6F21D69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00314C4D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Switch/Power off UE</w:t>
            </w:r>
          </w:p>
          <w:p w14:paraId="7E48CE5B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f_NR_Postamble(nr_Cell6, STATE_INACTIVE_2A);</w:t>
            </w:r>
          </w:p>
          <w:p w14:paraId="4A217597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6F4DDC01" w14:textId="77777777" w:rsidR="00890502" w:rsidRDefault="00890502" w:rsidP="00890502">
      <w:pPr>
        <w:rPr>
          <w:rFonts w:ascii="Arial" w:hAnsi="Arial" w:cs="Arial"/>
        </w:rPr>
      </w:pPr>
    </w:p>
    <w:p w14:paraId="18FE02FC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01C8D350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CDC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06C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f_TC_6_4_2_3_NR5GC_TestBody()</w:t>
            </w:r>
          </w:p>
        </w:tc>
      </w:tr>
      <w:tr w:rsidR="00890502" w:rsidRPr="003C4E4F" w14:paraId="5C48C288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C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AE7" w14:textId="77777777" w:rsidR="00890502" w:rsidRDefault="00890502" w:rsidP="002D002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step23, as per TP 1 UE must reselect cell 3 based on priority of NSAG. But on current prose NSAG ID 2 has lower prioriy 2 than serving NSAG ID 1 which has higher priority 3 as per Table 6.4.2.3.3.3.3-1: REGISTRATION ACCEPT. Priority of NSAG ID 2 should be set to higher than NSAG ID 1 to achive test purpose 1 of this case.</w:t>
            </w:r>
          </w:p>
          <w:p w14:paraId="121C21C8" w14:textId="77777777" w:rsidR="00890502" w:rsidRPr="005B0DB4" w:rsidRDefault="00890502" w:rsidP="002D002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Security was not activated for target cells after RRC suspend config on current cells at step 21 and step 25.</w:t>
            </w:r>
          </w:p>
        </w:tc>
      </w:tr>
      <w:tr w:rsidR="00890502" w:rsidRPr="003C4E4F" w14:paraId="1F5C1AC4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32E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B81" w14:textId="77777777" w:rsidR="00890502" w:rsidRPr="003C4E4F" w:rsidRDefault="00890502" w:rsidP="002D0028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4CF4E01" w14:textId="77777777" w:rsidR="00890502" w:rsidRDefault="00890502" w:rsidP="002D002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 at step 14</w:t>
            </w:r>
          </w:p>
          <w:p w14:paraId="5FF0438B" w14:textId="77777777" w:rsidR="00890502" w:rsidRPr="008870DC" w:rsidRDefault="00890502" w:rsidP="002D002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7408FD">
              <w:rPr>
                <w:rFonts w:cs="Arial"/>
                <w:lang w:val="en-SG"/>
              </w:rPr>
              <w:t>f_NR_SS_AS_ActivateSecurity_Current</w:t>
            </w:r>
            <w:r>
              <w:rPr>
                <w:rFonts w:cs="Arial"/>
                <w:lang w:val="en-SG"/>
              </w:rPr>
              <w:t xml:space="preserve"> on cell 3 and cell 6 after rrc suspend configuration.</w:t>
            </w:r>
          </w:p>
        </w:tc>
      </w:tr>
      <w:tr w:rsidR="00890502" w:rsidRPr="003C4E4F" w14:paraId="74482045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0EE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821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4F04F9B0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DF7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CCF0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CEBC15D" w14:textId="77777777" w:rsidR="00890502" w:rsidRPr="003C4E4F" w:rsidRDefault="00890502" w:rsidP="00890502">
      <w:pPr>
        <w:rPr>
          <w:rFonts w:ascii="Arial" w:hAnsi="Arial" w:cs="Arial"/>
        </w:rPr>
      </w:pPr>
    </w:p>
    <w:p w14:paraId="4B65B9E4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17FC51D0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70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function f_TC_6_4_2_3_NR5GC_TestBody() runs on NR5GC_PTC</w:t>
            </w:r>
          </w:p>
          <w:p w14:paraId="4B45CFC6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{ //FR2 Power levels are FFS</w:t>
            </w:r>
          </w:p>
          <w:p w14:paraId="5040B3AC" w14:textId="77777777" w:rsidR="00890502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------skipped code-----</w:t>
            </w:r>
          </w:p>
          <w:p w14:paraId="5D39B808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lastRenderedPageBreak/>
              <w:t xml:space="preserve">    // @siclog "Step 14" siclog@</w:t>
            </w:r>
          </w:p>
          <w:p w14:paraId="0A55EFFD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1DE471A9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FE9357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10B3E9C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v_TAC := f_NR_CellInfo_GetTAC(nr_Cell1);</w:t>
            </w:r>
          </w:p>
          <w:p w14:paraId="611B18FB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679A31CB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21752612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2642348B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v_NSAG1 := cs_NSAG_InfoElement('01'O, v_NSSAI_LV1, </w:t>
            </w:r>
            <w:r w:rsidRPr="001058EA">
              <w:rPr>
                <w:rFonts w:ascii="Arial" w:hAnsi="Arial" w:cs="Arial"/>
                <w:highlight w:val="yellow"/>
              </w:rPr>
              <w:t>'03'O,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54E66E38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v_NSAG2 := cs_NSAG_InfoElement('02'O, v_NSSAI_LV2, </w:t>
            </w:r>
            <w:r w:rsidRPr="001058EA">
              <w:rPr>
                <w:rFonts w:ascii="Arial" w:hAnsi="Arial" w:cs="Arial"/>
                <w:highlight w:val="yellow"/>
              </w:rPr>
              <w:t>'02'O,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271F3D4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v_NsagInfo := cs_NSAG_2Elements(v_NSAG1, v_NSAG2);</w:t>
            </w:r>
          </w:p>
          <w:p w14:paraId="747D9118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1034458D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405CE134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46385D75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7B663BF9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C17C3EF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6C460B2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6BE6155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0A8DD76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944BAB4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CBB6622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C49D88D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8058DE4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2821103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776C94C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-,v_NsagInfo);</w:t>
            </w:r>
          </w:p>
          <w:p w14:paraId="43152381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1CFFDCDD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</w:t>
            </w:r>
          </w:p>
          <w:p w14:paraId="1EC8CB53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15-20" siclog@</w:t>
            </w:r>
          </w:p>
          <w:p w14:paraId="182CFC1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0D0603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2506FD1D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f_NR_RRC_InactiveDef(nr_Cell1, -, false);</w:t>
            </w:r>
          </w:p>
          <w:p w14:paraId="1828F5B0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</w:t>
            </w:r>
          </w:p>
          <w:p w14:paraId="7666249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21" siclog@</w:t>
            </w:r>
          </w:p>
          <w:p w14:paraId="4796DC3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8C2EA3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f_NR_SetCellPowerList(v_CellPowerList_AtT1);</w:t>
            </w:r>
          </w:p>
          <w:p w14:paraId="79E5DD35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02642AB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22 - Void" siclog@</w:t>
            </w:r>
          </w:p>
          <w:p w14:paraId="57C7D2F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23" siclog@</w:t>
            </w:r>
          </w:p>
          <w:p w14:paraId="27F482A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6A45315C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7B837773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D8A7F9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454DDE2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23A" siclog@</w:t>
            </w:r>
          </w:p>
          <w:p w14:paraId="574F983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238E617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f_NR_SendRRCResume_Def(nr_Cell3);</w:t>
            </w:r>
          </w:p>
          <w:p w14:paraId="283E3859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047C8E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23B" siclog@</w:t>
            </w:r>
          </w:p>
          <w:p w14:paraId="252B45B4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081DD67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f_NR_RRCResumeComplete_Def(nr_Cell3);</w:t>
            </w:r>
          </w:p>
          <w:p w14:paraId="7BB894E6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73353250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24" siclog@</w:t>
            </w:r>
          </w:p>
          <w:p w14:paraId="5AD82384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30D773E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f_NR_RRC_InactiveDef(nr_Cell3, -, false);</w:t>
            </w:r>
          </w:p>
          <w:p w14:paraId="5486C69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517DDFAE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25" siclog@</w:t>
            </w:r>
          </w:p>
          <w:p w14:paraId="64FAF8F7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0B2E050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F82D91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26 - Void" siclog@</w:t>
            </w:r>
          </w:p>
          <w:p w14:paraId="59CE5BF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27" siclog@</w:t>
            </w:r>
          </w:p>
          <w:p w14:paraId="5CABA14C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3F57B6C7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230BC5C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15AF9387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0BBB5DE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27A" siclog@</w:t>
            </w:r>
          </w:p>
          <w:p w14:paraId="2E0E928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// The SS transmits an RRCResume message</w:t>
            </w:r>
          </w:p>
          <w:p w14:paraId="0017370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f_NR_SendRRCResume_Def(nr_Cell6);</w:t>
            </w:r>
          </w:p>
          <w:p w14:paraId="15A7E5E9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652BDC9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27B" siclog@</w:t>
            </w:r>
          </w:p>
          <w:p w14:paraId="5EBB204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4BD363F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f_NR_RRCResumeComplete_Def(nr_Cell6);</w:t>
            </w:r>
          </w:p>
          <w:p w14:paraId="07AE0E50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3B67CCE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28" siclog@</w:t>
            </w:r>
          </w:p>
          <w:p w14:paraId="182CC2D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083A79E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f_NR_RRC_InactiveDef(nr_Cell6);</w:t>
            </w:r>
          </w:p>
          <w:p w14:paraId="46648D8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}//end of f_TC_6_4_2_3_NR5GC_TestBody</w:t>
            </w:r>
          </w:p>
          <w:p w14:paraId="1A966DBB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5DB58DA" w14:textId="77777777" w:rsidR="00890502" w:rsidRPr="003C4E4F" w:rsidRDefault="00890502" w:rsidP="00890502">
      <w:pPr>
        <w:rPr>
          <w:rFonts w:ascii="Arial" w:hAnsi="Arial" w:cs="Arial"/>
        </w:rPr>
      </w:pPr>
    </w:p>
    <w:p w14:paraId="0AEC7732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8F4CEE" w14:textId="77777777" w:rsidTr="002D002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E0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5F151A7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7A544F6" w14:textId="77777777" w:rsidR="00890502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2A536344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siclog@</w:t>
            </w:r>
          </w:p>
          <w:p w14:paraId="5C13EFA2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3DD0215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0A58624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7917FADA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v_TAC := f_NR_CellInfo_GetTAC(nr_Cell1);</w:t>
            </w:r>
          </w:p>
          <w:p w14:paraId="27FF6CF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0D05000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13DFB9E8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08EBC231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v_NSAG1 := cs_NSAG_InfoElement('01'O, v_NSSAI_LV1, '</w:t>
            </w:r>
            <w:r w:rsidRPr="004A1D41">
              <w:rPr>
                <w:rFonts w:ascii="Arial" w:hAnsi="Arial" w:cs="Arial"/>
                <w:highlight w:val="yellow"/>
              </w:rPr>
              <w:t>02'O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57857B29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v_NSAG2 := cs_NSAG_InfoElement('02'O, v_NSSAI_LV2, </w:t>
            </w:r>
            <w:r w:rsidRPr="004A1D41">
              <w:rPr>
                <w:rFonts w:ascii="Arial" w:hAnsi="Arial" w:cs="Arial"/>
                <w:highlight w:val="yellow"/>
              </w:rPr>
              <w:t>'03'O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36D2B7E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v_NsagInfo := cs_NSAG_2Elements(v_NSAG1, v_NSAG2);</w:t>
            </w:r>
          </w:p>
          <w:p w14:paraId="4CE6C561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4C2F029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42841BD9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612D335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1E186754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2940D49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lastRenderedPageBreak/>
              <w:t xml:space="preserve">                                                   -,-,-,-,-,</w:t>
            </w:r>
          </w:p>
          <w:p w14:paraId="37294F5F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6D6BC2A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6FD6A21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2DD49C8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6E6456AB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A5DD63C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CF075DE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FE696B8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C30FF36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-,v_NsagInfo);</w:t>
            </w:r>
          </w:p>
          <w:p w14:paraId="5EBBA9CF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606E595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</w:p>
          <w:p w14:paraId="0465609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15-20" siclog@</w:t>
            </w:r>
          </w:p>
          <w:p w14:paraId="4036D3AD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263596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0868CDA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f_NR_RRC_InactiveDef(nr_Cell1, -, false);</w:t>
            </w:r>
          </w:p>
          <w:p w14:paraId="37A683B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0A16F91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siclog@</w:t>
            </w:r>
          </w:p>
          <w:p w14:paraId="2E5EAE6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54ED4D" w14:textId="77777777" w:rsidR="00890502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f_NR_SetCellPowerList(v_CellPowerList_AtT1);</w:t>
            </w:r>
          </w:p>
          <w:p w14:paraId="3220549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r w:rsidRPr="00D846E3">
              <w:rPr>
                <w:rFonts w:ascii="Arial" w:hAnsi="Arial" w:cs="Arial"/>
                <w:highlight w:val="yellow"/>
              </w:rPr>
              <w:t>f_NR_SS_AS_ActivateSecurity_Current(nr_Cell3);</w:t>
            </w:r>
          </w:p>
          <w:p w14:paraId="1D596EB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0AF8086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siclog@</w:t>
            </w:r>
          </w:p>
          <w:p w14:paraId="68672AEC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siclog@</w:t>
            </w:r>
          </w:p>
          <w:p w14:paraId="58E69D93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2237FFE6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5960D8D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36AC7F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6285C96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23A" siclog@</w:t>
            </w:r>
          </w:p>
          <w:p w14:paraId="418C9F0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4ABDC03C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f_NR_SendRRCResume_Def(nr_Cell3);</w:t>
            </w:r>
          </w:p>
          <w:p w14:paraId="6C849ED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36CE0D7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siclog@</w:t>
            </w:r>
          </w:p>
          <w:p w14:paraId="19E7A883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  // The UE transmit an RRCResumeComplete message</w:t>
            </w:r>
          </w:p>
          <w:p w14:paraId="67385CFD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f_NR_RRCResumeComplete_Def(nr_Cell3);</w:t>
            </w:r>
          </w:p>
          <w:p w14:paraId="785446F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5433C25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siclog@</w:t>
            </w:r>
          </w:p>
          <w:p w14:paraId="60B304BA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4EC94935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f_NR_RRC_InactiveDef(nr_Cell3, -, false);</w:t>
            </w:r>
          </w:p>
          <w:p w14:paraId="1B0A56D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76B22EC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siclog@</w:t>
            </w:r>
          </w:p>
          <w:p w14:paraId="2CB861E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388FBE65" w14:textId="77777777" w:rsidR="00890502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D87F15E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2F3901">
              <w:rPr>
                <w:rFonts w:ascii="Arial" w:hAnsi="Arial" w:cs="Arial"/>
                <w:highlight w:val="yellow"/>
              </w:rPr>
              <w:t>f_NR_SS_AS_ActivateSecurity_Current(nr_Cell6);</w:t>
            </w:r>
          </w:p>
          <w:p w14:paraId="6343AAB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siclog@</w:t>
            </w:r>
          </w:p>
          <w:p w14:paraId="35F838C5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siclog@</w:t>
            </w:r>
          </w:p>
          <w:p w14:paraId="0EA6A9B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2AC8DA1F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7664A38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0DE2BB8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4E40EE2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siclog@</w:t>
            </w:r>
          </w:p>
          <w:p w14:paraId="2BFD2C4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2A987F0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f_NR_SendRRCResume_Def(nr_Cell6);</w:t>
            </w:r>
          </w:p>
          <w:p w14:paraId="374E0436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47046F3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siclog@</w:t>
            </w:r>
          </w:p>
          <w:p w14:paraId="102ABA5E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523C5C86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f_NR_RRCResumeComplete_Def(nr_Cell6);</w:t>
            </w:r>
          </w:p>
          <w:p w14:paraId="70B6593E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1E8A943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siclog@</w:t>
            </w:r>
          </w:p>
          <w:p w14:paraId="4563C83C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00574A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f_NR_RRC_InactiveDef(nr_Cell6);</w:t>
            </w:r>
          </w:p>
          <w:p w14:paraId="0C57D4E7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}//end of f_TC_6_4_2_3_NR5GC_TestBody</w:t>
            </w:r>
          </w:p>
        </w:tc>
      </w:tr>
    </w:tbl>
    <w:p w14:paraId="348703F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AD59875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6C8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7AA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7C4AF9">
              <w:rPr>
                <w:rFonts w:ascii="Arial" w:hAnsi="Arial" w:cs="Arial"/>
              </w:rPr>
              <w:t xml:space="preserve">f_GetTestcaseAttrib_EarlyContentionResolution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7EA10560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A714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DA7" w14:textId="77777777" w:rsidR="00890502" w:rsidRPr="00BA23B1" w:rsidRDefault="00890502" w:rsidP="002D002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current TTCN this test was not added on </w:t>
            </w:r>
            <w:r w:rsidRPr="00BA23B1">
              <w:rPr>
                <w:rFonts w:ascii="Arial" w:hAnsi="Arial" w:cs="Arial"/>
                <w:lang w:eastAsia="zh-CN"/>
              </w:rPr>
              <w:t>f_GetTestcaseAttrib_EarlyContentionResolution</w:t>
            </w:r>
            <w:r>
              <w:rPr>
                <w:rFonts w:ascii="Arial" w:hAnsi="Arial" w:cs="Arial"/>
                <w:lang w:eastAsia="zh-CN"/>
              </w:rPr>
              <w:t>, so when UE trigger RRCresumerequest, SS will send RRCsetup message due to msg4 with RRC message was setup on RACH configuration.</w:t>
            </w:r>
          </w:p>
        </w:tc>
      </w:tr>
      <w:tr w:rsidR="00890502" w:rsidRPr="003C4E4F" w14:paraId="5F2C1FE1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1CB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D6D" w14:textId="77777777" w:rsidR="00890502" w:rsidRPr="003C4E4F" w:rsidRDefault="00890502" w:rsidP="002D0028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ECFA64F" w14:textId="77777777" w:rsidR="00890502" w:rsidRPr="008870DC" w:rsidRDefault="00890502" w:rsidP="002D002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case 6.4.2.3 on </w:t>
            </w:r>
            <w:r w:rsidRPr="00BA23B1">
              <w:rPr>
                <w:rFonts w:cs="Arial"/>
                <w:lang w:eastAsia="zh-CN"/>
              </w:rPr>
              <w:t>f_GetTestcaseAttrib_EarlyContentionResolution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890502" w:rsidRPr="003C4E4F" w14:paraId="104A6E88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C4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A92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53F21">
              <w:rPr>
                <w:rFonts w:ascii="Arial" w:hAnsi="Arial" w:cs="Arial"/>
              </w:rPr>
              <w:t>TestcaseProperties</w:t>
            </w:r>
          </w:p>
        </w:tc>
      </w:tr>
      <w:tr w:rsidR="00890502" w:rsidRPr="003C4E4F" w14:paraId="5EB30874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29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021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5583B83" w14:textId="77777777" w:rsidR="00890502" w:rsidRPr="003C4E4F" w:rsidRDefault="00890502" w:rsidP="00890502">
      <w:pPr>
        <w:rPr>
          <w:rFonts w:ascii="Arial" w:hAnsi="Arial" w:cs="Arial"/>
        </w:rPr>
      </w:pPr>
    </w:p>
    <w:p w14:paraId="74EFBD3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7059817C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D9E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933D35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147D6740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29EEB55A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5B012E4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0ED17C77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15A08739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4A704CB4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513B7BAB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720426A2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>--------------Skipped code-----</w:t>
            </w:r>
          </w:p>
          <w:p w14:paraId="244B1B0D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34C961FE" w14:textId="77777777" w:rsidR="00890502" w:rsidRPr="003C4E4F" w:rsidRDefault="00890502" w:rsidP="00890502">
      <w:pPr>
        <w:rPr>
          <w:rFonts w:ascii="Arial" w:hAnsi="Arial" w:cs="Arial"/>
        </w:rPr>
      </w:pPr>
    </w:p>
    <w:p w14:paraId="2CC10F2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E526324" w14:textId="77777777" w:rsidTr="002D002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E98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function f_GetTestcaseAttrib_EarlyContentionResolution(charstring p_Testcase) return boolean</w:t>
            </w:r>
          </w:p>
          <w:p w14:paraId="7AFB4EA1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16046649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1D4B24C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17C8D4CB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0E9838A8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00C22E65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347A965C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5DE70DB4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</w:t>
            </w:r>
            <w:r w:rsidRPr="00933D35">
              <w:rPr>
                <w:rFonts w:ascii="Arial" w:hAnsi="Arial" w:cs="Arial"/>
                <w:highlight w:val="yellow"/>
              </w:rPr>
              <w:t>case ("TC_6_4_2_3_NR5GC") { return true; }</w:t>
            </w:r>
          </w:p>
          <w:p w14:paraId="0405A645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code-----</w:t>
            </w:r>
          </w:p>
          <w:p w14:paraId="67C86833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</w:p>
        </w:tc>
      </w:tr>
    </w:tbl>
    <w:p w14:paraId="09B2242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27D2A123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8B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C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3EEA5797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E1A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2BE" w14:textId="77777777" w:rsidR="00890502" w:rsidRPr="006873A8" w:rsidRDefault="00890502" w:rsidP="002D002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890502" w:rsidRPr="003C4E4F" w14:paraId="1DBAAFF7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7E9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99" w14:textId="77777777" w:rsidR="00890502" w:rsidRPr="008870DC" w:rsidRDefault="00890502" w:rsidP="002D002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890502" w:rsidRPr="003C4E4F" w14:paraId="4D7E6377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5C0B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626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890502" w:rsidRPr="003C4E4F" w14:paraId="5770C7CE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6E6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0CB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CADFC2F" w14:textId="77777777" w:rsidR="00890502" w:rsidRPr="003C4E4F" w:rsidRDefault="00890502" w:rsidP="00890502">
      <w:pPr>
        <w:rPr>
          <w:rFonts w:ascii="Arial" w:hAnsi="Arial" w:cs="Arial"/>
        </w:rPr>
      </w:pPr>
    </w:p>
    <w:p w14:paraId="59B0627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198FAA85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BA3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323A21B4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7B2BC909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59CC4585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C93E4D9" w14:textId="77777777" w:rsidR="00890502" w:rsidRPr="004A6CA4" w:rsidRDefault="00890502" w:rsidP="002D0028">
            <w:pPr>
              <w:rPr>
                <w:rFonts w:ascii="Arial" w:hAnsi="Arial" w:cs="Arial"/>
              </w:rPr>
            </w:pPr>
          </w:p>
          <w:p w14:paraId="20BF1108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5CFD1C39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75309903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646AEDEA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75362483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923B51E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9E81FBC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49162EFC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73156285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6717484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378D7D7E" w14:textId="77777777" w:rsidR="00890502" w:rsidRPr="003C4E4F" w:rsidRDefault="00890502" w:rsidP="00890502">
      <w:pPr>
        <w:rPr>
          <w:rFonts w:ascii="Arial" w:hAnsi="Arial" w:cs="Arial"/>
        </w:rPr>
      </w:pPr>
    </w:p>
    <w:p w14:paraId="4A14280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011C4E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6C3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11773C1E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264A03FF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008827DB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26DA459" w14:textId="77777777" w:rsidR="00890502" w:rsidRPr="006873A8" w:rsidRDefault="00890502" w:rsidP="002D0028">
            <w:pPr>
              <w:rPr>
                <w:rFonts w:ascii="Arial" w:hAnsi="Arial" w:cs="Arial"/>
              </w:rPr>
            </w:pPr>
          </w:p>
          <w:p w14:paraId="4346AF1E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09B8ED80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7BF955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</w:t>
            </w:r>
            <w:r w:rsidRPr="006873A8">
              <w:rPr>
                <w:rFonts w:ascii="Arial" w:hAnsi="Arial" w:cs="Arial"/>
              </w:rPr>
              <w:lastRenderedPageBreak/>
              <w:t>ation.sib_TypeAndInfo[0].sib16_v1700.freqPriorityListSlicing_r17 := valueof(p_FreqPriorityListSlicing_r17);</w:t>
            </w:r>
          </w:p>
          <w:p w14:paraId="2D18DD57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2DF01392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E2B8E05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17F448AF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11952696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21F60722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767C777E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5A795CE" w14:textId="77777777" w:rsidR="00890502" w:rsidRDefault="00890502" w:rsidP="00890502">
      <w:pPr>
        <w:rPr>
          <w:rFonts w:ascii="Arial" w:hAnsi="Arial" w:cs="Arial"/>
        </w:rPr>
      </w:pPr>
    </w:p>
    <w:p w14:paraId="692AE5E3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7D40B507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E7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AE3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F5549E">
              <w:rPr>
                <w:rFonts w:ascii="Arial" w:hAnsi="Arial" w:cs="Arial"/>
              </w:rPr>
              <w:t xml:space="preserve">f_NR_InitSysinfoFrequencyList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12FBF310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115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011" w14:textId="77777777" w:rsidR="00890502" w:rsidRPr="004E5289" w:rsidRDefault="00890502" w:rsidP="002D002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>Initialise frequencyList in SYSINFO</w:t>
            </w:r>
            <w:r>
              <w:rPr>
                <w:rFonts w:ascii="Arial" w:hAnsi="Arial" w:cs="Arial"/>
                <w:lang w:eastAsia="zh-CN"/>
              </w:rPr>
              <w:t xml:space="preserve"> for SysInfoCombination NR-30 to </w:t>
            </w:r>
            <w:r w:rsidRPr="00F5549E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890502" w:rsidRPr="003C4E4F" w14:paraId="7CAD3660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9D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3AD" w14:textId="77777777" w:rsidR="00890502" w:rsidRPr="008870DC" w:rsidRDefault="00890502" w:rsidP="002D002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>
              <w:rPr>
                <w:rFonts w:cs="Arial"/>
                <w:lang w:eastAsia="zh-CN"/>
              </w:rPr>
              <w:t>SysInfoCombination NR-30.</w:t>
            </w:r>
          </w:p>
        </w:tc>
      </w:tr>
      <w:tr w:rsidR="00890502" w:rsidRPr="003C4E4F" w14:paraId="77EAB74C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FB9C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88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</w:p>
        </w:tc>
      </w:tr>
      <w:tr w:rsidR="00890502" w:rsidRPr="003C4E4F" w14:paraId="5CF71EF6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D5F9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293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F6B9EA0" w14:textId="77777777" w:rsidR="00890502" w:rsidRPr="003C4E4F" w:rsidRDefault="00890502" w:rsidP="00890502">
      <w:pPr>
        <w:rPr>
          <w:rFonts w:ascii="Arial" w:hAnsi="Arial" w:cs="Arial"/>
        </w:rPr>
      </w:pPr>
    </w:p>
    <w:p w14:paraId="2EB10D75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1068EAAC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738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09ADB7C2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686F3CFB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0E83492C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5D9AC43F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1567859F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F7DEB58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CBA6CDA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6EED7E2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3DD007F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23FF767E" w14:textId="77777777" w:rsidR="00890502" w:rsidRPr="003C4E4F" w:rsidRDefault="00890502" w:rsidP="00890502">
      <w:pPr>
        <w:rPr>
          <w:rFonts w:ascii="Arial" w:hAnsi="Arial" w:cs="Arial"/>
        </w:rPr>
      </w:pPr>
    </w:p>
    <w:p w14:paraId="1A71877C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37360BB5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D02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6601F89A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AB1298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61F54B93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lastRenderedPageBreak/>
              <w:t xml:space="preserve">    select (p_NR_SysinfoCombination)  {</w:t>
            </w:r>
          </w:p>
          <w:p w14:paraId="1A613812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1EB0D312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009E2CCA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4F28ED4A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0241AA7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341F7E1E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2F6BEB2F" w14:textId="77777777" w:rsidR="00890502" w:rsidRPr="003C4E4F" w:rsidRDefault="00890502" w:rsidP="00890502">
      <w:pPr>
        <w:rPr>
          <w:rFonts w:ascii="Arial" w:hAnsi="Arial" w:cs="Arial"/>
        </w:rPr>
      </w:pPr>
    </w:p>
    <w:p w14:paraId="5A2A280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508D3BE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9CB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246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890502" w:rsidRPr="003C4E4F" w14:paraId="2CD5ED7D" w14:textId="77777777" w:rsidTr="002D002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17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371" w14:textId="77777777" w:rsidR="00890502" w:rsidRDefault="00890502" w:rsidP="002D002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interger var value of </w:t>
            </w:r>
            <w:r>
              <w:rPr>
                <w:rFonts w:ascii="Arial" w:hAnsi="Arial" w:cs="Arial"/>
              </w:rPr>
              <w:t>i</w:t>
            </w:r>
            <w:r w:rsidRPr="00913CE5">
              <w:rPr>
                <w:rFonts w:ascii="Arial" w:hAnsi="Arial" w:cs="Arial"/>
              </w:rPr>
              <w:t xml:space="preserve"> is set to 2 when TTCN evaluating rel 17 SI  broadcast value. So by doing i+1 SI rel 17 breadcast setting can be done.</w:t>
            </w:r>
          </w:p>
          <w:p w14:paraId="378C90CA" w14:textId="77777777" w:rsidR="00890502" w:rsidRDefault="00890502" w:rsidP="002D002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(=2). Also valueof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269B6DF3" w14:textId="77777777" w:rsidR="00890502" w:rsidRPr="00913CE5" w:rsidRDefault="00890502" w:rsidP="002D002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>if ( i &lt; v_LengthofSchedulingInfoList)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  <w:p w14:paraId="33D5D194" w14:textId="77777777" w:rsidR="00890502" w:rsidRPr="00A85737" w:rsidRDefault="00890502" w:rsidP="002D0028">
            <w:pPr>
              <w:rPr>
                <w:rFonts w:ascii="Arial" w:hAnsi="Arial" w:cs="Arial"/>
                <w:lang w:eastAsia="zh-CN"/>
              </w:rPr>
            </w:pPr>
          </w:p>
        </w:tc>
      </w:tr>
      <w:tr w:rsidR="00890502" w:rsidRPr="003C4E4F" w14:paraId="3D786864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C45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DF6" w14:textId="77777777" w:rsidR="00890502" w:rsidRDefault="00890502" w:rsidP="002D002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03E3575E" w14:textId="77777777" w:rsidR="00890502" w:rsidRDefault="00890502" w:rsidP="002D002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439B7230" w14:textId="77777777" w:rsidR="00890502" w:rsidRPr="003C4E4F" w:rsidRDefault="00890502" w:rsidP="002D002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>( i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890502" w:rsidRPr="003C4E4F" w14:paraId="6B661B1C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CB5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76D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890502" w:rsidRPr="003C4E4F" w14:paraId="5BD4F17B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B3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7E7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340F05A" w14:textId="77777777" w:rsidR="00890502" w:rsidRPr="003C4E4F" w:rsidRDefault="00890502" w:rsidP="00890502">
      <w:pPr>
        <w:rPr>
          <w:rFonts w:ascii="Arial" w:hAnsi="Arial" w:cs="Arial"/>
        </w:rPr>
      </w:pPr>
    </w:p>
    <w:p w14:paraId="3D51590E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399016A4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5F0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3F6C3FC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36D8B95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{</w:t>
            </w:r>
          </w:p>
          <w:p w14:paraId="334B5A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6CD44D68" w14:textId="77777777" w:rsidR="00890502" w:rsidRPr="00491FB6" w:rsidRDefault="00890502" w:rsidP="002D0028">
            <w:pPr>
              <w:rPr>
                <w:rFonts w:ascii="Arial" w:hAnsi="Arial" w:cs="Arial"/>
              </w:rPr>
            </w:pPr>
          </w:p>
          <w:p w14:paraId="27AA7E47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52BB280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70FC9F1D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267109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lastRenderedPageBreak/>
              <w:t xml:space="preserve">                        v_SI_Brodacasted := true;</w:t>
            </w:r>
          </w:p>
          <w:p w14:paraId="597ED338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 else {</w:t>
            </w:r>
          </w:p>
          <w:p w14:paraId="7179FC0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6FC6C64D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37B25A81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046DB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49583460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77BAC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 xml:space="preserve"> ) {</w:t>
            </w:r>
          </w:p>
          <w:p w14:paraId="57DE161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v_SiSchedulList[v_BroadcastIndex].Periodicity := fl_ConvertSiPeriodicity(</w:t>
            </w:r>
            <w:r w:rsidRPr="003F1524">
              <w:rPr>
                <w:rFonts w:ascii="Arial" w:hAnsi="Arial" w:cs="Arial"/>
                <w:highlight w:val="yellow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>].si_Periodicity_r17));</w:t>
            </w:r>
          </w:p>
          <w:p w14:paraId="7E01B08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</w:rPr>
              <w:t>j</w:t>
            </w:r>
            <w:r w:rsidRPr="00491FB6">
              <w:rPr>
                <w:rFonts w:ascii="Arial" w:hAnsi="Arial" w:cs="Arial"/>
              </w:rPr>
              <w:t>].si_BroadcastStatus_r17) == broadcasting) {</w:t>
            </w:r>
          </w:p>
          <w:p w14:paraId="21DD9B16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D935A75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 else {</w:t>
            </w:r>
          </w:p>
          <w:p w14:paraId="29020E9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4EF5EF9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</w:t>
            </w:r>
          </w:p>
          <w:p w14:paraId="4BF5A46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}</w:t>
            </w:r>
          </w:p>
          <w:p w14:paraId="29B041B5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69D58B20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</w:t>
            </w:r>
          </w:p>
          <w:p w14:paraId="40474AAE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0A08B8F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</w:t>
            </w:r>
            <w:r w:rsidRPr="0039272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0BABFD8D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602AB155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60E2030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</w:t>
            </w:r>
          </w:p>
          <w:p w14:paraId="599B6575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}</w:t>
            </w:r>
          </w:p>
        </w:tc>
      </w:tr>
    </w:tbl>
    <w:p w14:paraId="67C162F3" w14:textId="77777777" w:rsidR="00890502" w:rsidRPr="003C4E4F" w:rsidRDefault="00890502" w:rsidP="00890502">
      <w:pPr>
        <w:rPr>
          <w:rFonts w:ascii="Arial" w:hAnsi="Arial" w:cs="Arial"/>
        </w:rPr>
      </w:pPr>
    </w:p>
    <w:p w14:paraId="00FDE82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3D1DE5BB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53E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function fl_NR_InitialiseSiScheduling(NR_CellId_Type p_NR_CellId,</w:t>
            </w:r>
          </w:p>
          <w:p w14:paraId="116185C8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655608DB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{</w:t>
            </w:r>
          </w:p>
          <w:p w14:paraId="309EAEC9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-----Skipped code-----</w:t>
            </w:r>
          </w:p>
          <w:p w14:paraId="52A4227F" w14:textId="77777777" w:rsidR="00890502" w:rsidRPr="00D77BAC" w:rsidRDefault="00890502" w:rsidP="002D0028">
            <w:pPr>
              <w:rPr>
                <w:rFonts w:ascii="Arial" w:hAnsi="Arial" w:cs="Arial"/>
              </w:rPr>
            </w:pPr>
          </w:p>
          <w:p w14:paraId="7DCC34EE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E1783A7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lastRenderedPageBreak/>
              <w:t xml:space="preserve">                if ( i &lt; v_LengthofSchedulingInfoList) { //@sic R5-233379 sic@</w:t>
            </w:r>
          </w:p>
          <w:p w14:paraId="07225472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4B0E446C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7D63C71C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 else {</w:t>
            </w:r>
          </w:p>
          <w:p w14:paraId="77DA823E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14C37525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2971C038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0BE7EB87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5B4362F2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901846">
              <w:rPr>
                <w:rFonts w:ascii="Arial" w:hAnsi="Arial" w:cs="Arial"/>
                <w:highlight w:val="yellow"/>
              </w:rPr>
              <w:t>i+1</w:t>
            </w:r>
            <w:r w:rsidRPr="00FC1DC5">
              <w:rPr>
                <w:rFonts w:ascii="Arial" w:hAnsi="Arial" w:cs="Arial"/>
              </w:rPr>
              <w:t xml:space="preserve"> ) {</w:t>
            </w:r>
          </w:p>
          <w:p w14:paraId="4337D400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fl_ConvertSiPeriodicity(v_SI_SchedulingInfo_v1700.schedulingInfoList2_r17[j].si_Periodicity_r17);</w:t>
            </w:r>
          </w:p>
          <w:p w14:paraId="4FCCE807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FC1DC5">
              <w:rPr>
                <w:rFonts w:ascii="Arial" w:hAnsi="Arial" w:cs="Arial"/>
              </w:rPr>
              <w:t>(v_SI_SchedulingInfo_v1700.schedulingInfoList2_r17[</w:t>
            </w:r>
            <w:r w:rsidRPr="00901846">
              <w:rPr>
                <w:rFonts w:ascii="Arial" w:hAnsi="Arial" w:cs="Arial"/>
                <w:highlight w:val="yellow"/>
              </w:rPr>
              <w:t>j</w:t>
            </w:r>
            <w:r w:rsidRPr="00FC1DC5">
              <w:rPr>
                <w:rFonts w:ascii="Arial" w:hAnsi="Arial" w:cs="Arial"/>
              </w:rPr>
              <w:t>].si_BroadcastStatus_r17) == broadcasting) {</w:t>
            </w:r>
          </w:p>
          <w:p w14:paraId="02EE4131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0947B6D1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 else {</w:t>
            </w:r>
          </w:p>
          <w:p w14:paraId="1F3D2461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07A96D68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</w:t>
            </w:r>
          </w:p>
          <w:p w14:paraId="09D6E0A6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}</w:t>
            </w:r>
          </w:p>
          <w:p w14:paraId="1375026F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0AEB080C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</w:t>
            </w:r>
          </w:p>
          <w:p w14:paraId="75A07A87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28897E26" w14:textId="77777777" w:rsidR="00890502" w:rsidRPr="00392720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</w:rPr>
              <w:t xml:space="preserve">                </w:t>
            </w:r>
            <w:r w:rsidRPr="00392720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3DB945A8" w14:textId="77777777" w:rsidR="00890502" w:rsidRPr="00392720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07B20D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}</w:t>
            </w: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54B549EB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49E19B61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</w:t>
            </w:r>
            <w:r w:rsidRPr="00D77BAC">
              <w:rPr>
                <w:rFonts w:ascii="Arial" w:hAnsi="Arial" w:cs="Arial"/>
              </w:rPr>
              <w:t>--------------Skipped code---</w:t>
            </w:r>
          </w:p>
          <w:p w14:paraId="6F12BE5D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}</w:t>
            </w:r>
          </w:p>
        </w:tc>
      </w:tr>
    </w:tbl>
    <w:p w14:paraId="3F02F8CC" w14:textId="77777777" w:rsidR="00890502" w:rsidRPr="003C4E4F" w:rsidRDefault="00890502" w:rsidP="00890502">
      <w:pPr>
        <w:rPr>
          <w:rFonts w:ascii="Arial" w:hAnsi="Arial" w:cs="Arial"/>
        </w:rPr>
      </w:pPr>
    </w:p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C5590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F53941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DB2D84F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C822B3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C0E776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25" w:name="_Hlk153527515"/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7082">
              <w:rPr>
                <w:rFonts w:ascii="Arial" w:hAnsi="Arial" w:cs="Arial"/>
                <w:bCs/>
                <w:szCs w:val="22"/>
              </w:rPr>
              <w:t>0</w:t>
            </w:r>
            <w:r w:rsidR="00AC5EE7">
              <w:rPr>
                <w:rFonts w:ascii="Arial" w:hAnsi="Arial" w:cs="Arial"/>
                <w:bCs/>
                <w:szCs w:val="22"/>
              </w:rPr>
              <w:t>5</w:t>
            </w:r>
            <w:r w:rsidR="00477082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25"/>
            <w:r w:rsidR="00477082">
              <w:rPr>
                <w:rFonts w:ascii="Arial" w:hAnsi="Arial" w:cs="Arial"/>
                <w:bCs/>
                <w:szCs w:val="22"/>
              </w:rPr>
              <w:t>4.2.3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F7F58" w14:textId="77777777" w:rsidR="00AD1973" w:rsidRDefault="00AD1973">
      <w:r>
        <w:separator/>
      </w:r>
    </w:p>
  </w:endnote>
  <w:endnote w:type="continuationSeparator" w:id="0">
    <w:p w14:paraId="7C25D1C7" w14:textId="77777777" w:rsidR="00AD1973" w:rsidRDefault="00AD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0A23" w14:textId="77777777" w:rsidR="00AD1973" w:rsidRDefault="00AD1973">
      <w:r>
        <w:separator/>
      </w:r>
    </w:p>
  </w:footnote>
  <w:footnote w:type="continuationSeparator" w:id="0">
    <w:p w14:paraId="6EAEDEFC" w14:textId="77777777" w:rsidR="00AD1973" w:rsidRDefault="00AD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E21FB"/>
    <w:rsid w:val="006F0E64"/>
    <w:rsid w:val="006F1976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3D80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E1BAE"/>
    <w:rsid w:val="00FE2E2F"/>
    <w:rsid w:val="00FE7CC3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4106</Words>
  <Characters>23407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2023-12-18T16:32:00Z</dcterms:created>
  <dcterms:modified xsi:type="dcterms:W3CDTF">2023-12-18T16:42:00Z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