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4B9CC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B94106" w:rsidRPr="00B94106">
        <w:rPr>
          <w:b/>
          <w:i/>
          <w:noProof/>
          <w:sz w:val="28"/>
        </w:rPr>
        <w:t>240051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94696A2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4106" w:rsidRPr="00B94106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B94106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B94106" w:rsidRPr="00B94106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B94106" w:rsidRPr="00B94106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63610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4106" w:rsidRPr="00B94106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288DB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4106" w:rsidRPr="00B94106">
                <w:rPr>
                  <w:b/>
                  <w:noProof/>
                  <w:sz w:val="28"/>
                </w:rPr>
                <w:t>3324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BC7B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4106" w:rsidRPr="00B94106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04550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F45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4106">
                <w:t>Addition of NR5GC RRC testcase 8.1.4.1.5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05A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4106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CE4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4106">
                <w:rPr>
                  <w:noProof/>
                </w:rPr>
                <w:t>TEI15_Test</w:t>
              </w:r>
              <w:r w:rsidR="00B94106"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3393E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4106">
              <w:rPr>
                <w:noProof/>
              </w:rPr>
              <w:t>2023-12-18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E2E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4106" w:rsidRPr="00B9410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13C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410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47652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D59B2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94106">
              <w:rPr>
                <w:rFonts w:cs="Arial"/>
                <w:lang w:eastAsia="ja-JP"/>
              </w:rPr>
              <w:t>8.1.4.1.5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5B77F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94106">
              <w:rPr>
                <w:rFonts w:cs="Arial"/>
                <w:lang w:eastAsia="ja-JP"/>
              </w:rPr>
              <w:t>8.1.4.1.5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0C1D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94106">
              <w:rPr>
                <w:rFonts w:cs="Arial"/>
                <w:lang w:eastAsia="ja-JP"/>
              </w:rPr>
              <w:t>8.1.4.1.5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709D4455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B94106">
        <w:t>2</w:t>
      </w:r>
      <w:r w:rsidR="00C33A74">
        <w:fldChar w:fldCharType="end"/>
      </w:r>
    </w:p>
    <w:p w14:paraId="37438136" w14:textId="06AD753F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B94106">
        <w:t>3</w:t>
      </w:r>
      <w:r>
        <w:fldChar w:fldCharType="end"/>
      </w:r>
    </w:p>
    <w:p w14:paraId="33C0C89D" w14:textId="5468CE72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B94106">
        <w:t>3</w:t>
      </w:r>
      <w:r>
        <w:fldChar w:fldCharType="end"/>
      </w:r>
    </w:p>
    <w:p w14:paraId="05DCFA44" w14:textId="4298D4B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B94106">
        <w:t>3</w:t>
      </w:r>
      <w:r>
        <w:fldChar w:fldCharType="end"/>
      </w:r>
    </w:p>
    <w:p w14:paraId="0979C445" w14:textId="2B28723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B94106">
        <w:t>3</w:t>
      </w:r>
      <w:r>
        <w:fldChar w:fldCharType="end"/>
      </w:r>
    </w:p>
    <w:p w14:paraId="1F6B3C12" w14:textId="4D314185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B94106">
        <w:t>3</w:t>
      </w:r>
      <w:r>
        <w:fldChar w:fldCharType="end"/>
      </w:r>
    </w:p>
    <w:p w14:paraId="6FEC506F" w14:textId="4E625E07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B94106">
        <w:t>3</w:t>
      </w:r>
      <w:r>
        <w:fldChar w:fldCharType="end"/>
      </w:r>
    </w:p>
    <w:p w14:paraId="57D6A09E" w14:textId="4AA06C46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B94106">
        <w:t>3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32AB129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B94106">
        <w:rPr>
          <w:rFonts w:cs="Arial"/>
          <w:lang w:eastAsia="ja-JP"/>
        </w:rPr>
        <w:t>8.1.4.1.5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B94106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3D1F813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353F145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B94106">
        <w:rPr>
          <w:rFonts w:cs="Arial"/>
          <w:lang w:eastAsia="ja-JP"/>
        </w:rPr>
        <w:t>8.1.4.1.5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3C61E96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B94106">
        <w:rPr>
          <w:rFonts w:cs="Arial"/>
        </w:rPr>
        <w:t>iwd-TTCN3-B2022-09_D23wk49</w:t>
      </w:r>
      <w:r w:rsidR="0048090B">
        <w:rPr>
          <w:rFonts w:cs="Arial"/>
        </w:rPr>
        <w:fldChar w:fldCharType="end"/>
      </w:r>
    </w:p>
    <w:p w14:paraId="32370A34" w14:textId="0ED5EAB7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B9410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18127A4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B94106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5"/>
      <w:bookmarkEnd w:id="6"/>
      <w:bookmarkEnd w:id="9"/>
      <w:proofErr w:type="gramEnd"/>
    </w:p>
    <w:p w14:paraId="0D70BD53" w14:textId="27498344" w:rsidR="00007D89" w:rsidRDefault="009D648F" w:rsidP="00007D89">
      <w:pPr>
        <w:rPr>
          <w:noProof/>
        </w:rPr>
      </w:pPr>
      <w:r>
        <w:rPr>
          <w:noProof/>
        </w:rPr>
        <w:t>None</w:t>
      </w:r>
      <w:r w:rsidR="00B319E7">
        <w:rPr>
          <w:noProof/>
        </w:rPr>
        <w:t>.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>
        <w:rPr>
          <w:rFonts w:cs="Arial"/>
          <w:b/>
        </w:rPr>
        <w:t>executed</w:t>
      </w:r>
      <w:bookmarkEnd w:id="13"/>
      <w:bookmarkEnd w:id="14"/>
      <w:proofErr w:type="gramEnd"/>
    </w:p>
    <w:p w14:paraId="3376348C" w14:textId="07355FDE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NR band n258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15D94735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B94106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48E9D3C8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B9410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217D0E38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B94106">
          <w:t>8_1_4_1_5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27FE7256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B94106">
          <w:t>8_1_4_1_5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6CE5DD3D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B94106">
              <w:rPr>
                <w:rFonts w:cs="Arial"/>
                <w:b/>
                <w:noProof/>
                <w:sz w:val="18"/>
              </w:rPr>
              <w:t>240052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B94106">
              <w:rPr>
                <w:rFonts w:cs="Arial"/>
                <w:bCs/>
                <w:sz w:val="18"/>
              </w:rPr>
              <w:t>Addition of NR5GC RRC testcase 8.1.4.1.5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E78D" w14:textId="77777777" w:rsidR="002C3234" w:rsidRDefault="002C3234">
      <w:r>
        <w:separator/>
      </w:r>
    </w:p>
  </w:endnote>
  <w:endnote w:type="continuationSeparator" w:id="0">
    <w:p w14:paraId="297F8220" w14:textId="77777777" w:rsidR="002C3234" w:rsidRDefault="002C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19B0" w14:textId="77777777" w:rsidR="002C3234" w:rsidRDefault="002C3234">
      <w:r>
        <w:separator/>
      </w:r>
    </w:p>
  </w:footnote>
  <w:footnote w:type="continuationSeparator" w:id="0">
    <w:p w14:paraId="3DDE5C5E" w14:textId="77777777" w:rsidR="002C3234" w:rsidRDefault="002C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525C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0F58E4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C3234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6843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76F08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B54F2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D648F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319E7"/>
    <w:rsid w:val="00B60F1A"/>
    <w:rsid w:val="00B67B97"/>
    <w:rsid w:val="00B74435"/>
    <w:rsid w:val="00B91D09"/>
    <w:rsid w:val="00B94106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A1DAD"/>
    <w:rsid w:val="00EB09B7"/>
    <w:rsid w:val="00EB7DE7"/>
    <w:rsid w:val="00EC68D4"/>
    <w:rsid w:val="00EE3D96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</cp:lastModifiedBy>
  <cp:revision>77</cp:revision>
  <cp:lastPrinted>1900-01-01T00:00:00Z</cp:lastPrinted>
  <dcterms:created xsi:type="dcterms:W3CDTF">2023-12-11T16:00:00Z</dcterms:created>
  <dcterms:modified xsi:type="dcterms:W3CDTF">2023-12-18T15:05:00Z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240051</vt:i4>
  </property>
  <property fmtid="{D5CDD505-2E9C-101B-9397-08002B2CF9AE}" pid="9" name="Spec#">
    <vt:lpwstr>38.523-3</vt:lpwstr>
  </property>
  <property fmtid="{D5CDD505-2E9C-101B-9397-08002B2CF9AE}" pid="10" name="Cr#">
    <vt:i4>3324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B</vt:lpwstr>
  </property>
  <property fmtid="{D5CDD505-2E9C-101B-9397-08002B2CF9AE}" pid="17" name="ResDate">
    <vt:lpwstr>2023-12-18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8.1.4.1.5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iwd-TTCN3-B2022-09_D23wk49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8.1.4.1.5</vt:lpwstr>
  </property>
  <property fmtid="{D5CDD505-2E9C-101B-9397-08002B2CF9AE}" pid="25" name="TestSuiteName">
    <vt:lpwstr>NR5GC</vt:lpwstr>
  </property>
  <property fmtid="{D5CDD505-2E9C-101B-9397-08002B2CF9AE}" pid="26" name="BandName">
    <vt:lpwstr>NR band n258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8_1_4_1_5</vt:lpwstr>
  </property>
</Properties>
</file>