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4D35" w:rsidRDefault="005B4D35" w:rsidP="005B4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R5s240040</w:t>
      </w:r>
      <w:r>
        <w:rPr>
          <w:b/>
          <w:i/>
          <w:noProof/>
          <w:sz w:val="28"/>
        </w:rPr>
        <w:fldChar w:fldCharType="end"/>
      </w:r>
    </w:p>
    <w:p w:rsidR="005B4D35" w:rsidRDefault="005B4D35" w:rsidP="005B4D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4D35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4D35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4D35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c>
          <w:tcPr>
            <w:tcW w:w="142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B4D35" w:rsidRPr="00410371" w:rsidRDefault="005B4D35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B4D35" w:rsidRDefault="005B4D3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B4D35" w:rsidRPr="00410371" w:rsidRDefault="005B4D35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B4D35" w:rsidRDefault="005B4D35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B4D35" w:rsidRPr="00410371" w:rsidRDefault="005B4D35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B4D35" w:rsidRDefault="005B4D35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B4D35" w:rsidRPr="00410371" w:rsidRDefault="005B4D35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B4D35" w:rsidRPr="00F25D98" w:rsidRDefault="005B4D35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4D35" w:rsidTr="00BD0D20">
        <w:tc>
          <w:tcPr>
            <w:tcW w:w="9641" w:type="dxa"/>
            <w:gridSpan w:val="9"/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B4D35" w:rsidRDefault="005B4D35" w:rsidP="005B4D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4D35" w:rsidTr="00BD0D20">
        <w:tc>
          <w:tcPr>
            <w:tcW w:w="2835" w:type="dxa"/>
          </w:tcPr>
          <w:p w:rsidR="005B4D35" w:rsidRDefault="005B4D35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B4D35" w:rsidRDefault="005B4D3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4D35" w:rsidRDefault="005B4D35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B4D35" w:rsidRDefault="005B4D35" w:rsidP="005B4D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4D35" w:rsidTr="00BD0D20">
        <w:tc>
          <w:tcPr>
            <w:tcW w:w="9640" w:type="dxa"/>
            <w:gridSpan w:val="11"/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f_EUTRA38_NR5GC_Preamble</w:t>
            </w:r>
            <w:r>
              <w:fldChar w:fldCharType="end"/>
            </w:r>
          </w:p>
        </w:tc>
      </w:tr>
      <w:tr w:rsidR="005B4D35" w:rsidTr="00BD0D20">
        <w:tc>
          <w:tcPr>
            <w:tcW w:w="1843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c>
          <w:tcPr>
            <w:tcW w:w="1843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B4D35" w:rsidTr="00BD0D20">
        <w:tc>
          <w:tcPr>
            <w:tcW w:w="1843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B4D35" w:rsidTr="00BD0D20">
        <w:tc>
          <w:tcPr>
            <w:tcW w:w="1843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c>
          <w:tcPr>
            <w:tcW w:w="1843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B4D35" w:rsidRDefault="005B4D35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5B4D35" w:rsidTr="00BD0D20">
        <w:tc>
          <w:tcPr>
            <w:tcW w:w="1843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B4D35" w:rsidRDefault="005B4D35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4D35" w:rsidRDefault="005B4D35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B4D35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B4D35" w:rsidRDefault="005B4D35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B4D35" w:rsidRDefault="005B4D35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B4D35" w:rsidRPr="007C2097" w:rsidRDefault="005B4D35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4D35" w:rsidTr="00BD0D20">
        <w:tc>
          <w:tcPr>
            <w:tcW w:w="1843" w:type="dxa"/>
          </w:tcPr>
          <w:p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Pr="005B4D35" w:rsidRDefault="005B4D35" w:rsidP="005B4D35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In the current TTCN implementation of function : </w:t>
            </w:r>
            <w:r w:rsidRPr="005B4D35">
              <w:t>f_EUTRA38_NR5GC_Preamble, call f_EUTRA_CloseUE_TestLoopModeB is redundant when the condition (p_RRC_State == RRC_CONNECTED) &amp; TEST_LOOPModeB_ON is met.</w:t>
            </w:r>
          </w:p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Close UE TestLoopMode is already configured in the following function call </w:t>
            </w:r>
          </w:p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f_EUTRA38_NR5GC_Preamble </w:t>
            </w:r>
            <w:r w:rsidRPr="005B4D35">
              <w:rPr>
                <w:rFonts w:cs="Arial"/>
                <w:noProof/>
              </w:rPr>
              <w:sym w:font="Wingdings" w:char="F0E0"/>
            </w:r>
            <w:r w:rsidRPr="005B4D35">
              <w:rPr>
                <w:rFonts w:cs="Arial"/>
                <w:noProof/>
              </w:rPr>
              <w:t xml:space="preserve"> f_EUTRA38_MultiPDN_InitialRegistration -&gt; f_EUTRA38_MultiPDN_InitialRegistration_Step5_18b1 by default .</w:t>
            </w:r>
          </w:p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So in an IRAT case where EUTRA preamble is done with RRC_CONNECTED and TestLoopMode , TTCN will end up doing the redundant configurations . </w:t>
            </w:r>
          </w:p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B4D35" w:rsidRPr="005B4D35" w:rsidRDefault="005B4D35" w:rsidP="005B4D35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It is proposed to remove the redundant function call from </w:t>
            </w:r>
            <w:r w:rsidRPr="005B4D35">
              <w:t>f_EUTRA38_NR5GC_Preamble</w:t>
            </w:r>
          </w:p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>This issue is coming as a result of the implementation of R5-237315</w:t>
            </w: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Removed the redundant configuration of </w:t>
            </w:r>
            <w:r w:rsidRPr="005B4D35">
              <w:t>call f_EUTRA_CloseUE_TestLoopModeB from the function f_EUTRA38_NR5GC_Preamble</w:t>
            </w: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Pr="005B4D35" w:rsidRDefault="005B4D35" w:rsidP="005B4D3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4D35">
              <w:rPr>
                <w:noProof/>
              </w:rPr>
              <w:t xml:space="preserve">A conformant UE </w:t>
            </w:r>
            <w:r w:rsidRPr="005B4D35">
              <w:rPr>
                <w:rFonts w:cs="Arial"/>
                <w:lang w:eastAsia="en-GB"/>
              </w:rPr>
              <w:t>may fail the test case</w:t>
            </w:r>
          </w:p>
        </w:tc>
      </w:tr>
      <w:tr w:rsidR="005B4D35" w:rsidTr="00BD0D20">
        <w:tc>
          <w:tcPr>
            <w:tcW w:w="2694" w:type="dxa"/>
            <w:gridSpan w:val="2"/>
          </w:tcPr>
          <w:p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B4D35" w:rsidRPr="005B4D35" w:rsidRDefault="005B4D35" w:rsidP="005B4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Pr="005B4D35" w:rsidRDefault="005B4D35" w:rsidP="005B4D35">
            <w:pPr>
              <w:pStyle w:val="CRCoverPage"/>
              <w:spacing w:after="0"/>
              <w:rPr>
                <w:noProof/>
              </w:rPr>
            </w:pPr>
            <w:r w:rsidRPr="005B4D35">
              <w:rPr>
                <w:noProof/>
              </w:rPr>
              <w:t>8.1.4.2.2.1.NR5GC</w:t>
            </w: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B4D35" w:rsidRDefault="005B4D35" w:rsidP="005B4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B4D35" w:rsidRDefault="005B4D35" w:rsidP="005B4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B4D35" w:rsidRDefault="005B4D35" w:rsidP="005B4D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B4D35" w:rsidRDefault="005B4D35" w:rsidP="005B4D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4D35" w:rsidRDefault="005B4D35" w:rsidP="005B4D35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Default="005B4D35" w:rsidP="005B4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4D35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4D35" w:rsidRPr="008863B9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B4D35" w:rsidRPr="008863B9" w:rsidRDefault="005B4D35" w:rsidP="005B4D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4D35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4D35" w:rsidRDefault="005B4D35" w:rsidP="005B4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B4D35" w:rsidRDefault="005B4D35" w:rsidP="005B4D35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30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B4D3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4D35" w:rsidRPr="00290AA1">
        <w:rPr>
          <w:rFonts w:ascii="Arial" w:hAnsi="Arial" w:cs="Arial"/>
          <w:iCs/>
        </w:rPr>
        <w:t>Table of Contents</w:t>
      </w:r>
      <w:r w:rsidR="005B4D35">
        <w:tab/>
      </w:r>
      <w:r w:rsidR="005B4D35">
        <w:fldChar w:fldCharType="begin"/>
      </w:r>
      <w:r w:rsidR="005B4D35">
        <w:instrText xml:space="preserve"> PAGEREF _Toc153513018 \h </w:instrText>
      </w:r>
      <w:r w:rsidR="005B4D35">
        <w:fldChar w:fldCharType="separate"/>
      </w:r>
      <w:r w:rsidR="005B4D35">
        <w:t>3</w:t>
      </w:r>
      <w:r w:rsidR="005B4D35">
        <w:fldChar w:fldCharType="end"/>
      </w:r>
    </w:p>
    <w:p w:rsidR="005B4D35" w:rsidRDefault="005B4D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AA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AA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_Toc153513019 \h </w:instrText>
      </w:r>
      <w:r>
        <w:fldChar w:fldCharType="separate"/>
      </w:r>
      <w:r>
        <w:t>3</w:t>
      </w:r>
      <w:r>
        <w:fldChar w:fldCharType="end"/>
      </w:r>
    </w:p>
    <w:p w:rsidR="005B4D35" w:rsidRDefault="005B4D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AA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AA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_Toc153513020 \h </w:instrText>
      </w:r>
      <w:r>
        <w:fldChar w:fldCharType="separate"/>
      </w:r>
      <w:r>
        <w:t>3</w:t>
      </w:r>
      <w:r>
        <w:fldChar w:fldCharType="end"/>
      </w:r>
    </w:p>
    <w:p w:rsidR="005B4D35" w:rsidRDefault="005B4D3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90AA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90AA1">
        <w:rPr>
          <w:rFonts w:cs="Arial"/>
          <w:b/>
          <w:bCs/>
          <w:color w:val="000000"/>
          <w:lang w:val="en-US" w:eastAsia="en-GB"/>
        </w:rPr>
        <w:t>Change to the Function f_EUTRA38_NR5GC_Preamble</w:t>
      </w:r>
      <w:r>
        <w:tab/>
      </w:r>
      <w:r>
        <w:fldChar w:fldCharType="begin"/>
      </w:r>
      <w:r>
        <w:instrText xml:space="preserve"> PAGEREF _Toc153513021 \h </w:instrText>
      </w:r>
      <w:r>
        <w:fldChar w:fldCharType="separate"/>
      </w:r>
      <w:r>
        <w:t>3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53513019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5B4D35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13020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1302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AE574D" w:rsidRPr="00E04144">
        <w:rPr>
          <w:rFonts w:cs="Arial"/>
          <w:b/>
          <w:bCs/>
          <w:color w:val="000000"/>
          <w:lang w:val="en-US" w:eastAsia="en-GB"/>
        </w:rPr>
        <w:t>f_EUTRA38_NR5GC_Preamble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B820DA" w:rsidP="00206ED0">
            <w:pPr>
              <w:pStyle w:val="CRCoverPage"/>
              <w:spacing w:after="0"/>
              <w:rPr>
                <w:noProof/>
              </w:rPr>
            </w:pPr>
            <w:r>
              <w:t>f_EUTRA38_NR5GC_Preamble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0C" w:rsidRPr="005B4D35" w:rsidRDefault="002B0F0C" w:rsidP="002B0F0C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In the current TTCN implementation of function : </w:t>
            </w:r>
            <w:r w:rsidRPr="005B4D35">
              <w:t>f_EUTRA38_NR5GC_Preamble, call f_EUTRA_CloseUE_TestLoopModeB is redundant when the condition (p_RRC_State == RRC_CONNECTED) &amp; TEST_LOOPModeB_ON is met.</w:t>
            </w:r>
          </w:p>
          <w:p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Close UE TestLoopMode is already configured in the following function call </w:t>
            </w:r>
          </w:p>
          <w:p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f_EUTRA38_NR5GC_Preamble </w:t>
            </w:r>
            <w:r w:rsidRPr="005B4D35">
              <w:rPr>
                <w:rFonts w:cs="Arial"/>
                <w:noProof/>
              </w:rPr>
              <w:sym w:font="Wingdings" w:char="F0E0"/>
            </w:r>
            <w:r w:rsidRPr="005B4D35">
              <w:rPr>
                <w:rFonts w:cs="Arial"/>
                <w:noProof/>
              </w:rPr>
              <w:t xml:space="preserve"> f_EUTRA38_MultiPDN_InitialRegistration -&gt; f_EUTRA38_MultiPDN_InitialRegistration_Step5_18b1 by default .</w:t>
            </w:r>
          </w:p>
          <w:p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So in an IRAT case where EUTRA preamble is done with RRC_CONNECTED and TestLoopMode , TTCN will end up doing the redundant configurations . </w:t>
            </w:r>
          </w:p>
          <w:p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2B0F0C" w:rsidRPr="005B4D35" w:rsidRDefault="002B0F0C" w:rsidP="002B0F0C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It is proposed to remove the redundant function call from </w:t>
            </w:r>
            <w:r w:rsidRPr="005B4D35">
              <w:t>f_EUTRA38_NR5GC_Preamble</w:t>
            </w:r>
          </w:p>
          <w:p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E31A3" w:rsidRPr="005B4D35" w:rsidRDefault="002B0F0C" w:rsidP="002B0F0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5B4D35">
              <w:rPr>
                <w:rFonts w:cs="Arial"/>
                <w:noProof/>
              </w:rPr>
              <w:t>This issue is coming as a result of the implementation of R5-237315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46" w:rsidRPr="005B4D35" w:rsidRDefault="00260809" w:rsidP="00E13853">
            <w:pPr>
              <w:pStyle w:val="CRCoverPage"/>
              <w:spacing w:after="0"/>
              <w:rPr>
                <w:noProof/>
              </w:rPr>
            </w:pPr>
            <w:r w:rsidRPr="005B4D35">
              <w:rPr>
                <w:rFonts w:cs="Arial"/>
                <w:noProof/>
              </w:rPr>
              <w:t xml:space="preserve">Removed the redundant configuration of </w:t>
            </w:r>
            <w:r w:rsidRPr="005B4D35">
              <w:t>call f_EUTRA_CloseUE_TestLoopModeB from the function f_EUTRA38_NR5GC_Preamble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FB1BB3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FB1BB3">
              <w:rPr>
                <w:rFonts w:ascii="Arial" w:hAnsi="Arial" w:cs="Arial"/>
                <w:lang w:eastAsia="en-GB"/>
              </w:rPr>
              <w:t>ttcn\develop\NR5GC_IRAT\Common\EUTRA38_NR5GCProcedures.ttcn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function f_EUTRA38_NR5GC_Preamble(EUTRA_CellId_Type p_CellId,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NR_TESTMODE_STATE_Type p_TestModeState,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EUTRA_RRC_STATE_Type p_RRC_State,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RRCConnectionReleaseRequired_Type p_ReleaseConnection := rrcConnectionRelease,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EPS_NetworkFeatureSupport p_NtwkFeatSupport := cs_EPS_NwkFtSup_NR,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PLMN_List p_EquivalentPlmnList := omit,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p_IwkN26 := NOT_SUPPORTED) runs on EUTRA_Multi5GS_PTC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NR_TESTMODE_STATE_Type v_IdleUpdatedState := p_TestModeState;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AbsoluteCellPower_Type v_AbsoluteCellPowerLevel := tsc_ServingCellRS_EPRE;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EPS_NetworkFeatureSupport v_NtwkFeatSupport := p_NtwkFeatSupport;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(p_TestModeState) { // @sic R5-204399 sic@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case (PING_Or_TESTModeB_ON, PING_Or_TEST_LOOPModeB_ON){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(pc_IP_Ping) { // don't need to activate test mode if using Ping @sic R5s201654 sic@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v_IdleUpdatedState := TESTMode_OFF;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R5-221406 sic@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v_NtwkFeatSupport.iwkN26 := '1'B;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NetworkFeatureSupport to be used throughout the test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f_EUTRA38_SetNetworkSupport(p_IwkN26);  // @sic R5-221406 sic@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f_EUTRA_MobileInfo_SetNetworkFeatureSupport (v_NtwkFeatSupport);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f_EUTRA38_MultiPDN_InitialRegistration(p_CellId, // @sic R5-204399 sic@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v_IdleUpdatedState,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p_ReleaseConnection,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p_EquivalentPlmnList,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v_AbsoluteCellPowerLevel);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if (p_RRC_State == RRC_CONNECTED) {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f_EUTRA38_MultiPDN_RbEst_Def(p_CellId);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if (p_TestModeState == TEST_LOOPModeB_ON or (p_TestModeState == PING_Or_TEST_LOOPModeB_ON and not pc_IP_Ping)) { // @sic R5s200887, R5s201654 sic@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f_EUTRA_CloseUE_TestLoopModeB (p_CellId, '00'O);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850B74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D2" w:rsidRPr="00A853D2" w:rsidRDefault="00544056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853D2" w:rsidRPr="00A853D2">
              <w:rPr>
                <w:rFonts w:ascii="Courier New" w:hAnsi="Courier New" w:cs="Courier New"/>
                <w:color w:val="000000"/>
                <w:lang w:eastAsia="de-DE"/>
              </w:rPr>
              <w:t>function f_EUTRA38_NR5GC_Preamble(EUTRA_CellId_Type p_CellId,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NR_TESTMODE_STATE_Type p_TestModeState,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EUTRA_RRC_STATE_Type p_RRC_State,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RRCConnectionReleaseRequired_Type p_ReleaseConnection := rrcConnectionRelease,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EPS_NetworkFeatureSupport p_NtwkFeatSupport := cs_EPS_NwkFtSup_NR,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PLMN_List p_EquivalentPlmnList := omit,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p_IwkN26 := NOT_SUPPORTED) runs on EUTRA_Multi5GS_PTC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NR_TESTMODE_STATE_Type v_IdleUpdatedState := p_TestModeState;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AbsoluteCellPower_Type v_AbsoluteCellPowerLevel := tsc_ServingCellRS_EPRE;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EPS_NetworkFeatureSupport v_NtwkFeatSupport := p_NtwkFeatSupport;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(p_TestModeState) { // @sic R5-204399 sic@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case (PING_Or_TESTModeB_ON, PING_Or_TEST_LOOPModeB_ON){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(pc_IP_Ping) { // don't need to activate test mode if using Ping @sic R5s201654 sic@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v_IdleUpdatedState := TESTMode_OFF;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R5-221406 sic@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v_NtwkFeatSupport.iwkN26 := '1'B;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NetworkFeatureSupport to be used throughout the test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f_EUTRA38_SetNetworkSupport(p_IwkN26);  // @sic R5-221406 sic@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f_EUTRA_MobileInfo_SetNetworkFeatureSupport (v_NtwkFeatSupport);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f_EUTRA38_MultiPDN_InitialRegistration(p_CellId, // @sic R5-204399 sic@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v_IdleUpdatedState,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p_ReleaseConnection,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p_EquivalentPlmnList,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v_AbsoluteCellPowerLevel);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if (p_RRC_State == RRC_CONNECTED) {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f_EUTRA38_MultiPDN_RbEst_Def(p_CellId);</w:t>
            </w:r>
          </w:p>
          <w:p w:rsidR="00A853D2" w:rsidRPr="00DD5E74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="005B4D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5B4D35" w:rsidRPr="005B4D3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="005B4D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(p_TestModeState == TEST_LOOPModeB_ON or (p_TestModeState == PING_Or_TEST_LOOPModeB_ON and not pc_IP_Ping)) { // @sic R5s200887, R5s201654 sic@</w:t>
            </w:r>
          </w:p>
          <w:p w:rsidR="00A853D2" w:rsidRPr="00DD5E74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f_EUTRA_CloseUE_TestLo</w:t>
            </w:r>
            <w:bookmarkStart w:id="26" w:name="_GoBack"/>
            <w:bookmarkEnd w:id="26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opModeB (p_CellId, '00'O);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}*/ //WA#WI=1229713</w:t>
            </w:r>
          </w:p>
          <w:p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F212AA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7D7" w:rsidRDefault="007847D7">
      <w:r>
        <w:separator/>
      </w:r>
    </w:p>
  </w:endnote>
  <w:endnote w:type="continuationSeparator" w:id="0">
    <w:p w:rsidR="007847D7" w:rsidRDefault="0078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D35" w:rsidRDefault="005B4D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D35" w:rsidRDefault="005B4D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D35" w:rsidRDefault="005B4D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7D7" w:rsidRDefault="007847D7">
      <w:r>
        <w:separator/>
      </w:r>
    </w:p>
  </w:footnote>
  <w:footnote w:type="continuationSeparator" w:id="0">
    <w:p w:rsidR="007847D7" w:rsidRDefault="0078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4D35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92CC5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H4VU7HTV54JD-1231737843-1100</_dlc_DocId>
    <_dlc_DocIdUrl xmlns="05fef6b6-48ff-4793-a586-dff4857ec2fd">
      <Url>https://sharepoint.rsint.net/teams/MRT_Dev/_layouts/15/DocIdRedir.aspx?ID=H4VU7HTV54JD-1231737843-1100</Url>
      <Description>H4VU7HTV54JD-1231737843-1100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7132F-3839-4E49-95DC-24A547468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572FD8-E5C6-46CC-80ED-0F90554F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1372</Words>
  <Characters>7824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2023-12-15T06:10:00Z</dcterms:created>
  <dcterms:modified xsi:type="dcterms:W3CDTF">2023-12-15T06:10:00Z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cac696b2-02da-4e66-aca2-677f504a9754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