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7C5870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B74435" w:rsidRPr="00B74435">
        <w:rPr>
          <w:b/>
          <w:i/>
          <w:noProof/>
          <w:sz w:val="28"/>
        </w:rPr>
        <w:t>240036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A46E952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74435" w:rsidRPr="00B74435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fldSimple w:instr=" DOCPROPERTY  Country  \* MERGEFORMAT ">
        <w:r w:rsidR="00B74435">
          <w:t xml:space="preserve"> </w:t>
        </w:r>
      </w:fldSimple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B74435" w:rsidRPr="00B74435">
          <w:rPr>
            <w:b/>
            <w:noProof/>
            <w:sz w:val="24"/>
          </w:rPr>
          <w:t>8th Dec 2023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B74435" w:rsidRPr="00B74435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C219D4" w:rsidR="001E41F3" w:rsidRPr="00410371" w:rsidRDefault="00000000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435" w:rsidRPr="00B74435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915D9D" w:rsidR="001E41F3" w:rsidRPr="00410371" w:rsidRDefault="00000000" w:rsidP="00FB593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435" w:rsidRPr="00B74435">
                <w:rPr>
                  <w:b/>
                  <w:noProof/>
                  <w:sz w:val="28"/>
                </w:rPr>
                <w:t>3313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05ECD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4435" w:rsidRPr="00B74435">
                <w:rPr>
                  <w:b/>
                  <w:noProof/>
                  <w:sz w:val="28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8688DD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70BEA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74435">
                <w:t>Addition of NR5GC RRC testcase 8.1.6.1.3.5 in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B195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74435">
                <w:rPr>
                  <w:noProof/>
                </w:rPr>
                <w:t>Keysight Technologies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E9D03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74435">
              <w:rPr>
                <w:noProof/>
              </w:rPr>
              <w:t>TEI16_Test</w:t>
            </w:r>
            <w:r w:rsidR="00B74435">
              <w:t>, NR_SON_MDT-</w:t>
            </w:r>
            <w:proofErr w:type="spellStart"/>
            <w:r w:rsidR="00B74435">
              <w:t>UEConTest</w:t>
            </w:r>
            <w:proofErr w:type="spellEnd"/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1CA266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74435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71DB6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74435" w:rsidRPr="00B7443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FB0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435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5AE71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A4511A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74435">
              <w:rPr>
                <w:rFonts w:cs="Arial"/>
                <w:lang w:eastAsia="ja-JP"/>
              </w:rPr>
              <w:t>8.1.6.1.3.5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64E61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74435">
              <w:rPr>
                <w:rFonts w:cs="Arial"/>
                <w:lang w:eastAsia="ja-JP"/>
              </w:rPr>
              <w:t>8.1.6.1.3.5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61FFA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B74435">
              <w:rPr>
                <w:rFonts w:cs="Arial"/>
                <w:lang w:eastAsia="ja-JP"/>
              </w:rPr>
              <w:t>8.1.6.1.3.5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3444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85E5DDB" w14:textId="400409AC" w:rsidR="00C33A74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33A74" w:rsidRPr="00933F83">
        <w:rPr>
          <w:rFonts w:cs="Arial"/>
          <w:iCs/>
        </w:rPr>
        <w:t>Table of Contents</w:t>
      </w:r>
      <w:r w:rsidR="00C33A74">
        <w:tab/>
      </w:r>
      <w:r w:rsidR="00C33A74">
        <w:fldChar w:fldCharType="begin"/>
      </w:r>
      <w:r w:rsidR="00C33A74">
        <w:instrText xml:space="preserve"> PAGEREF _Toc153534442 \h </w:instrText>
      </w:r>
      <w:r w:rsidR="00C33A74">
        <w:fldChar w:fldCharType="separate"/>
      </w:r>
      <w:r w:rsidR="00B74435">
        <w:t>2</w:t>
      </w:r>
      <w:r w:rsidR="00C33A74">
        <w:fldChar w:fldCharType="end"/>
      </w:r>
    </w:p>
    <w:p w14:paraId="37438136" w14:textId="26FF665B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_Toc153534443 \h </w:instrText>
      </w:r>
      <w:r>
        <w:fldChar w:fldCharType="separate"/>
      </w:r>
      <w:r w:rsidR="00B74435">
        <w:t>3</w:t>
      </w:r>
      <w:r>
        <w:fldChar w:fldCharType="end"/>
      </w:r>
    </w:p>
    <w:p w14:paraId="33C0C89D" w14:textId="24821F7A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_Toc153534444 \h </w:instrText>
      </w:r>
      <w:r>
        <w:fldChar w:fldCharType="separate"/>
      </w:r>
      <w:r w:rsidR="00B74435">
        <w:t>3</w:t>
      </w:r>
      <w:r>
        <w:fldChar w:fldCharType="end"/>
      </w:r>
    </w:p>
    <w:p w14:paraId="05DCFA44" w14:textId="6CF5102C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_Toc153534445 \h </w:instrText>
      </w:r>
      <w:r>
        <w:fldChar w:fldCharType="separate"/>
      </w:r>
      <w:r w:rsidR="00B74435">
        <w:t>3</w:t>
      </w:r>
      <w:r>
        <w:fldChar w:fldCharType="end"/>
      </w:r>
    </w:p>
    <w:p w14:paraId="0979C445" w14:textId="415DDDCF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_Toc153534446 \h </w:instrText>
      </w:r>
      <w:r>
        <w:fldChar w:fldCharType="separate"/>
      </w:r>
      <w:r w:rsidR="00B74435">
        <w:t>3</w:t>
      </w:r>
      <w:r>
        <w:fldChar w:fldCharType="end"/>
      </w:r>
    </w:p>
    <w:p w14:paraId="1F6B3C12" w14:textId="7CE0113A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_Toc153534447 \h </w:instrText>
      </w:r>
      <w:r>
        <w:fldChar w:fldCharType="separate"/>
      </w:r>
      <w:r w:rsidR="00B74435">
        <w:t>3</w:t>
      </w:r>
      <w:r>
        <w:fldChar w:fldCharType="end"/>
      </w:r>
    </w:p>
    <w:p w14:paraId="6FEC506F" w14:textId="50ECDE48" w:rsidR="00C33A74" w:rsidRDefault="00C33A74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933F83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933F83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_Toc153534448 \h </w:instrText>
      </w:r>
      <w:r>
        <w:fldChar w:fldCharType="separate"/>
      </w:r>
      <w:r w:rsidR="00B74435">
        <w:t>3</w:t>
      </w:r>
      <w:r>
        <w:fldChar w:fldCharType="end"/>
      </w:r>
    </w:p>
    <w:p w14:paraId="57D6A09E" w14:textId="04650493" w:rsidR="00C33A74" w:rsidRDefault="00C33A74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933F8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933F8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_Toc153534449 \h </w:instrText>
      </w:r>
      <w:r>
        <w:fldChar w:fldCharType="separate"/>
      </w:r>
      <w:r w:rsidR="00B74435">
        <w:t>3</w:t>
      </w:r>
      <w:r>
        <w:fldChar w:fldCharType="end"/>
      </w:r>
    </w:p>
    <w:p w14:paraId="325A0C2F" w14:textId="5FDCB59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34443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4C560D9B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B74435">
        <w:rPr>
          <w:rFonts w:cs="Arial"/>
          <w:lang w:eastAsia="ja-JP"/>
        </w:rPr>
        <w:t>8.1.6.1.3.5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B74435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7F8DB719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DD0F0BF" w:rsidR="00DC22A9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</w:p>
    <w:p w14:paraId="020B2A35" w14:textId="4AB9E24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34444"/>
      <w:r w:rsidRPr="007036CE">
        <w:rPr>
          <w:b/>
        </w:rPr>
        <w:t>Verification Test Summary</w:t>
      </w:r>
      <w:bookmarkEnd w:id="7"/>
      <w:bookmarkEnd w:id="8"/>
    </w:p>
    <w:p w14:paraId="015EF2B9" w14:textId="3B937818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B74435">
        <w:rPr>
          <w:rFonts w:cs="Arial"/>
          <w:lang w:eastAsia="ja-JP"/>
        </w:rPr>
        <w:t>8.1.6.1.3.5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0C5B04C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B74435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4E73F13D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B74435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</w:p>
    <w:p w14:paraId="048F347D" w14:textId="3A28A8D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B74435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34445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5"/>
      <w:bookmarkEnd w:id="6"/>
      <w:bookmarkEnd w:id="9"/>
      <w:proofErr w:type="gramEnd"/>
    </w:p>
    <w:p w14:paraId="0D70BD53" w14:textId="203C93A1" w:rsidR="00007D89" w:rsidRDefault="008C6889" w:rsidP="00007D89">
      <w:pPr>
        <w:rPr>
          <w:noProof/>
        </w:rPr>
      </w:pPr>
      <w:r>
        <w:rPr>
          <w:noProof/>
        </w:rPr>
        <w:t>None</w:t>
      </w: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34446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>
        <w:rPr>
          <w:rFonts w:cs="Arial"/>
          <w:b/>
        </w:rPr>
        <w:t>executed</w:t>
      </w:r>
      <w:bookmarkEnd w:id="13"/>
      <w:bookmarkEnd w:id="14"/>
      <w:proofErr w:type="gramEnd"/>
    </w:p>
    <w:p w14:paraId="3376348C" w14:textId="171E63BB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>.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3444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53F8275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34448"/>
      <w:r w:rsidR="00B74435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0FE980BA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B74435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162E93">
        <w:rPr>
          <w:rFonts w:cs="Arial"/>
        </w:rPr>
        <w:t xml:space="preserve">. </w:t>
      </w:r>
      <w:r>
        <w:rPr>
          <w:rFonts w:cs="Arial"/>
        </w:rPr>
        <w:t>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57FDC5B6" w14:textId="616AB9E8" w:rsidR="002A1BBD" w:rsidRPr="00C549CB" w:rsidRDefault="00EC68D4" w:rsidP="00DC12A8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B74435">
          <w:t>8_1_6_1_3_5</w:t>
        </w:r>
      </w:fldSimple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62BE45DC" w14:textId="5F81EC45" w:rsidR="00EC68D4" w:rsidRPr="002D00C2" w:rsidRDefault="00EC68D4" w:rsidP="002D00C2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TC_</w:t>
      </w:r>
      <w:fldSimple w:instr=" DOCPROPERTY  TCname_  \* MERGEFORMAT ">
        <w:r w:rsidR="00B74435">
          <w:t>8_1_6_1_3_5</w:t>
        </w:r>
      </w:fldSimple>
      <w:r>
        <w:rPr>
          <w:rFonts w:cs="Arial"/>
        </w:rPr>
        <w:t>_</w:t>
      </w:r>
      <w:r w:rsidRPr="00C549CB">
        <w:rPr>
          <w:rFonts w:cs="Arial"/>
        </w:rPr>
        <w:t>PIXIT.xml</w:t>
      </w: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34449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48C288C7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B74435">
              <w:rPr>
                <w:rFonts w:cs="Arial"/>
                <w:b/>
                <w:noProof/>
                <w:sz w:val="18"/>
              </w:rPr>
              <w:t>240037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B74435">
              <w:rPr>
                <w:rFonts w:cs="Arial"/>
                <w:bCs/>
                <w:sz w:val="18"/>
              </w:rPr>
              <w:t>Addition of NR5GC RRC testcase 8.1.6.1.3.5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 w:rsidP="00802034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355A3" w14:textId="77777777" w:rsidR="000F58E4" w:rsidRDefault="000F58E4">
      <w:r>
        <w:separator/>
      </w:r>
    </w:p>
  </w:endnote>
  <w:endnote w:type="continuationSeparator" w:id="0">
    <w:p w14:paraId="3AF12922" w14:textId="77777777" w:rsidR="000F58E4" w:rsidRDefault="000F5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E66E7" w14:textId="77777777" w:rsidR="000F58E4" w:rsidRDefault="000F58E4">
      <w:r>
        <w:separator/>
      </w:r>
    </w:p>
  </w:footnote>
  <w:footnote w:type="continuationSeparator" w:id="0">
    <w:p w14:paraId="4E5EB5DA" w14:textId="77777777" w:rsidR="000F58E4" w:rsidRDefault="000F5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502E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0F58E4"/>
    <w:rsid w:val="00121EB1"/>
    <w:rsid w:val="001459EF"/>
    <w:rsid w:val="00145D43"/>
    <w:rsid w:val="00147A77"/>
    <w:rsid w:val="00162E93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00C2"/>
    <w:rsid w:val="002E472E"/>
    <w:rsid w:val="00300A0F"/>
    <w:rsid w:val="00305409"/>
    <w:rsid w:val="003609EF"/>
    <w:rsid w:val="0036231A"/>
    <w:rsid w:val="00374DD4"/>
    <w:rsid w:val="00383856"/>
    <w:rsid w:val="003A5FC4"/>
    <w:rsid w:val="003E1A36"/>
    <w:rsid w:val="00410371"/>
    <w:rsid w:val="004242F1"/>
    <w:rsid w:val="0042632C"/>
    <w:rsid w:val="00450A4D"/>
    <w:rsid w:val="00467470"/>
    <w:rsid w:val="0048090B"/>
    <w:rsid w:val="004A437D"/>
    <w:rsid w:val="004B75B7"/>
    <w:rsid w:val="004D11C9"/>
    <w:rsid w:val="004F1928"/>
    <w:rsid w:val="005141D9"/>
    <w:rsid w:val="0051580D"/>
    <w:rsid w:val="00523CC3"/>
    <w:rsid w:val="00547111"/>
    <w:rsid w:val="005563D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2034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41E30"/>
    <w:rsid w:val="009777D9"/>
    <w:rsid w:val="00991B88"/>
    <w:rsid w:val="00995373"/>
    <w:rsid w:val="009A1BA7"/>
    <w:rsid w:val="009A5753"/>
    <w:rsid w:val="009A579D"/>
    <w:rsid w:val="009D3791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54460"/>
    <w:rsid w:val="00A7671C"/>
    <w:rsid w:val="00A87AB7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74435"/>
    <w:rsid w:val="00B91D09"/>
    <w:rsid w:val="00B968C8"/>
    <w:rsid w:val="00BA3EC5"/>
    <w:rsid w:val="00BA51D9"/>
    <w:rsid w:val="00BB5DFC"/>
    <w:rsid w:val="00BD279D"/>
    <w:rsid w:val="00BD6BB8"/>
    <w:rsid w:val="00C33A74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12A8"/>
    <w:rsid w:val="00DC22A9"/>
    <w:rsid w:val="00DE34CF"/>
    <w:rsid w:val="00E13F3D"/>
    <w:rsid w:val="00E34898"/>
    <w:rsid w:val="00E54D0C"/>
    <w:rsid w:val="00E6401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740</Words>
  <Characters>4220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</cp:lastModifiedBy>
  <cp:revision>69</cp:revision>
  <cp:lastPrinted>1900-01-01T00:00:00Z</cp:lastPrinted>
  <dcterms:created xsi:type="dcterms:W3CDTF">2023-12-11T16:00:00Z</dcterms:created>
  <dcterms:modified xsi:type="dcterms:W3CDTF">2023-12-15T12:27:00Z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240036</vt:i4>
  </property>
  <property fmtid="{D5CDD505-2E9C-101B-9397-08002B2CF9AE}" pid="9" name="Spec#">
    <vt:lpwstr>38.523-3</vt:lpwstr>
  </property>
  <property fmtid="{D5CDD505-2E9C-101B-9397-08002B2CF9AE}" pid="10" name="Cr#">
    <vt:i4>3313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</vt:lpwstr>
  </property>
  <property fmtid="{D5CDD505-2E9C-101B-9397-08002B2CF9AE}" pid="14" name="SourceIfTsg">
    <vt:lpwstr>R5</vt:lpwstr>
  </property>
  <property fmtid="{D5CDD505-2E9C-101B-9397-08002B2CF9AE}" pid="15" name="RelatedWis">
    <vt:lpwstr>TEI16_Test, NR_SON_MDT-UEConTest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RRC testcase 8.1.6.1.3.5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8.1.6.1.3.5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8_1_6_1_3_5</vt:lpwstr>
  </property>
</Properties>
</file>