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971B43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E6401C" w:rsidRPr="00E6401C">
        <w:rPr>
          <w:b/>
          <w:i/>
          <w:noProof/>
          <w:sz w:val="28"/>
        </w:rPr>
        <w:t>240034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0B32C923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401C" w:rsidRPr="00E6401C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E6401C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E6401C" w:rsidRPr="00E6401C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E6401C" w:rsidRPr="00E6401C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BEBE4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01C" w:rsidRPr="00E6401C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AAE48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401C" w:rsidRPr="00E6401C">
                <w:rPr>
                  <w:b/>
                  <w:noProof/>
                  <w:sz w:val="28"/>
                </w:rPr>
                <w:t>3312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2FF8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401C" w:rsidRPr="00E6401C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DF378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594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401C">
                <w:t>Addition of NR5GC RRC testcase 8.1.6.1.3.4 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E6DD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401C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B58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401C">
              <w:rPr>
                <w:noProof/>
              </w:rPr>
              <w:t>TEI16_Test</w:t>
            </w:r>
            <w:r w:rsidR="00E6401C">
              <w:t>, NR_SON_MDT-</w:t>
            </w:r>
            <w:proofErr w:type="spellStart"/>
            <w:r w:rsidR="00E6401C">
              <w:t>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22A09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6401C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3246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401C" w:rsidRPr="00E6401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3F3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401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C702AC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3B9B78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E6401C">
              <w:rPr>
                <w:rFonts w:cs="Arial"/>
                <w:lang w:eastAsia="ja-JP"/>
              </w:rPr>
              <w:t>8.1.6.1.3.4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5C3F58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E6401C">
              <w:rPr>
                <w:rFonts w:cs="Arial"/>
                <w:lang w:eastAsia="ja-JP"/>
              </w:rPr>
              <w:t>8.1.6.1.3.4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392FB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E6401C">
              <w:rPr>
                <w:rFonts w:cs="Arial"/>
                <w:lang w:eastAsia="ja-JP"/>
              </w:rPr>
              <w:t>8.1.6.1.3.4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3BF284FA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E6401C">
        <w:t>2</w:t>
      </w:r>
      <w:r w:rsidR="00C33A74">
        <w:fldChar w:fldCharType="end"/>
      </w:r>
    </w:p>
    <w:p w14:paraId="37438136" w14:textId="0EEE24C4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E6401C">
        <w:t>3</w:t>
      </w:r>
      <w:r>
        <w:fldChar w:fldCharType="end"/>
      </w:r>
    </w:p>
    <w:p w14:paraId="33C0C89D" w14:textId="1E5ECABD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E6401C">
        <w:t>3</w:t>
      </w:r>
      <w:r>
        <w:fldChar w:fldCharType="end"/>
      </w:r>
    </w:p>
    <w:p w14:paraId="05DCFA44" w14:textId="1AB0A9C7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E6401C">
        <w:t>3</w:t>
      </w:r>
      <w:r>
        <w:fldChar w:fldCharType="end"/>
      </w:r>
    </w:p>
    <w:p w14:paraId="0979C445" w14:textId="40F70332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E6401C">
        <w:t>3</w:t>
      </w:r>
      <w:r>
        <w:fldChar w:fldCharType="end"/>
      </w:r>
    </w:p>
    <w:p w14:paraId="1F6B3C12" w14:textId="142799D6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E6401C">
        <w:t>3</w:t>
      </w:r>
      <w:r>
        <w:fldChar w:fldCharType="end"/>
      </w:r>
    </w:p>
    <w:p w14:paraId="6FEC506F" w14:textId="59AAD996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E6401C">
        <w:t>3</w:t>
      </w:r>
      <w:r>
        <w:fldChar w:fldCharType="end"/>
      </w:r>
    </w:p>
    <w:p w14:paraId="57D6A09E" w14:textId="2830377D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E6401C">
        <w:t>4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3735B66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E6401C">
        <w:rPr>
          <w:rFonts w:cs="Arial"/>
          <w:lang w:eastAsia="ja-JP"/>
        </w:rPr>
        <w:t>8.1.6.1.3.4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E6401C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5F3060B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65392E36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E6401C">
        <w:rPr>
          <w:rFonts w:cs="Arial"/>
          <w:lang w:eastAsia="ja-JP"/>
        </w:rPr>
        <w:t>8.1.6.1.3.4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158549B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E6401C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1FCDC215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E6401C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794D214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E6401C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5"/>
      <w:bookmarkEnd w:id="6"/>
      <w:bookmarkEnd w:id="9"/>
      <w:proofErr w:type="gramEnd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proofErr w:type="gramStart"/>
      <w:r>
        <w:rPr>
          <w:rFonts w:cs="Arial"/>
          <w:b/>
        </w:rPr>
        <w:t>executed</w:t>
      </w:r>
      <w:bookmarkEnd w:id="13"/>
      <w:bookmarkEnd w:id="14"/>
      <w:proofErr w:type="gramEnd"/>
    </w:p>
    <w:p w14:paraId="3376348C" w14:textId="63B9DE99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4EEA1092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E6401C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20C3DC2C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E6401C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4944EFB3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E6401C">
          <w:t>8_1_6_1_3_4</w:t>
        </w:r>
      </w:fldSimple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4B880979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E6401C">
          <w:t>8_1_6_1_3_4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69AA7138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E6401C">
              <w:rPr>
                <w:rFonts w:cs="Arial"/>
                <w:b/>
                <w:noProof/>
                <w:sz w:val="18"/>
              </w:rPr>
              <w:t>240035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E6401C">
              <w:rPr>
                <w:rFonts w:cs="Arial"/>
                <w:bCs/>
                <w:sz w:val="18"/>
              </w:rPr>
              <w:t>Addition of NR5GC RRC testcase 8.1.6.1.3.4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494A6" w14:textId="77777777" w:rsidR="00147A77" w:rsidRDefault="00147A77">
      <w:r>
        <w:separator/>
      </w:r>
    </w:p>
  </w:endnote>
  <w:endnote w:type="continuationSeparator" w:id="0">
    <w:p w14:paraId="08CE34C3" w14:textId="77777777" w:rsidR="00147A77" w:rsidRDefault="0014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FEBF" w14:textId="77777777" w:rsidR="00147A77" w:rsidRDefault="00147A77">
      <w:r>
        <w:separator/>
      </w:r>
    </w:p>
  </w:footnote>
  <w:footnote w:type="continuationSeparator" w:id="0">
    <w:p w14:paraId="71674F92" w14:textId="77777777" w:rsidR="00147A77" w:rsidRDefault="0014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2034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</cp:lastModifiedBy>
  <cp:revision>68</cp:revision>
  <cp:lastPrinted>1900-01-01T00:00:00Z</cp:lastPrinted>
  <dcterms:created xsi:type="dcterms:W3CDTF">2023-12-11T16:00:00Z</dcterms:created>
  <dcterms:modified xsi:type="dcterms:W3CDTF">2023-12-15T12:18:00Z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240034</vt:i4>
  </property>
  <property fmtid="{D5CDD505-2E9C-101B-9397-08002B2CF9AE}" pid="9" name="Spec#">
    <vt:lpwstr>38.523-3</vt:lpwstr>
  </property>
  <property fmtid="{D5CDD505-2E9C-101B-9397-08002B2CF9AE}" pid="10" name="Cr#">
    <vt:i4>3312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8.1.6.1.3.4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8.1.6.1.3.4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8_1_6_1_3_4</vt:lpwstr>
  </property>
</Properties>
</file>