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55927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A54460" w:rsidRPr="00A54460">
        <w:rPr>
          <w:b/>
          <w:i/>
          <w:noProof/>
          <w:sz w:val="28"/>
        </w:rPr>
        <w:t>240032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EB9E92F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4460" w:rsidRPr="00A54460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A54460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A54460" w:rsidRPr="00A54460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A54460" w:rsidRPr="00A54460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F349D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4460" w:rsidRPr="00A54460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C68E4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4460" w:rsidRPr="00A54460">
                <w:rPr>
                  <w:b/>
                  <w:noProof/>
                  <w:sz w:val="28"/>
                </w:rPr>
                <w:t>3311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4581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4460" w:rsidRPr="00A54460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8CAE3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144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4460">
                <w:t>Addition of NR5GC RRC testcase 8.1.6.1.3.1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00E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4460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96D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1C9">
              <w:rPr>
                <w:noProof/>
              </w:rPr>
              <w:t>TEI16_Test</w:t>
            </w:r>
            <w:r w:rsidR="004D11C9">
              <w:t>, NR_SON_MDT-</w:t>
            </w:r>
            <w:proofErr w:type="spellStart"/>
            <w:r w:rsidR="004D11C9">
              <w:t>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5DCA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460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335A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4460" w:rsidRPr="00A5446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FC4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446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D7A9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56BD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A54460">
              <w:rPr>
                <w:rFonts w:cs="Arial"/>
                <w:lang w:eastAsia="ja-JP"/>
              </w:rPr>
              <w:t>8.1.6.1.3.1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59C40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A54460">
              <w:rPr>
                <w:rFonts w:cs="Arial"/>
                <w:lang w:eastAsia="ja-JP"/>
              </w:rPr>
              <w:t>8.1.6.1.3.1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656D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A54460">
              <w:rPr>
                <w:rFonts w:cs="Arial"/>
                <w:lang w:eastAsia="ja-JP"/>
              </w:rPr>
              <w:t>8.1.6.1.3.1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1B321CFA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C33A74">
        <w:t>2</w:t>
      </w:r>
      <w:r w:rsidR="00C33A74">
        <w:fldChar w:fldCharType="end"/>
      </w:r>
    </w:p>
    <w:p w14:paraId="37438136" w14:textId="588E559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>
        <w:t>3</w:t>
      </w:r>
      <w:r>
        <w:fldChar w:fldCharType="end"/>
      </w:r>
    </w:p>
    <w:p w14:paraId="33C0C89D" w14:textId="08EB17B2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>
        <w:t>3</w:t>
      </w:r>
      <w:r>
        <w:fldChar w:fldCharType="end"/>
      </w:r>
    </w:p>
    <w:p w14:paraId="05DCFA44" w14:textId="4E8CC5A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>
        <w:t>3</w:t>
      </w:r>
      <w:r>
        <w:fldChar w:fldCharType="end"/>
      </w:r>
    </w:p>
    <w:p w14:paraId="0979C445" w14:textId="62E0BC59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>
        <w:t>3</w:t>
      </w:r>
      <w:r>
        <w:fldChar w:fldCharType="end"/>
      </w:r>
    </w:p>
    <w:p w14:paraId="1F6B3C12" w14:textId="53B902A8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>
        <w:t>3</w:t>
      </w:r>
      <w:r>
        <w:fldChar w:fldCharType="end"/>
      </w:r>
    </w:p>
    <w:p w14:paraId="6FEC506F" w14:textId="28BDCA17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>
        <w:t>3</w:t>
      </w:r>
      <w:r>
        <w:fldChar w:fldCharType="end"/>
      </w:r>
    </w:p>
    <w:p w14:paraId="57D6A09E" w14:textId="543B1005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>
        <w:t>4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D6EA68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54460">
        <w:rPr>
          <w:rFonts w:cs="Arial"/>
          <w:lang w:eastAsia="ja-JP"/>
        </w:rPr>
        <w:t>8.1.6.1.3.1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54460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4AB9E24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26F16B4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54460">
        <w:rPr>
          <w:rFonts w:cs="Arial"/>
          <w:lang w:eastAsia="ja-JP"/>
        </w:rPr>
        <w:t>8.1.6.1.3.1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73E6D3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54460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000EF470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54460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A7D674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54460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74908C3C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65E260B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A54460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16493978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3D2E31EF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54460">
          <w:t>8_1_6_1_3_1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2599D61" w14:textId="6496280D" w:rsidR="002A1BBD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54460">
          <w:t>8_1_6_1_3_1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ECE1DCC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A54460">
              <w:rPr>
                <w:rFonts w:cs="Arial"/>
                <w:b/>
                <w:noProof/>
                <w:sz w:val="18"/>
              </w:rPr>
              <w:t>240033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0502EA">
              <w:rPr>
                <w:rFonts w:cs="Arial"/>
                <w:bCs/>
                <w:sz w:val="18"/>
              </w:rPr>
              <w:t>Addition of NR5GC RRC testcase 8.1.6.1.3.1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79841" w14:textId="77777777" w:rsidR="004F4367" w:rsidRDefault="004F4367">
      <w:r>
        <w:separator/>
      </w:r>
    </w:p>
  </w:endnote>
  <w:endnote w:type="continuationSeparator" w:id="0">
    <w:p w14:paraId="5A21EF8D" w14:textId="77777777" w:rsidR="004F4367" w:rsidRDefault="004F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39A1" w14:textId="77777777" w:rsidR="004F4367" w:rsidRDefault="004F4367">
      <w:r>
        <w:separator/>
      </w:r>
    </w:p>
  </w:footnote>
  <w:footnote w:type="continuationSeparator" w:id="0">
    <w:p w14:paraId="0CFF62F4" w14:textId="77777777" w:rsidR="004F4367" w:rsidRDefault="004F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7470"/>
    <w:rsid w:val="0048090B"/>
    <w:rsid w:val="004A437D"/>
    <w:rsid w:val="004B75B7"/>
    <w:rsid w:val="004D11C9"/>
    <w:rsid w:val="004F1928"/>
    <w:rsid w:val="004F4367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0CE7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D7544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</cp:lastModifiedBy>
  <cp:revision>66</cp:revision>
  <cp:lastPrinted>1900-01-01T00:00:00Z</cp:lastPrinted>
  <dcterms:created xsi:type="dcterms:W3CDTF">2023-12-11T16:00:00Z</dcterms:created>
  <dcterms:modified xsi:type="dcterms:W3CDTF">2023-12-15T12:18:00Z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240032</vt:i4>
  </property>
  <property fmtid="{D5CDD505-2E9C-101B-9397-08002B2CF9AE}" pid="9" name="Spec#">
    <vt:lpwstr>38.523-3</vt:lpwstr>
  </property>
  <property fmtid="{D5CDD505-2E9C-101B-9397-08002B2CF9AE}" pid="10" name="Cr#">
    <vt:i4>3311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8.1.6.1.3.1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8.1.6.1.3.1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8_1_6_1_3_1</vt:lpwstr>
  </property>
</Properties>
</file>