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54E30" w14:textId="77777777" w:rsidR="003E235E" w:rsidRDefault="003E235E" w:rsidP="003E2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R5s240027</w:t>
      </w:r>
      <w:r>
        <w:rPr>
          <w:b/>
          <w:i/>
          <w:noProof/>
          <w:sz w:val="28"/>
        </w:rPr>
        <w:fldChar w:fldCharType="end"/>
      </w:r>
    </w:p>
    <w:p w14:paraId="298553A4" w14:textId="77777777" w:rsidR="003E235E" w:rsidRDefault="003E235E" w:rsidP="003E23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235E" w14:paraId="79491084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68A00" w14:textId="77777777" w:rsidR="003E235E" w:rsidRDefault="003E235E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E235E" w14:paraId="6E660D73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0B952A" w14:textId="77777777" w:rsidR="003E235E" w:rsidRDefault="003E235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235E" w14:paraId="27986D3E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EE086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2A249B1C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1DA3A0F8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62FB79" w14:textId="77777777" w:rsidR="003E235E" w:rsidRPr="00410371" w:rsidRDefault="003E235E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561F55" w14:textId="77777777" w:rsidR="003E235E" w:rsidRDefault="003E235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FCD991" w14:textId="77777777" w:rsidR="003E235E" w:rsidRPr="00410371" w:rsidRDefault="003E235E" w:rsidP="00BD0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3379C5" w14:textId="77777777" w:rsidR="003E235E" w:rsidRDefault="003E235E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D38290" w14:textId="77777777" w:rsidR="003E235E" w:rsidRPr="00410371" w:rsidRDefault="003E235E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0449BDD" w14:textId="77777777" w:rsidR="003E235E" w:rsidRDefault="003E235E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1C470D" w14:textId="77777777" w:rsidR="003E235E" w:rsidRPr="00410371" w:rsidRDefault="003E235E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DE886D" w14:textId="77777777" w:rsidR="003E235E" w:rsidRDefault="003E235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3E235E" w14:paraId="38676874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5F4F05" w14:textId="77777777" w:rsidR="003E235E" w:rsidRDefault="003E235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3E235E" w14:paraId="2BEB3A38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F0AB8" w14:textId="77777777" w:rsidR="003E235E" w:rsidRPr="00F25D98" w:rsidRDefault="003E235E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235E" w14:paraId="009999C1" w14:textId="77777777" w:rsidTr="00BD0D20">
        <w:tc>
          <w:tcPr>
            <w:tcW w:w="9641" w:type="dxa"/>
            <w:gridSpan w:val="9"/>
          </w:tcPr>
          <w:p w14:paraId="7A25361B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AC42FA" w14:textId="77777777" w:rsidR="003E235E" w:rsidRDefault="003E235E" w:rsidP="003E23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235E" w14:paraId="3F845CD7" w14:textId="77777777" w:rsidTr="00BD0D20">
        <w:tc>
          <w:tcPr>
            <w:tcW w:w="2835" w:type="dxa"/>
          </w:tcPr>
          <w:p w14:paraId="2E923DB3" w14:textId="77777777" w:rsidR="003E235E" w:rsidRDefault="003E235E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55C8F1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0A9DA1" w14:textId="77777777" w:rsidR="003E235E" w:rsidRDefault="003E235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4E0400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C5E06" w14:textId="77777777" w:rsidR="003E235E" w:rsidRDefault="003E235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AFE6D7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37BE12" w14:textId="77777777" w:rsidR="003E235E" w:rsidRDefault="003E235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836499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713EE" w14:textId="77777777" w:rsidR="003E235E" w:rsidRDefault="003E235E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EA739A" w14:textId="77777777" w:rsidR="003E235E" w:rsidRDefault="003E235E" w:rsidP="003E23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235E" w14:paraId="178604F9" w14:textId="77777777" w:rsidTr="00BD0D20">
        <w:tc>
          <w:tcPr>
            <w:tcW w:w="9640" w:type="dxa"/>
            <w:gridSpan w:val="11"/>
          </w:tcPr>
          <w:p w14:paraId="6461D06E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474C34F4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798559" w14:textId="77777777" w:rsidR="003E235E" w:rsidRDefault="003E235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D6659" w14:textId="77777777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eCPSOR</w:t>
            </w:r>
            <w:proofErr w:type="spellEnd"/>
            <w:r>
              <w:t xml:space="preserve"> testcases 6.3.2.3 and 6.3.2.4</w:t>
            </w:r>
            <w:r>
              <w:fldChar w:fldCharType="end"/>
            </w:r>
          </w:p>
        </w:tc>
      </w:tr>
      <w:tr w:rsidR="003E235E" w14:paraId="03D64986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1985F90" w14:textId="77777777" w:rsidR="003E235E" w:rsidRDefault="003E235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6F8DE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4EAC878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ECF4A3C" w14:textId="77777777" w:rsidR="003E235E" w:rsidRDefault="003E235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5FAE40" w14:textId="77777777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E235E" w14:paraId="23435DE6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BD8C579" w14:textId="77777777" w:rsidR="003E235E" w:rsidRDefault="003E235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1CA06D" w14:textId="671A44E2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E235E" w14:paraId="5265BFEC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A761466" w14:textId="77777777" w:rsidR="003E235E" w:rsidRDefault="003E235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970B5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303899E6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480975A" w14:textId="77777777" w:rsidR="003E235E" w:rsidRDefault="003E235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3B30A2" w14:textId="77777777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eCPSOR_CON-UEConTest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DC5A7FF" w14:textId="77777777" w:rsidR="003E235E" w:rsidRDefault="003E235E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A9FE7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653895" w14:textId="77777777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2023-12-14</w:t>
            </w:r>
            <w:r>
              <w:rPr>
                <w:noProof/>
              </w:rPr>
              <w:fldChar w:fldCharType="end"/>
            </w:r>
          </w:p>
        </w:tc>
      </w:tr>
      <w:tr w:rsidR="003E235E" w14:paraId="33FF897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674EA72" w14:textId="77777777" w:rsidR="003E235E" w:rsidRDefault="003E235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2BB61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B5945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CC8E86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847815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5AA2968F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492072" w14:textId="77777777" w:rsidR="003E235E" w:rsidRDefault="003E235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EB88A" w14:textId="77777777" w:rsidR="003E235E" w:rsidRDefault="003E235E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AA5B2E" w14:textId="77777777" w:rsidR="003E235E" w:rsidRDefault="003E235E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8AD67" w14:textId="77777777" w:rsidR="003E235E" w:rsidRDefault="003E235E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A14361" w14:textId="77777777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E235E" w14:paraId="46E907F1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76E03D" w14:textId="77777777" w:rsidR="003E235E" w:rsidRDefault="003E235E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855A67" w14:textId="77777777" w:rsidR="003E235E" w:rsidRDefault="003E235E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E9FDE0" w14:textId="77777777" w:rsidR="003E235E" w:rsidRDefault="003E235E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BD801E" w14:textId="77777777" w:rsidR="003E235E" w:rsidRPr="007C2097" w:rsidRDefault="003E235E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E235E" w14:paraId="2DE7E8ED" w14:textId="77777777" w:rsidTr="00BD0D20">
        <w:tc>
          <w:tcPr>
            <w:tcW w:w="1843" w:type="dxa"/>
          </w:tcPr>
          <w:p w14:paraId="74E28AEE" w14:textId="77777777" w:rsidR="003E235E" w:rsidRDefault="003E235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F8B942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2C51E6EB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DF9EAB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7D16B" w14:textId="77777777" w:rsidR="003E235E" w:rsidRDefault="003E235E" w:rsidP="003E2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SOR transparent container IE’s IEI and IE length part (first 3 octets) should not be included in the Payload container IE, according to 24.501 9.11.3.39. Current implementation is encoding the IE length (2 octets) inside cs_NG_SORTransparentContainerValue.</w:t>
            </w:r>
          </w:p>
          <w:p w14:paraId="29999AF6" w14:textId="77777777" w:rsidR="003E235E" w:rsidRDefault="003E235E" w:rsidP="003E235E">
            <w:pPr>
              <w:pStyle w:val="CRCoverPage"/>
              <w:spacing w:after="0"/>
              <w:rPr>
                <w:noProof/>
              </w:rPr>
            </w:pPr>
          </w:p>
          <w:p w14:paraId="01D6E668" w14:textId="04DAA5D7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applicable to both 6.3.2.3 and 6.3.2.4</w:t>
            </w:r>
          </w:p>
        </w:tc>
      </w:tr>
      <w:tr w:rsidR="003E235E" w14:paraId="5C17F290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4959F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CD3D8" w14:textId="77777777" w:rsidR="003E235E" w:rsidRDefault="003E235E" w:rsidP="003E2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5AD3D44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16A23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182CE" w14:textId="5318E4BF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Set IE length to </w:t>
            </w:r>
            <w:r w:rsidRPr="000A6DCD">
              <w:rPr>
                <w:b/>
                <w:bCs/>
                <w:noProof/>
              </w:rPr>
              <w:t>omit</w:t>
            </w:r>
            <w:r>
              <w:rPr>
                <w:noProof/>
              </w:rPr>
              <w:t xml:space="preserve"> in calling the template cs_NG_SORTransparentContainerValue</w:t>
            </w:r>
          </w:p>
        </w:tc>
      </w:tr>
      <w:tr w:rsidR="003E235E" w14:paraId="1777EEA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29D08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EE019" w14:textId="77777777" w:rsidR="003E235E" w:rsidRDefault="003E235E" w:rsidP="003E2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7CAA8C6D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B791F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28F27" w14:textId="7D0C63B3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3E235E" w14:paraId="755101DF" w14:textId="77777777" w:rsidTr="00BD0D20">
        <w:tc>
          <w:tcPr>
            <w:tcW w:w="2694" w:type="dxa"/>
            <w:gridSpan w:val="2"/>
          </w:tcPr>
          <w:p w14:paraId="35DA39D1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8E976" w14:textId="77777777" w:rsidR="003E235E" w:rsidRDefault="003E235E" w:rsidP="003E2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2B472164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C1B615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31707" w14:textId="5F59D4F1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6.3.2.3.NR5GC, 6.3.2.4.NR5GC</w:t>
            </w:r>
          </w:p>
        </w:tc>
      </w:tr>
      <w:tr w:rsidR="003E235E" w14:paraId="55224BEF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B57E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79D82" w14:textId="77777777" w:rsidR="003E235E" w:rsidRDefault="003E235E" w:rsidP="003E2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79D3628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7E326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1DBAE" w14:textId="77777777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3588DE" w14:textId="77777777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D05A48" w14:textId="77777777" w:rsidR="003E235E" w:rsidRDefault="003E235E" w:rsidP="003E23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244763" w14:textId="77777777" w:rsidR="003E235E" w:rsidRDefault="003E235E" w:rsidP="003E2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235E" w14:paraId="2145E30F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7AC69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E0A31" w14:textId="77777777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9CFAC" w14:textId="5D34F324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0B31B" w14:textId="77777777" w:rsidR="003E235E" w:rsidRDefault="003E235E" w:rsidP="003E23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3E070" w14:textId="75D190E1" w:rsidR="003E235E" w:rsidRDefault="003E235E" w:rsidP="003E2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235E" w14:paraId="43CEB68F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7D09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D79CB" w14:textId="77777777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62B14" w14:textId="53609042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FF58EF" w14:textId="77777777" w:rsidR="003E235E" w:rsidRDefault="003E235E" w:rsidP="003E2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AB48" w14:textId="03AFEE78" w:rsidR="003E235E" w:rsidRDefault="003E235E" w:rsidP="003E2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235E" w14:paraId="7FC5F9B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E57C6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A403D" w14:textId="77777777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F40FF" w14:textId="3A8B0832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D5280" w14:textId="77777777" w:rsidR="003E235E" w:rsidRDefault="003E235E" w:rsidP="003E2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42C680" w14:textId="0F5C2646" w:rsidR="003E235E" w:rsidRDefault="003E235E" w:rsidP="003E2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235E" w14:paraId="2FA0FC4C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9375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ACF57" w14:textId="77777777" w:rsidR="003E235E" w:rsidRDefault="003E235E" w:rsidP="003E235E">
            <w:pPr>
              <w:pStyle w:val="CRCoverPage"/>
              <w:spacing w:after="0"/>
              <w:rPr>
                <w:noProof/>
              </w:rPr>
            </w:pPr>
          </w:p>
        </w:tc>
      </w:tr>
      <w:tr w:rsidR="003E235E" w14:paraId="76C8650F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BB238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0FA8A" w14:textId="4DAB7DEE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change for 6.3.2.1 was agreed in R5s230749</w:t>
            </w:r>
          </w:p>
        </w:tc>
      </w:tr>
      <w:tr w:rsidR="003E235E" w:rsidRPr="008863B9" w14:paraId="6AC0A337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9E3FE" w14:textId="77777777" w:rsidR="003E235E" w:rsidRPr="008863B9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0C3E59" w14:textId="77777777" w:rsidR="003E235E" w:rsidRPr="008863B9" w:rsidRDefault="003E235E" w:rsidP="003E23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235E" w14:paraId="56313081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253D6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7374C" w14:textId="77777777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6CF85B" w14:textId="77777777" w:rsidR="003E235E" w:rsidRDefault="003E235E" w:rsidP="003E235E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5344664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137B5F41" w14:textId="032F6C30" w:rsidR="003E235E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3E235E" w:rsidRPr="00A01C32">
        <w:rPr>
          <w:rFonts w:cs="Arial"/>
          <w:iCs/>
        </w:rPr>
        <w:t>Table of Contents</w:t>
      </w:r>
      <w:r w:rsidR="003E235E">
        <w:tab/>
      </w:r>
      <w:r w:rsidR="003E235E">
        <w:fldChar w:fldCharType="begin"/>
      </w:r>
      <w:r w:rsidR="003E235E">
        <w:instrText xml:space="preserve"> PAGEREF _Toc153446647 \h </w:instrText>
      </w:r>
      <w:r w:rsidR="003E235E">
        <w:fldChar w:fldCharType="separate"/>
      </w:r>
      <w:r w:rsidR="003E235E">
        <w:t>2</w:t>
      </w:r>
      <w:r w:rsidR="003E235E">
        <w:fldChar w:fldCharType="end"/>
      </w:r>
    </w:p>
    <w:p w14:paraId="7F020ADD" w14:textId="335F6D48" w:rsidR="003E235E" w:rsidRDefault="003E235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1C3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1C3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_Toc153446648 \h </w:instrText>
      </w:r>
      <w:r>
        <w:fldChar w:fldCharType="separate"/>
      </w:r>
      <w:r>
        <w:t>2</w:t>
      </w:r>
      <w:r>
        <w:fldChar w:fldCharType="end"/>
      </w:r>
    </w:p>
    <w:p w14:paraId="0C67C0B7" w14:textId="6E6F1AAB" w:rsidR="003E235E" w:rsidRDefault="003E235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1C3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1C3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_Toc153446649 \h </w:instrText>
      </w:r>
      <w:r>
        <w:fldChar w:fldCharType="separate"/>
      </w:r>
      <w:r>
        <w:t>2</w:t>
      </w:r>
      <w:r>
        <w:fldChar w:fldCharType="end"/>
      </w:r>
    </w:p>
    <w:p w14:paraId="0358ECD9" w14:textId="64C59193" w:rsidR="003E235E" w:rsidRDefault="003E235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01C3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01C3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_Toc153446650 \h </w:instrText>
      </w:r>
      <w:r>
        <w:fldChar w:fldCharType="separate"/>
      </w:r>
      <w:r>
        <w:t>2</w:t>
      </w:r>
      <w:r>
        <w:fldChar w:fldCharType="end"/>
      </w:r>
    </w:p>
    <w:p w14:paraId="0582F570" w14:textId="6FC3FA87" w:rsidR="003E235E" w:rsidRDefault="003E235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01C3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01C32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_Toc153446651 \h </w:instrText>
      </w:r>
      <w:r>
        <w:fldChar w:fldCharType="separate"/>
      </w:r>
      <w:r>
        <w:t>3</w:t>
      </w:r>
      <w:r>
        <w:fldChar w:fldCharType="end"/>
      </w:r>
    </w:p>
    <w:p w14:paraId="35A74BEB" w14:textId="31E40407" w:rsidR="00DA3F1F" w:rsidRDefault="00007D89" w:rsidP="00DA3F1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A3F1F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Hlk107318485"/>
      <w:bookmarkStart w:id="22" w:name="_Toc153446648"/>
      <w:r w:rsidR="00DA3F1F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14:paraId="6E18542E" w14:textId="77777777" w:rsidR="00DA3F1F" w:rsidRDefault="00DA3F1F" w:rsidP="00DA3F1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36625270" w14:textId="77777777" w:rsidR="00DA3F1F" w:rsidRDefault="00DA3F1F" w:rsidP="00DA3F1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501518D" w14:textId="77777777" w:rsidR="00DA3F1F" w:rsidRDefault="00DA3F1F" w:rsidP="00DA3F1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5E2D0D38" w14:textId="77777777" w:rsidR="00DA3F1F" w:rsidRPr="00DA3F1F" w:rsidRDefault="00DA3F1F" w:rsidP="00DA3F1F">
      <w:pPr>
        <w:rPr>
          <w:lang w:eastAsia="ja-JP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3446649"/>
      <w:r w:rsidRPr="00854C55">
        <w:rPr>
          <w:b/>
        </w:rPr>
        <w:t>Corrections required</w:t>
      </w:r>
      <w:bookmarkEnd w:id="23"/>
      <w:bookmarkEnd w:id="24"/>
      <w:bookmarkEnd w:id="25"/>
    </w:p>
    <w:p w14:paraId="2958711E" w14:textId="77777777" w:rsidR="00257C7D" w:rsidRDefault="00257C7D" w:rsidP="00257C7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6" w:name="_Toc54888063"/>
      <w:bookmarkStart w:id="27" w:name="_Toc100131355"/>
      <w:bookmarkStart w:id="28" w:name="_Toc122434493"/>
      <w:bookmarkStart w:id="29" w:name="_Toc295288970"/>
      <w:bookmarkStart w:id="30" w:name="_Toc325725665"/>
      <w:bookmarkStart w:id="31" w:name="_Toc153446650"/>
      <w:r>
        <w:rPr>
          <w:b/>
          <w:lang w:val="pt-BR"/>
        </w:rPr>
        <w:t>Change 1</w:t>
      </w:r>
      <w:bookmarkEnd w:id="26"/>
      <w:bookmarkEnd w:id="27"/>
      <w:bookmarkEnd w:id="3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57C7D" w14:paraId="6F692398" w14:textId="77777777" w:rsidTr="007843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449F" w14:textId="77777777" w:rsidR="00257C7D" w:rsidRPr="003C0071" w:rsidRDefault="00257C7D" w:rsidP="0078436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4E7F" w14:textId="125AAD39" w:rsidR="00257C7D" w:rsidRPr="003C0071" w:rsidRDefault="000E0D05" w:rsidP="00784363">
            <w:pPr>
              <w:spacing w:after="0"/>
              <w:rPr>
                <w:rFonts w:ascii="Arial" w:hAnsi="Arial" w:cs="Arial"/>
              </w:rPr>
            </w:pPr>
            <w:r w:rsidRPr="000E0D05">
              <w:rPr>
                <w:rFonts w:ascii="Arial" w:hAnsi="Arial" w:cs="Arial"/>
              </w:rPr>
              <w:t>fl_TC_6_3_2_3_TestBody</w:t>
            </w:r>
          </w:p>
        </w:tc>
      </w:tr>
      <w:tr w:rsidR="00257C7D" w14:paraId="66C3A90B" w14:textId="77777777" w:rsidTr="0078436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66AC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975E" w14:textId="6820E10E" w:rsidR="00257C7D" w:rsidRPr="00BB7C12" w:rsidRDefault="00257C7D" w:rsidP="007843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SOR transparent container IE’s IEI and IE length part (first 3 octets) should not be included in the Payload container IE, according to </w:t>
            </w:r>
            <w:r w:rsidR="00BB7C12">
              <w:rPr>
                <w:rFonts w:ascii="Arial" w:hAnsi="Arial" w:cs="Arial"/>
              </w:rPr>
              <w:t xml:space="preserve">24.501 9.11.3.39. Current implementation is encoding the IE length (2 octets) inside </w:t>
            </w:r>
            <w:proofErr w:type="spellStart"/>
            <w:r w:rsidR="00BB7C12" w:rsidRPr="00BB7C12">
              <w:rPr>
                <w:rFonts w:ascii="Arial" w:hAnsi="Arial" w:cs="Arial"/>
              </w:rPr>
              <w:t>cs_NG_SORTransparentContainerValue</w:t>
            </w:r>
            <w:proofErr w:type="spellEnd"/>
            <w:r w:rsidR="00BB7C12">
              <w:rPr>
                <w:rFonts w:ascii="Arial" w:hAnsi="Arial" w:cs="Arial"/>
              </w:rPr>
              <w:t>.</w:t>
            </w:r>
          </w:p>
        </w:tc>
      </w:tr>
      <w:tr w:rsidR="00257C7D" w14:paraId="2312EEB1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F82A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60C" w14:textId="6FFF9E40" w:rsidR="00BB7C12" w:rsidRPr="00BB7C12" w:rsidRDefault="00BB7C12" w:rsidP="00784363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lang w:val="en-SG"/>
              </w:rPr>
              <w:t xml:space="preserve">Set IE length to </w:t>
            </w:r>
            <w:r>
              <w:rPr>
                <w:b/>
                <w:bCs/>
                <w:noProof/>
                <w:lang w:val="en-SG"/>
              </w:rPr>
              <w:t xml:space="preserve">omit </w:t>
            </w:r>
            <w:r>
              <w:rPr>
                <w:noProof/>
                <w:lang w:val="en-SG"/>
              </w:rPr>
              <w:t xml:space="preserve">in calling the template </w:t>
            </w:r>
            <w:proofErr w:type="spellStart"/>
            <w:r w:rsidRPr="00BB7C12">
              <w:rPr>
                <w:rFonts w:cs="Arial"/>
              </w:rPr>
              <w:t>cs_NG_SORTransparentContainerValue</w:t>
            </w:r>
            <w:proofErr w:type="spellEnd"/>
          </w:p>
        </w:tc>
      </w:tr>
      <w:tr w:rsidR="00257C7D" w14:paraId="0F9864FD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B818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489C" w14:textId="77777777" w:rsidR="00257C7D" w:rsidRDefault="00257C7D" w:rsidP="0078436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SOR_CMCI_NR5GC.ttcn</w:t>
            </w:r>
          </w:p>
        </w:tc>
      </w:tr>
      <w:tr w:rsidR="00257C7D" w14:paraId="73ECD6D9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E8FE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31F" w14:textId="77777777" w:rsidR="00257C7D" w:rsidRPr="0073704E" w:rsidRDefault="00257C7D" w:rsidP="00784363">
            <w:pPr>
              <w:rPr>
                <w:rFonts w:ascii="Arial" w:hAnsi="Arial"/>
                <w:highlight w:val="red"/>
              </w:rPr>
            </w:pPr>
          </w:p>
        </w:tc>
      </w:tr>
    </w:tbl>
    <w:p w14:paraId="5FFB33D3" w14:textId="77777777" w:rsidR="00257C7D" w:rsidRDefault="00257C7D" w:rsidP="00257C7D">
      <w:pPr>
        <w:spacing w:after="0"/>
        <w:rPr>
          <w:rFonts w:ascii="Arial" w:hAnsi="Arial"/>
          <w:b/>
          <w:sz w:val="32"/>
          <w:lang w:val="pt-BR"/>
        </w:rPr>
      </w:pPr>
      <w:bookmarkStart w:id="32" w:name="_Toc54888064"/>
    </w:p>
    <w:p w14:paraId="42FFFC32" w14:textId="77777777" w:rsidR="00257C7D" w:rsidRDefault="00257C7D" w:rsidP="00257C7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57C7D" w14:paraId="4C65B062" w14:textId="77777777" w:rsidTr="0078436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E31B" w14:textId="6621D9E1" w:rsidR="00257C7D" w:rsidRDefault="000E0D05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2FCC002F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>v_Mac_A</w:t>
            </w:r>
            <w:proofErr w:type="gramStart"/>
            <w:r w:rsidRPr="000E0D05">
              <w:rPr>
                <w:rFonts w:ascii="Courier New" w:hAnsi="Courier New" w:cs="Courier New"/>
                <w:bCs/>
                <w:lang w:eastAsia="de-DE"/>
              </w:rPr>
              <w:t>17 :</w:t>
            </w:r>
            <w:proofErr w:type="gramEnd"/>
            <w:r w:rsidRPr="000E0D05">
              <w:rPr>
                <w:rFonts w:ascii="Courier New" w:hAnsi="Courier New" w:cs="Courier New"/>
                <w:bCs/>
                <w:lang w:eastAsia="de-DE"/>
              </w:rPr>
              <w:t>=f_NG_Authentication_A17(bit2oct(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)),</w:t>
            </w:r>
          </w:p>
          <w:p w14:paraId="402FE211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v_NAS_SecurityParams.KAUSF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08007B99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159252C2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297D9C78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v_NAS_SecurityParams.KDF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52E85FB7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0E0D05">
              <w:rPr>
                <w:rFonts w:ascii="Courier New" w:hAnsi="Courier New" w:cs="Courier New"/>
                <w:bCs/>
                <w:lang w:eastAsia="de-DE"/>
              </w:rPr>
              <w:t>Mac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= bit2oct(v_Mac_A17);    </w:t>
            </w:r>
          </w:p>
          <w:p w14:paraId="37ACCB32" w14:textId="07C21A6C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v_NAS_TxMsgContainer_SOR_</w:t>
            </w:r>
            <w:proofErr w:type="gramStart"/>
            <w:r w:rsidRPr="000E0D05">
              <w:rPr>
                <w:rFonts w:ascii="Courier New" w:hAnsi="Courier New" w:cs="Courier New"/>
                <w:bCs/>
                <w:lang w:eastAsia="de-DE"/>
              </w:rPr>
              <w:t>CMCI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0E0D05">
              <w:rPr>
                <w:rFonts w:ascii="Courier New" w:hAnsi="Courier New" w:cs="Courier New"/>
                <w:bCs/>
                <w:lang w:eastAsia="de-DE"/>
              </w:rPr>
              <w:t>= bit2oct(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cs_NG_SORTransparentContainerValue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, omit, int2oct(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lengthof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 + 19, 2))));</w:t>
            </w:r>
          </w:p>
          <w:p w14:paraId="7AFBFD39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0E0D05">
              <w:rPr>
                <w:rFonts w:ascii="Courier New" w:hAnsi="Courier New" w:cs="Courier New"/>
                <w:bCs/>
                <w:lang w:eastAsia="de-DE"/>
              </w:rPr>
              <w:t>PduToSend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f_Get_NG_DLNASTransport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cs_PayloadContainerType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),</w:t>
            </w:r>
          </w:p>
          <w:p w14:paraId="302E7F86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3BB082AD" w14:textId="02DF0F6D" w:rsid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cs_</w:t>
            </w:r>
            <w:proofErr w:type="gramStart"/>
            <w:r w:rsidRPr="000E0D05">
              <w:rPr>
                <w:rFonts w:ascii="Courier New" w:hAnsi="Courier New" w:cs="Courier New"/>
                <w:bCs/>
                <w:lang w:eastAsia="de-DE"/>
              </w:rPr>
              <w:t>PayloadContainer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omit,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7CD9D8F9" w14:textId="77286C76" w:rsidR="000E0D05" w:rsidRPr="0063303B" w:rsidRDefault="000E0D05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742C770A" w14:textId="77777777" w:rsidR="00257C7D" w:rsidRDefault="00257C7D" w:rsidP="00257C7D">
      <w:pPr>
        <w:spacing w:after="0"/>
        <w:rPr>
          <w:rFonts w:ascii="Arial" w:hAnsi="Arial"/>
          <w:b/>
        </w:rPr>
      </w:pPr>
    </w:p>
    <w:p w14:paraId="68DFB9DC" w14:textId="77777777" w:rsidR="00257C7D" w:rsidRDefault="00257C7D" w:rsidP="00257C7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57C7D" w14:paraId="1E2175BC" w14:textId="77777777" w:rsidTr="0078436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A027" w14:textId="425F709C" w:rsid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3FE87B89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>v_Mac_A</w:t>
            </w:r>
            <w:proofErr w:type="gramStart"/>
            <w:r w:rsidRPr="000E0D05">
              <w:rPr>
                <w:rFonts w:ascii="Courier New" w:hAnsi="Courier New" w:cs="Courier New"/>
                <w:bCs/>
                <w:lang w:eastAsia="de-DE"/>
              </w:rPr>
              <w:t>17 :</w:t>
            </w:r>
            <w:proofErr w:type="gramEnd"/>
            <w:r w:rsidRPr="000E0D05">
              <w:rPr>
                <w:rFonts w:ascii="Courier New" w:hAnsi="Courier New" w:cs="Courier New"/>
                <w:bCs/>
                <w:lang w:eastAsia="de-DE"/>
              </w:rPr>
              <w:t>=f_NG_Authentication_A17(bit2oct(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)),</w:t>
            </w:r>
          </w:p>
          <w:p w14:paraId="54D7FBD1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v_NAS_SecurityParams.KAUSF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7CE45631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ECB8AC3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41974982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v_NAS_SecurityParams.KDF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3EBE4EE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0E0D05">
              <w:rPr>
                <w:rFonts w:ascii="Courier New" w:hAnsi="Courier New" w:cs="Courier New"/>
                <w:bCs/>
                <w:lang w:eastAsia="de-DE"/>
              </w:rPr>
              <w:t>Mac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= bit2oct(v_Mac_A17);    </w:t>
            </w:r>
          </w:p>
          <w:p w14:paraId="6BBA5D18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v_NAS_TxMsgContainer_SOR_</w:t>
            </w:r>
            <w:proofErr w:type="gramStart"/>
            <w:r w:rsidRPr="000E0D05">
              <w:rPr>
                <w:rFonts w:ascii="Courier New" w:hAnsi="Courier New" w:cs="Courier New"/>
                <w:bCs/>
                <w:lang w:eastAsia="de-DE"/>
              </w:rPr>
              <w:t>CMCI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0E0D05">
              <w:rPr>
                <w:rFonts w:ascii="Courier New" w:hAnsi="Courier New" w:cs="Courier New"/>
                <w:bCs/>
                <w:lang w:eastAsia="de-DE"/>
              </w:rPr>
              <w:t>= bit2oct(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cs_NG_SORTransparentContainerValue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, omit, </w:t>
            </w:r>
            <w:r w:rsidRPr="000E0D05">
              <w:rPr>
                <w:rFonts w:ascii="Courier New" w:hAnsi="Courier New" w:cs="Courier New"/>
                <w:bCs/>
                <w:highlight w:val="green"/>
                <w:lang w:eastAsia="de-DE"/>
              </w:rPr>
              <w:t>omit /*WA#6_3_2_3 int2oct(</w:t>
            </w:r>
            <w:proofErr w:type="spellStart"/>
            <w:r w:rsidRPr="000E0D05">
              <w:rPr>
                <w:rFonts w:ascii="Courier New" w:hAnsi="Courier New" w:cs="Courier New"/>
                <w:bCs/>
                <w:highlight w:val="green"/>
                <w:lang w:eastAsia="de-DE"/>
              </w:rPr>
              <w:t>lengthof</w:t>
            </w:r>
            <w:proofErr w:type="spellEnd"/>
            <w:r w:rsidRPr="000E0D05">
              <w:rPr>
                <w:rFonts w:ascii="Courier New" w:hAnsi="Courier New" w:cs="Courier New"/>
                <w:bCs/>
                <w:highlight w:val="green"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highlight w:val="green"/>
                <w:lang w:eastAsia="de-DE"/>
              </w:rPr>
              <w:t>v_Data</w:t>
            </w:r>
            <w:proofErr w:type="spellEnd"/>
            <w:r w:rsidRPr="000E0D05">
              <w:rPr>
                <w:rFonts w:ascii="Courier New" w:hAnsi="Courier New" w:cs="Courier New"/>
                <w:bCs/>
                <w:highlight w:val="green"/>
                <w:lang w:eastAsia="de-DE"/>
              </w:rPr>
              <w:t>) + 19, 2)*/</w:t>
            </w:r>
            <w:r w:rsidRPr="000E0D05">
              <w:rPr>
                <w:rFonts w:ascii="Courier New" w:hAnsi="Courier New" w:cs="Courier New"/>
                <w:bCs/>
                <w:lang w:eastAsia="de-DE"/>
              </w:rPr>
              <w:t>)));</w:t>
            </w:r>
          </w:p>
          <w:p w14:paraId="67924B5E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0E0D05">
              <w:rPr>
                <w:rFonts w:ascii="Courier New" w:hAnsi="Courier New" w:cs="Courier New"/>
                <w:bCs/>
                <w:lang w:eastAsia="de-DE"/>
              </w:rPr>
              <w:t>PduToSend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f_Get_NG_DLNASTransport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cs_PayloadContainerType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),</w:t>
            </w:r>
          </w:p>
          <w:p w14:paraId="7262337B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626FEA5D" w14:textId="3C5DE9D3" w:rsid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cs_</w:t>
            </w:r>
            <w:proofErr w:type="gramStart"/>
            <w:r w:rsidRPr="000E0D05">
              <w:rPr>
                <w:rFonts w:ascii="Courier New" w:hAnsi="Courier New" w:cs="Courier New"/>
                <w:bCs/>
                <w:lang w:eastAsia="de-DE"/>
              </w:rPr>
              <w:t>PayloadContainer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omit,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538E88C3" w14:textId="2EAAD5E8" w:rsidR="00257C7D" w:rsidRPr="00CA4CF2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  <w:bookmarkEnd w:id="28"/>
      <w:bookmarkEnd w:id="29"/>
      <w:bookmarkEnd w:id="30"/>
      <w:bookmarkEnd w:id="32"/>
    </w:tbl>
    <w:p w14:paraId="04AE7F6C" w14:textId="77777777" w:rsidR="00257C7D" w:rsidRDefault="00257C7D" w:rsidP="00257C7D">
      <w:pPr>
        <w:spacing w:after="0"/>
        <w:rPr>
          <w:rFonts w:ascii="Arial" w:hAnsi="Arial"/>
          <w:b/>
        </w:rPr>
      </w:pPr>
    </w:p>
    <w:p w14:paraId="09B0DB72" w14:textId="67DDB418" w:rsidR="000E0D05" w:rsidRDefault="000E0D05" w:rsidP="000E0D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3" w:name="_Toc153446651"/>
      <w:r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3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E0D05" w14:paraId="191C3C80" w14:textId="77777777" w:rsidTr="00BD0D2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556A" w14:textId="77777777" w:rsidR="000E0D05" w:rsidRPr="003C0071" w:rsidRDefault="000E0D05" w:rsidP="00BD0D20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BC4" w14:textId="13A43AC7" w:rsidR="000E0D05" w:rsidRPr="003C0071" w:rsidRDefault="00E95C88" w:rsidP="00BD0D20">
            <w:pPr>
              <w:spacing w:after="0"/>
              <w:rPr>
                <w:rFonts w:ascii="Arial" w:hAnsi="Arial" w:cs="Arial"/>
              </w:rPr>
            </w:pPr>
            <w:r w:rsidRPr="00E95C88">
              <w:rPr>
                <w:rFonts w:ascii="Arial" w:hAnsi="Arial" w:cs="Arial"/>
              </w:rPr>
              <w:t>fl_TC_6_3_2_4_TestBody</w:t>
            </w:r>
          </w:p>
        </w:tc>
      </w:tr>
      <w:tr w:rsidR="000E0D05" w14:paraId="5C752352" w14:textId="77777777" w:rsidTr="00BD0D2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BC5C" w14:textId="77777777" w:rsidR="000E0D05" w:rsidRDefault="000E0D0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08AA" w14:textId="77777777" w:rsidR="000E0D05" w:rsidRPr="00BB7C12" w:rsidRDefault="000E0D05" w:rsidP="00BD0D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SOR transparent container IE’s IEI and IE length part (first 3 octets) should not be included in the Payload container IE, according to 24.501 9.11.3.39. Current implementation is encoding the IE length (2 octets) inside </w:t>
            </w:r>
            <w:proofErr w:type="spellStart"/>
            <w:r w:rsidRPr="00BB7C12">
              <w:rPr>
                <w:rFonts w:ascii="Arial" w:hAnsi="Arial" w:cs="Arial"/>
              </w:rPr>
              <w:t>cs_NG_SORTransparentContainerValue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0E0D05" w14:paraId="598C6BE4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D829" w14:textId="77777777" w:rsidR="000E0D05" w:rsidRDefault="000E0D0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486D" w14:textId="77777777" w:rsidR="000E0D05" w:rsidRPr="00BB7C12" w:rsidRDefault="000E0D05" w:rsidP="00BD0D20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lang w:val="en-SG"/>
              </w:rPr>
              <w:t xml:space="preserve">Set IE length to </w:t>
            </w:r>
            <w:r>
              <w:rPr>
                <w:b/>
                <w:bCs/>
                <w:noProof/>
                <w:lang w:val="en-SG"/>
              </w:rPr>
              <w:t xml:space="preserve">omit </w:t>
            </w:r>
            <w:r>
              <w:rPr>
                <w:noProof/>
                <w:lang w:val="en-SG"/>
              </w:rPr>
              <w:t xml:space="preserve">in calling the template </w:t>
            </w:r>
            <w:proofErr w:type="spellStart"/>
            <w:r w:rsidRPr="00BB7C12">
              <w:rPr>
                <w:rFonts w:cs="Arial"/>
              </w:rPr>
              <w:t>cs_NG_SORTransparentContainerValue</w:t>
            </w:r>
            <w:proofErr w:type="spellEnd"/>
          </w:p>
        </w:tc>
      </w:tr>
      <w:tr w:rsidR="000E0D05" w14:paraId="0FEBF84C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F20D" w14:textId="77777777" w:rsidR="000E0D05" w:rsidRDefault="000E0D0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CFF6" w14:textId="77777777" w:rsidR="000E0D05" w:rsidRDefault="000E0D05" w:rsidP="00BD0D20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SOR_CMCI_NR5GC.ttcn</w:t>
            </w:r>
          </w:p>
        </w:tc>
      </w:tr>
      <w:tr w:rsidR="000E0D05" w14:paraId="667C1CC1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2C9C" w14:textId="77777777" w:rsidR="000E0D05" w:rsidRDefault="000E0D05" w:rsidP="00BD0D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54EF" w14:textId="77777777" w:rsidR="000E0D05" w:rsidRPr="0073704E" w:rsidRDefault="000E0D05" w:rsidP="00BD0D20">
            <w:pPr>
              <w:rPr>
                <w:rFonts w:ascii="Arial" w:hAnsi="Arial"/>
                <w:highlight w:val="red"/>
              </w:rPr>
            </w:pPr>
          </w:p>
        </w:tc>
      </w:tr>
    </w:tbl>
    <w:p w14:paraId="42680057" w14:textId="77777777" w:rsidR="000E0D05" w:rsidRDefault="000E0D05" w:rsidP="000E0D05">
      <w:pPr>
        <w:spacing w:after="0"/>
        <w:rPr>
          <w:rFonts w:ascii="Arial" w:hAnsi="Arial"/>
          <w:b/>
          <w:sz w:val="32"/>
          <w:lang w:val="pt-BR"/>
        </w:rPr>
      </w:pPr>
    </w:p>
    <w:p w14:paraId="2AE1D67C" w14:textId="77777777" w:rsidR="000E0D05" w:rsidRDefault="000E0D05" w:rsidP="000E0D0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0D05" w14:paraId="2C93BC4C" w14:textId="77777777" w:rsidTr="00BD0D2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E1AC" w14:textId="39DC1537" w:rsid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5974961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Mac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= bit2oct(v_Mac_A17);</w:t>
            </w:r>
          </w:p>
          <w:p w14:paraId="68AEBD74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2A707D3" w14:textId="675A7BBA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v_NAS_TxMsgContainer_SOR_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CMCI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= bit2oct(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cs_NG_SORTransparentContainerValue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 omit, int2oct(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lengthof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 + 19, 2))));</w:t>
            </w:r>
          </w:p>
          <w:p w14:paraId="2CE3E6B8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PduToSend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f_Get_NG_DLNASTransport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cs_PayloadContainerType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),</w:t>
            </w:r>
          </w:p>
          <w:p w14:paraId="3E16FC1B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12D27ACB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PayloadContainer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omit,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2FBD6F33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SRB.send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cas_NR_SRB_NasPdu_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REQ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nr_Cell12,</w:t>
            </w:r>
          </w:p>
          <w:p w14:paraId="115FCCE0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tsc_NR_RbId_SRB2,</w:t>
            </w:r>
          </w:p>
          <w:p w14:paraId="23435C9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cs_TimingInfo_Now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6A43843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cs_NG_NAS_Request(tsc_SHT_IntegrityProtected_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Ciphered,v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_PduToSend.Msg)));</w:t>
            </w:r>
          </w:p>
          <w:p w14:paraId="3B34F64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"Step 23"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9D8944C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//The SS starts timer of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-cm timer.</w:t>
            </w:r>
          </w:p>
          <w:p w14:paraId="04BE22A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val="de-DE" w:eastAsia="de-DE"/>
              </w:rPr>
              <w:t>t_Wait.start</w:t>
            </w:r>
            <w:proofErr w:type="spellEnd"/>
            <w:r w:rsidRPr="00E95C88">
              <w:rPr>
                <w:rFonts w:ascii="Courier New" w:hAnsi="Courier New" w:cs="Courier New"/>
                <w:bCs/>
                <w:lang w:val="de-DE" w:eastAsia="de-DE"/>
              </w:rPr>
              <w:t>;</w:t>
            </w:r>
          </w:p>
          <w:p w14:paraId="0D43D150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E95C88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val="de-DE" w:eastAsia="de-DE"/>
              </w:rPr>
              <w:t>t_Sorcm.start</w:t>
            </w:r>
            <w:proofErr w:type="spellEnd"/>
            <w:r w:rsidRPr="00E95C88">
              <w:rPr>
                <w:rFonts w:ascii="Courier New" w:hAnsi="Courier New" w:cs="Courier New"/>
                <w:bCs/>
                <w:lang w:val="de-DE" w:eastAsia="de-DE"/>
              </w:rPr>
              <w:t>;</w:t>
            </w:r>
          </w:p>
          <w:p w14:paraId="7DC19478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r w:rsidRPr="00E95C88">
              <w:rPr>
                <w:rFonts w:ascii="Courier New" w:hAnsi="Courier New" w:cs="Courier New"/>
                <w:bCs/>
                <w:lang w:eastAsia="de-DE"/>
              </w:rPr>
              <w:t>//@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"Step 24"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669B87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//The UE transmits an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ULInformationTransfer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message carrying acknowledgement of successful reception of the steering of roaming information</w:t>
            </w:r>
          </w:p>
          <w:p w14:paraId="20D61388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SRB.receive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car_NR_SRB_NasPdu_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IND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nr_Cell12, tsc_NR_RbId_SRB2,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cr_NG_NAS_Ind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tsc_SHT_IntegrityProtected_Ciphered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))) -&gt; value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v_ReceivedAsp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; // @sic R5s201387 Baseline Moving sic@  @sic R5s210026 sic@</w:t>
            </w:r>
          </w:p>
          <w:p w14:paraId="4FB816A1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if (not f_Check_NG_ULNASTransport(v_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ReceivedAsp.Signalling.Nas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[0].Pdu.Msg,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cr_PayloadContainerType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), omit)) {</w:t>
            </w:r>
          </w:p>
          <w:p w14:paraId="6449109A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SetVerdictFailOrInconc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__FILE__, __LINE__, "UL NAS Transport Message Failed");</w:t>
            </w:r>
          </w:p>
          <w:p w14:paraId="620ED649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E3F8F6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t_Wait.timeout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76D36F1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"Step 25-34b3a1"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3E16AD4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CounterSOR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='0002'O;//@sic R5s230605 sic@</w:t>
            </w:r>
          </w:p>
          <w:p w14:paraId="09CC387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TsorcmTimer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:=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'0A'O;</w:t>
            </w:r>
          </w:p>
          <w:p w14:paraId="7A9EBA7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v_Length_PlmnID_AccessTechId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v_PlmnID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v_AccessTechId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v_SORInfo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v_Length_SOR_CMCI_contents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v_Length_SOR_CMCI_rule_contents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v_TsorcmTimer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v_CriterionType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v_CriterionValue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;//@sic R5s230605 sic@</w:t>
            </w:r>
          </w:p>
          <w:p w14:paraId="36655362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SecurityParams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= f_NR5GC_Security_Get();</w:t>
            </w:r>
          </w:p>
          <w:p w14:paraId="683CA7BF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v_Mac_A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17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=f_NG_Authentication_A17(bit2oct(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)),</w:t>
            </w:r>
          </w:p>
          <w:p w14:paraId="79FC3FB9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v_NAS_SecurityParams.KAUSF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D25874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03C39E5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029F1B0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v_NAS_SecurityParams.KDF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2CDC625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Mac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= bit2oct(v_Mac_A17);</w:t>
            </w:r>
          </w:p>
          <w:p w14:paraId="1DB65192" w14:textId="4D3F33DA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v_NAS_TxMsgContainer_SOR_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CMCI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= bit2oct(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cs_NG_SORTransparentContainerValue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 omit, int2oct(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lengthof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 + 19, 2))));</w:t>
            </w:r>
          </w:p>
          <w:p w14:paraId="766418F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PduToSend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f_Get_NG_DLNASTransport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cs_PayloadContainerType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),</w:t>
            </w:r>
          </w:p>
          <w:p w14:paraId="791EAE2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290BA95E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PayloadContainer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omit,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4B26A410" w14:textId="3F6D5297" w:rsid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t_Sorcm.stop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34EE1476" w14:textId="36CA6CC2" w:rsidR="000E0D05" w:rsidRPr="0063303B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3AAB89C0" w14:textId="77777777" w:rsidR="000E0D05" w:rsidRDefault="000E0D05" w:rsidP="000E0D05">
      <w:pPr>
        <w:spacing w:after="0"/>
        <w:rPr>
          <w:rFonts w:ascii="Arial" w:hAnsi="Arial"/>
          <w:b/>
        </w:rPr>
      </w:pPr>
    </w:p>
    <w:p w14:paraId="61D051EE" w14:textId="77777777" w:rsidR="000E0D05" w:rsidRDefault="000E0D05" w:rsidP="000E0D0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0D05" w14:paraId="39E303A8" w14:textId="77777777" w:rsidTr="00BD0D2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3043" w14:textId="600643B8" w:rsid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75D15C6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Mac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= bit2oct(v_Mac_A17);</w:t>
            </w:r>
          </w:p>
          <w:p w14:paraId="7BD3BC6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4EFB089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v_NAS_TxMsgContainer_SOR_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CMCI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= bit2oct(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cs_NG_SORTransparentContainerValue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omit, </w:t>
            </w:r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omit /*WA#6_3_2_4 int2oct(</w:t>
            </w:r>
            <w:proofErr w:type="spellStart"/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lengthof</w:t>
            </w:r>
            <w:proofErr w:type="spellEnd"/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(</w:t>
            </w:r>
            <w:proofErr w:type="spellStart"/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v_Data</w:t>
            </w:r>
            <w:proofErr w:type="spellEnd"/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) + 19, 2)*/</w:t>
            </w:r>
            <w:r w:rsidRPr="00E95C88">
              <w:rPr>
                <w:rFonts w:ascii="Courier New" w:hAnsi="Courier New" w:cs="Courier New"/>
                <w:bCs/>
                <w:lang w:eastAsia="de-DE"/>
              </w:rPr>
              <w:t>)));</w:t>
            </w:r>
          </w:p>
          <w:p w14:paraId="7A5427A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PduToSend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f_Get_NG_DLNASTransport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cs_PayloadContainerType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),</w:t>
            </w:r>
          </w:p>
          <w:p w14:paraId="0981E7C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57A529BC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PayloadContainer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omit,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763F01D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SRB.send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cas_NR_SRB_NasPdu_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REQ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nr_Cell12,</w:t>
            </w:r>
          </w:p>
          <w:p w14:paraId="6A366833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tsc_NR_RbId_SRB2,</w:t>
            </w:r>
          </w:p>
          <w:p w14:paraId="4448574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cs_TimingInfo_Now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2649F898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cs_NG_NAS_Request(tsc_SHT_IntegrityProtected_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Ciphered,v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_PduToSend.Msg)));</w:t>
            </w:r>
          </w:p>
          <w:p w14:paraId="7ED2ADF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"Step 23"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368D942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//The SS starts timer of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-cm timer.</w:t>
            </w:r>
          </w:p>
          <w:p w14:paraId="1863B4FC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val="de-DE" w:eastAsia="de-DE"/>
              </w:rPr>
              <w:t>t_Wait.start</w:t>
            </w:r>
            <w:proofErr w:type="spellEnd"/>
            <w:r w:rsidRPr="00E95C88">
              <w:rPr>
                <w:rFonts w:ascii="Courier New" w:hAnsi="Courier New" w:cs="Courier New"/>
                <w:bCs/>
                <w:lang w:val="de-DE" w:eastAsia="de-DE"/>
              </w:rPr>
              <w:t>;</w:t>
            </w:r>
          </w:p>
          <w:p w14:paraId="4422F2B3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E95C88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val="de-DE" w:eastAsia="de-DE"/>
              </w:rPr>
              <w:t>t_Sorcm.start</w:t>
            </w:r>
            <w:proofErr w:type="spellEnd"/>
            <w:r w:rsidRPr="00E95C88">
              <w:rPr>
                <w:rFonts w:ascii="Courier New" w:hAnsi="Courier New" w:cs="Courier New"/>
                <w:bCs/>
                <w:lang w:val="de-DE" w:eastAsia="de-DE"/>
              </w:rPr>
              <w:t>;</w:t>
            </w:r>
          </w:p>
          <w:p w14:paraId="0BC59DF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r w:rsidRPr="00E95C88">
              <w:rPr>
                <w:rFonts w:ascii="Courier New" w:hAnsi="Courier New" w:cs="Courier New"/>
                <w:bCs/>
                <w:lang w:eastAsia="de-DE"/>
              </w:rPr>
              <w:t>//@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"Step 24"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74AA809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//The UE transmits an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ULInformationTransfer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message carrying acknowledgement of successful reception of the steering of roaming information</w:t>
            </w:r>
          </w:p>
          <w:p w14:paraId="461D32CB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SRB.receive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car_NR_SRB_NasPdu_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IND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nr_Cell12, tsc_NR_RbId_SRB2,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cr_NG_NAS_Ind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tsc_SHT_IntegrityProtected_Ciphered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))) -&gt; value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v_ReceivedAsp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; // @sic R5s201387 Baseline Moving sic@  @sic R5s210026 sic@</w:t>
            </w:r>
          </w:p>
          <w:p w14:paraId="69326132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if (not f_Check_NG_ULNASTransport(v_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ReceivedAsp.Signalling.Nas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[0].Pdu.Msg,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cr_PayloadContainerType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), omit)) {</w:t>
            </w:r>
          </w:p>
          <w:p w14:paraId="4CC7B7FE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SetVerdictFailOrInconc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__FILE__, __LINE__, "UL NAS Transport Message Failed");</w:t>
            </w:r>
          </w:p>
          <w:p w14:paraId="24EA7CA4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52BC7299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t_Wait.timeout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22853B50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"Step 25-34b3a1"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C413CD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CounterSOR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='0002'O;//@sic R5s230605 sic@</w:t>
            </w:r>
          </w:p>
          <w:p w14:paraId="1DC7B03E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TsorcmTimer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:=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'0A'O;</w:t>
            </w:r>
          </w:p>
          <w:p w14:paraId="10C0ED8E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v_Length_PlmnID_AccessTechId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v_PlmnID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v_AccessTechId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v_SORInfo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v_Length_SOR_CMCI_contents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v_Length_SOR_CMCI_rule_contents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v_TsorcmTimer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v_CriterionType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v_CriterionValue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;//@sic R5s230605 sic@</w:t>
            </w:r>
          </w:p>
          <w:p w14:paraId="54660872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SecurityParams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= f_NR5GC_Security_Get();</w:t>
            </w:r>
          </w:p>
          <w:p w14:paraId="695EEF8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v_Mac_A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17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=f_NG_Authentication_A17(bit2oct(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)),</w:t>
            </w:r>
          </w:p>
          <w:p w14:paraId="7A180061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v_NAS_SecurityParams.KAUSF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05D3907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205AB9A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390A530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v_NAS_SecurityParams.KDF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F1E0FC1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Mac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= bit2oct(v_Mac_A17);</w:t>
            </w:r>
          </w:p>
          <w:p w14:paraId="6F4F5FD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v_NAS_TxMsgContainer_SOR_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CMCI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>= bit2oct(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cs_NG_SORTransparentContainerValue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omit, </w:t>
            </w:r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omit /*WA#6_3_2_4 int2oct(</w:t>
            </w:r>
            <w:proofErr w:type="spellStart"/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lengthof</w:t>
            </w:r>
            <w:proofErr w:type="spellEnd"/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(</w:t>
            </w:r>
            <w:proofErr w:type="spellStart"/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v_Data</w:t>
            </w:r>
            <w:proofErr w:type="spellEnd"/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) + 19, 2)*/</w:t>
            </w:r>
            <w:r w:rsidRPr="00E95C88">
              <w:rPr>
                <w:rFonts w:ascii="Courier New" w:hAnsi="Courier New" w:cs="Courier New"/>
                <w:bCs/>
                <w:lang w:eastAsia="de-DE"/>
              </w:rPr>
              <w:t>)));</w:t>
            </w:r>
          </w:p>
          <w:p w14:paraId="531C975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PduToSend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f_Get_NG_DLNASTransport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cs_PayloadContainerType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),</w:t>
            </w:r>
          </w:p>
          <w:p w14:paraId="0AE6D58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549A4541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</w:t>
            </w:r>
            <w:proofErr w:type="gramStart"/>
            <w:r w:rsidRPr="00E95C88">
              <w:rPr>
                <w:rFonts w:ascii="Courier New" w:hAnsi="Courier New" w:cs="Courier New"/>
                <w:bCs/>
                <w:lang w:eastAsia="de-DE"/>
              </w:rPr>
              <w:t>PayloadContainer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omit,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6B60D404" w14:textId="3D5FA4B5" w:rsid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t_Sorcm.stop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0FE406BC" w14:textId="3E372F64" w:rsidR="000E0D05" w:rsidRPr="00CA4CF2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2CC8AB18" w14:textId="77777777" w:rsidR="00257C7D" w:rsidRPr="006D7BDA" w:rsidRDefault="00257C7D" w:rsidP="006D7BDA"/>
    <w:sectPr w:rsidR="00257C7D" w:rsidRPr="006D7BD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374B9" w14:textId="77777777" w:rsidR="00AF5CB1" w:rsidRDefault="00AF5CB1">
      <w:r>
        <w:separator/>
      </w:r>
    </w:p>
  </w:endnote>
  <w:endnote w:type="continuationSeparator" w:id="0">
    <w:p w14:paraId="64E248BC" w14:textId="77777777" w:rsidR="00AF5CB1" w:rsidRDefault="00AF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B12D9" w14:textId="77777777" w:rsidR="007E7E12" w:rsidRDefault="007E7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0B4A5" w14:textId="77777777" w:rsidR="007E7E12" w:rsidRDefault="007E7E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CEEEA" w14:textId="77777777" w:rsidR="007E7E12" w:rsidRDefault="007E7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DB0F7" w14:textId="77777777" w:rsidR="00AF5CB1" w:rsidRDefault="00AF5CB1">
      <w:r>
        <w:separator/>
      </w:r>
    </w:p>
  </w:footnote>
  <w:footnote w:type="continuationSeparator" w:id="0">
    <w:p w14:paraId="3FB7E859" w14:textId="77777777" w:rsidR="00AF5CB1" w:rsidRDefault="00AF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2A1A2804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7E7E12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7DECC2" wp14:editId="21F097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66892938"/>
                          </w:sdtPr>
                          <w:sdtContent>
                            <w:p w14:paraId="0668F702" w14:textId="59CC75F6" w:rsidR="007E7E12" w:rsidRPr="00A11327" w:rsidRDefault="007E7E1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7DECC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9vuOt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66892938"/>
                    </w:sdtPr>
                    <w:sdtContent>
                      <w:p w14:paraId="0668F702" w14:textId="59CC75F6" w:rsidR="007E7E12" w:rsidRPr="00A11327" w:rsidRDefault="007E7E1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3B362" w14:textId="768BFD72" w:rsidR="007E7E12" w:rsidRDefault="007E7E1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386E836" wp14:editId="19874BB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0E6A26FA" w14:textId="49B9E9C1" w:rsidR="007E7E12" w:rsidRPr="00A11327" w:rsidRDefault="007E7E1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86E83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eUTMwIAAGIEAAAOAAAAZHJzL2Uyb0RvYy54bWysVMGO2jAQvVfqP1i+lwDbZStEWFFWVJXQ&#10;7kpQ7bEyjgORHI9lGxL69X12CNtue6p6MRPP+M3Mmzf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1oXlE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E6A26FA" w14:textId="49B9E9C1" w:rsidR="007E7E12" w:rsidRPr="00A11327" w:rsidRDefault="007E7E1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A0902" w14:textId="74EC6283" w:rsidR="007E7E12" w:rsidRDefault="007E7E1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B8C2790" wp14:editId="3AD68F6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20736852"/>
                          </w:sdtPr>
                          <w:sdtContent>
                            <w:p w14:paraId="65269E66" w14:textId="73BF0960" w:rsidR="007E7E12" w:rsidRPr="00A11327" w:rsidRDefault="007E7E1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C279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20736852"/>
                    </w:sdtPr>
                    <w:sdtContent>
                      <w:p w14:paraId="65269E66" w14:textId="73BF0960" w:rsidR="007E7E12" w:rsidRPr="00A11327" w:rsidRDefault="007E7E1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6F6AED3" w:rsidR="00695808" w:rsidRDefault="007E7E1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09DAB7E" wp14:editId="4BC8EE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9264914"/>
                          </w:sdtPr>
                          <w:sdtContent>
                            <w:p w14:paraId="6E1D2CA3" w14:textId="7148EA7A" w:rsidR="007E7E12" w:rsidRPr="00A11327" w:rsidRDefault="007E7E1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9DAB7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C7V9/9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9264914"/>
                    </w:sdtPr>
                    <w:sdtContent>
                      <w:p w14:paraId="6E1D2CA3" w14:textId="7148EA7A" w:rsidR="007E7E12" w:rsidRPr="00A11327" w:rsidRDefault="007E7E1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288AE49B" w:rsidR="00695808" w:rsidRDefault="00695808">
    <w:pPr>
      <w:pStyle w:val="Header"/>
      <w:tabs>
        <w:tab w:val="right" w:pos="9639"/>
      </w:tabs>
    </w:pPr>
    <w:r>
      <w:tab/>
    </w:r>
    <w:r w:rsidR="007E7E12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370E48C" wp14:editId="4CFCD1A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70587363"/>
                          </w:sdtPr>
                          <w:sdtContent>
                            <w:p w14:paraId="10466E59" w14:textId="4213C52F" w:rsidR="007E7E12" w:rsidRPr="00A11327" w:rsidRDefault="007E7E1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70E48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fr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j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R0K36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70587363"/>
                    </w:sdtPr>
                    <w:sdtContent>
                      <w:p w14:paraId="10466E59" w14:textId="4213C52F" w:rsidR="007E7E12" w:rsidRPr="00A11327" w:rsidRDefault="007E7E1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0B943B49" w:rsidR="00695808" w:rsidRDefault="007E7E1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0B30C07" wp14:editId="7FE13E5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73044879"/>
                          </w:sdtPr>
                          <w:sdtContent>
                            <w:p w14:paraId="130D91CB" w14:textId="6449C939" w:rsidR="007E7E12" w:rsidRPr="00A11327" w:rsidRDefault="007E7E1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B30C0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v7nJ1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73044879"/>
                    </w:sdtPr>
                    <w:sdtContent>
                      <w:p w14:paraId="130D91CB" w14:textId="6449C939" w:rsidR="007E7E12" w:rsidRPr="00A11327" w:rsidRDefault="007E7E1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093F"/>
    <w:rsid w:val="000339D8"/>
    <w:rsid w:val="00033C59"/>
    <w:rsid w:val="00040BAC"/>
    <w:rsid w:val="000415E5"/>
    <w:rsid w:val="00045309"/>
    <w:rsid w:val="000579F6"/>
    <w:rsid w:val="00067513"/>
    <w:rsid w:val="0008307F"/>
    <w:rsid w:val="00095A97"/>
    <w:rsid w:val="0009779D"/>
    <w:rsid w:val="000A461F"/>
    <w:rsid w:val="000A6394"/>
    <w:rsid w:val="000A6DCD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E0D05"/>
    <w:rsid w:val="000F05A6"/>
    <w:rsid w:val="00110E0E"/>
    <w:rsid w:val="00115AB7"/>
    <w:rsid w:val="00125003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57C7D"/>
    <w:rsid w:val="0026004D"/>
    <w:rsid w:val="00261D81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E7A79"/>
    <w:rsid w:val="002F425A"/>
    <w:rsid w:val="00300A0F"/>
    <w:rsid w:val="00300A5B"/>
    <w:rsid w:val="00305409"/>
    <w:rsid w:val="00314C5F"/>
    <w:rsid w:val="00325739"/>
    <w:rsid w:val="003379F6"/>
    <w:rsid w:val="003413AB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A31A5"/>
    <w:rsid w:val="003B66EF"/>
    <w:rsid w:val="003C4D4D"/>
    <w:rsid w:val="003E1A36"/>
    <w:rsid w:val="003E235E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C07BC"/>
    <w:rsid w:val="004C63DD"/>
    <w:rsid w:val="004D2284"/>
    <w:rsid w:val="005141D9"/>
    <w:rsid w:val="0051580D"/>
    <w:rsid w:val="00516556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2D74"/>
    <w:rsid w:val="005A5A9C"/>
    <w:rsid w:val="005E2C44"/>
    <w:rsid w:val="005E56F4"/>
    <w:rsid w:val="00621188"/>
    <w:rsid w:val="00622486"/>
    <w:rsid w:val="006257ED"/>
    <w:rsid w:val="0063325D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D58"/>
    <w:rsid w:val="006C5486"/>
    <w:rsid w:val="006D7BDA"/>
    <w:rsid w:val="006E21FB"/>
    <w:rsid w:val="006E5904"/>
    <w:rsid w:val="006E7C27"/>
    <w:rsid w:val="006F1B18"/>
    <w:rsid w:val="006F4AD0"/>
    <w:rsid w:val="00723B13"/>
    <w:rsid w:val="0073066D"/>
    <w:rsid w:val="00732F5A"/>
    <w:rsid w:val="00734645"/>
    <w:rsid w:val="0074081F"/>
    <w:rsid w:val="00743CC2"/>
    <w:rsid w:val="0074552A"/>
    <w:rsid w:val="00745C21"/>
    <w:rsid w:val="00754736"/>
    <w:rsid w:val="00760B80"/>
    <w:rsid w:val="0076150F"/>
    <w:rsid w:val="00771F32"/>
    <w:rsid w:val="0077675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E7E12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70EE7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6C4B"/>
    <w:rsid w:val="00973773"/>
    <w:rsid w:val="00975727"/>
    <w:rsid w:val="00975DEC"/>
    <w:rsid w:val="009777D9"/>
    <w:rsid w:val="0098422A"/>
    <w:rsid w:val="009861EE"/>
    <w:rsid w:val="00991B88"/>
    <w:rsid w:val="009A5753"/>
    <w:rsid w:val="009A579D"/>
    <w:rsid w:val="009B13F9"/>
    <w:rsid w:val="009C5B9C"/>
    <w:rsid w:val="009D53BE"/>
    <w:rsid w:val="009D545A"/>
    <w:rsid w:val="009E3297"/>
    <w:rsid w:val="009E4B4C"/>
    <w:rsid w:val="009F4828"/>
    <w:rsid w:val="009F562A"/>
    <w:rsid w:val="009F734F"/>
    <w:rsid w:val="00A0564D"/>
    <w:rsid w:val="00A22558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AF1D3E"/>
    <w:rsid w:val="00AF5CB1"/>
    <w:rsid w:val="00B0233C"/>
    <w:rsid w:val="00B03E98"/>
    <w:rsid w:val="00B05011"/>
    <w:rsid w:val="00B12DDE"/>
    <w:rsid w:val="00B258BB"/>
    <w:rsid w:val="00B349F0"/>
    <w:rsid w:val="00B36D49"/>
    <w:rsid w:val="00B37FA6"/>
    <w:rsid w:val="00B53EED"/>
    <w:rsid w:val="00B56630"/>
    <w:rsid w:val="00B61F5A"/>
    <w:rsid w:val="00B65467"/>
    <w:rsid w:val="00B67B97"/>
    <w:rsid w:val="00B8065E"/>
    <w:rsid w:val="00B822A8"/>
    <w:rsid w:val="00B87461"/>
    <w:rsid w:val="00B968C8"/>
    <w:rsid w:val="00BA2388"/>
    <w:rsid w:val="00BA3EC5"/>
    <w:rsid w:val="00BA51D9"/>
    <w:rsid w:val="00BB5DFC"/>
    <w:rsid w:val="00BB7C12"/>
    <w:rsid w:val="00BD1967"/>
    <w:rsid w:val="00BD279D"/>
    <w:rsid w:val="00BD6BB8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A3F1F"/>
    <w:rsid w:val="00DA4CBE"/>
    <w:rsid w:val="00DB2C64"/>
    <w:rsid w:val="00DB3990"/>
    <w:rsid w:val="00DB3B9F"/>
    <w:rsid w:val="00DC1313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4898"/>
    <w:rsid w:val="00E35060"/>
    <w:rsid w:val="00E50DF1"/>
    <w:rsid w:val="00E53BB2"/>
    <w:rsid w:val="00E62624"/>
    <w:rsid w:val="00E67EAD"/>
    <w:rsid w:val="00E81F64"/>
    <w:rsid w:val="00E87946"/>
    <w:rsid w:val="00E9177E"/>
    <w:rsid w:val="00E93810"/>
    <w:rsid w:val="00E95C88"/>
    <w:rsid w:val="00EA51E8"/>
    <w:rsid w:val="00EB09B7"/>
    <w:rsid w:val="00EB394A"/>
    <w:rsid w:val="00EB397C"/>
    <w:rsid w:val="00EC6DB7"/>
    <w:rsid w:val="00EE7D7C"/>
    <w:rsid w:val="00F02F66"/>
    <w:rsid w:val="00F2302A"/>
    <w:rsid w:val="00F25D98"/>
    <w:rsid w:val="00F2700A"/>
    <w:rsid w:val="00F300FB"/>
    <w:rsid w:val="00F53192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0D0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7E7E1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E7E12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E7E12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4823B-240D-47BF-8AF7-DD34916AE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823</Words>
  <Characters>10494</Characters>
  <Application>Microsoft Office Word</Application>
  <DocSecurity>0</DocSecurity>
  <Lines>87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10</cp:revision>
  <cp:lastPrinted>1900-01-01T00:00:00Z</cp:lastPrinted>
  <dcterms:created xsi:type="dcterms:W3CDTF">2023-12-14T11:31:00Z</dcterms:created>
  <dcterms:modified xsi:type="dcterms:W3CDTF">2023-12-14T11:44:00Z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2023-12-14T11:30:58Z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bb701f5f-2fab-48cd-abb9-5bd16adae559</vt:lpwstr>
  </property>
  <property fmtid="{D5CDD505-2E9C-101B-9397-08002B2CF9AE}" pid="27" name="MSIP_Label_9764cdcd-3664-4d05-9615-7cbf65a4f0a8_ContentBits">
    <vt:lpwstr>0</vt:lpwstr>
  </property>
</Properties>
</file>