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16B" w:rsidRDefault="004D016B" w:rsidP="004D01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bookmarkStart w:id="0" w:name="_GoBack"/>
        <w:bookmarkEnd w:id="0"/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R5s240001</w:t>
        </w:r>
      </w:fldSimple>
    </w:p>
    <w:p w:rsidR="004D016B" w:rsidRDefault="004D016B" w:rsidP="004D01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016B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016B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016B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c>
          <w:tcPr>
            <w:tcW w:w="142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D016B" w:rsidRPr="00410371" w:rsidRDefault="004D016B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D016B" w:rsidRDefault="004D016B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016B" w:rsidRPr="00410371" w:rsidRDefault="004D016B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3293</w:t>
              </w:r>
            </w:fldSimple>
          </w:p>
        </w:tc>
        <w:tc>
          <w:tcPr>
            <w:tcW w:w="709" w:type="dxa"/>
          </w:tcPr>
          <w:p w:rsidR="004D016B" w:rsidRDefault="004D016B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D016B" w:rsidRPr="00410371" w:rsidRDefault="004D016B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D016B" w:rsidRDefault="004D016B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D016B" w:rsidRPr="00410371" w:rsidRDefault="004D016B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016B" w:rsidRPr="00F25D98" w:rsidRDefault="004D016B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016B" w:rsidTr="00BD0D20">
        <w:tc>
          <w:tcPr>
            <w:tcW w:w="9641" w:type="dxa"/>
            <w:gridSpan w:val="9"/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016B" w:rsidRDefault="004D016B" w:rsidP="004D01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016B" w:rsidTr="00BD0D20">
        <w:tc>
          <w:tcPr>
            <w:tcW w:w="2835" w:type="dxa"/>
          </w:tcPr>
          <w:p w:rsidR="004D016B" w:rsidRDefault="004D016B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D016B" w:rsidRDefault="004D016B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016B" w:rsidRDefault="004D016B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016B" w:rsidRDefault="004D016B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D016B" w:rsidRDefault="004D016B" w:rsidP="004D01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016B" w:rsidTr="00BD0D20">
        <w:tc>
          <w:tcPr>
            <w:tcW w:w="9640" w:type="dxa"/>
            <w:gridSpan w:val="11"/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Default="004D016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f_NR_CellInfo_SetSIB1_v1700_IEs</w:t>
              </w:r>
            </w:fldSimple>
          </w:p>
        </w:tc>
      </w:tr>
      <w:tr w:rsidR="004D016B" w:rsidTr="00BD0D20">
        <w:tc>
          <w:tcPr>
            <w:tcW w:w="1843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c>
          <w:tcPr>
            <w:tcW w:w="1843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016B" w:rsidRDefault="004D016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D016B" w:rsidTr="00BD0D20">
        <w:tc>
          <w:tcPr>
            <w:tcW w:w="1843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016B" w:rsidRDefault="001367B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D016B">
              <w:fldChar w:fldCharType="begin"/>
            </w:r>
            <w:r w:rsidR="004D016B">
              <w:instrText xml:space="preserve"> DOCPROPERTY  SourceIfTsg  \* MERGEFORMAT </w:instrText>
            </w:r>
            <w:r w:rsidR="004D016B">
              <w:fldChar w:fldCharType="end"/>
            </w:r>
          </w:p>
        </w:tc>
      </w:tr>
      <w:tr w:rsidR="004D016B" w:rsidTr="00BD0D20">
        <w:tc>
          <w:tcPr>
            <w:tcW w:w="1843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c>
          <w:tcPr>
            <w:tcW w:w="1843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D016B" w:rsidRDefault="004D016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D016B" w:rsidRDefault="004D016B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016B" w:rsidRDefault="004D016B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016B" w:rsidRDefault="004D016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2023-12-11</w:t>
              </w:r>
            </w:fldSimple>
          </w:p>
        </w:tc>
      </w:tr>
      <w:tr w:rsidR="004D016B" w:rsidTr="00BD0D20">
        <w:tc>
          <w:tcPr>
            <w:tcW w:w="1843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016B" w:rsidRDefault="004D016B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D016B" w:rsidRDefault="004D016B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D016B" w:rsidRDefault="004D016B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016B" w:rsidRDefault="004D016B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016B" w:rsidRDefault="004D016B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D016B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D016B" w:rsidRDefault="004D016B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D016B" w:rsidRDefault="004D016B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016B" w:rsidRPr="007C2097" w:rsidRDefault="004D016B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016B" w:rsidTr="00BD0D20">
        <w:tc>
          <w:tcPr>
            <w:tcW w:w="1843" w:type="dxa"/>
          </w:tcPr>
          <w:p w:rsidR="004D016B" w:rsidRDefault="004D016B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D016B" w:rsidRDefault="004D016B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function : f_NR_CellInfo_SetSIB1_v1700_IEs in 23wk49, systemInformationBlockType1.nonCriticalExtension.nonCriticalExtension.nonCriticalExtension  := p_SIB1_v1700_IEs is getting set . </w:t>
            </w:r>
          </w:p>
          <w:p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>But this assignment leads to other IEs from systemInformationBlockType1.nonCriticalExtension and systemInformationBlockType1.nonCriticalExtension. nonCriticalExtension left uninitialized. this needs to be corrected.</w:t>
            </w: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>All the IEs inside systemInformationBlockType1.nonCriticalExtension and systemInformationBlockType1.nonCriticalExtension. nonCriticalExtension are initialized.</w:t>
            </w: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16B" w:rsidRPr="004D016B" w:rsidRDefault="004D016B" w:rsidP="004D016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Pr="004D016B" w:rsidRDefault="004D016B" w:rsidP="004D016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D016B">
              <w:rPr>
                <w:noProof/>
              </w:rPr>
              <w:t>Runtime exception TemplateConversionException will be seen during execution</w:t>
            </w:r>
          </w:p>
        </w:tc>
      </w:tr>
      <w:tr w:rsidR="004D016B" w:rsidTr="00BD0D20">
        <w:tc>
          <w:tcPr>
            <w:tcW w:w="2694" w:type="dxa"/>
            <w:gridSpan w:val="2"/>
          </w:tcPr>
          <w:p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016B" w:rsidRDefault="004D016B" w:rsidP="004D0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8.1.1.2.4.NR5GC</w:t>
            </w: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016B" w:rsidRDefault="004D016B" w:rsidP="004D0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16B" w:rsidRDefault="004D016B" w:rsidP="004D0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16B" w:rsidRDefault="004D016B" w:rsidP="004D0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16B" w:rsidRDefault="004D016B" w:rsidP="004D016B">
            <w:pPr>
              <w:pStyle w:val="CRCoverPage"/>
              <w:spacing w:after="0"/>
              <w:rPr>
                <w:noProof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16B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016B" w:rsidRPr="008863B9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D016B" w:rsidRPr="008863B9" w:rsidRDefault="004D016B" w:rsidP="004D0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16B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16B" w:rsidRDefault="004D016B" w:rsidP="004D0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16B" w:rsidRDefault="004D016B" w:rsidP="004D0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320325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4D016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016B" w:rsidRPr="00AE0458">
        <w:rPr>
          <w:rFonts w:ascii="Arial" w:hAnsi="Arial" w:cs="Arial"/>
          <w:iCs/>
        </w:rPr>
        <w:t>Table of Contents</w:t>
      </w:r>
      <w:r w:rsidR="004D016B">
        <w:tab/>
      </w:r>
      <w:r w:rsidR="004D016B">
        <w:fldChar w:fldCharType="begin"/>
      </w:r>
      <w:r w:rsidR="004D016B">
        <w:instrText xml:space="preserve"> PAGEREF _Toc153203257 \h </w:instrText>
      </w:r>
      <w:r w:rsidR="004D016B">
        <w:fldChar w:fldCharType="separate"/>
      </w:r>
      <w:r w:rsidR="004D016B">
        <w:t>2</w:t>
      </w:r>
      <w:r w:rsidR="004D016B">
        <w:fldChar w:fldCharType="end"/>
      </w:r>
    </w:p>
    <w:p w:rsidR="004D016B" w:rsidRDefault="004D016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E045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E04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_Toc153203258 \h </w:instrText>
      </w:r>
      <w:r>
        <w:fldChar w:fldCharType="separate"/>
      </w:r>
      <w:r>
        <w:t>2</w:t>
      </w:r>
      <w:r>
        <w:fldChar w:fldCharType="end"/>
      </w:r>
    </w:p>
    <w:p w:rsidR="004D016B" w:rsidRDefault="004D016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E04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E04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_Toc153203259 \h </w:instrText>
      </w:r>
      <w:r>
        <w:fldChar w:fldCharType="separate"/>
      </w:r>
      <w:r>
        <w:t>2</w:t>
      </w:r>
      <w:r>
        <w:fldChar w:fldCharType="end"/>
      </w:r>
    </w:p>
    <w:p w:rsidR="004D016B" w:rsidRDefault="004D016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E045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E0458">
        <w:rPr>
          <w:rFonts w:cs="Arial"/>
          <w:b/>
          <w:bCs/>
          <w:color w:val="000000"/>
          <w:lang w:val="en-US" w:eastAsia="en-GB"/>
        </w:rPr>
        <w:t>Change to the Function f_NR_CellInfo_SetSIB1_v1700_IEs</w:t>
      </w:r>
      <w:r>
        <w:tab/>
      </w:r>
      <w:r>
        <w:fldChar w:fldCharType="begin"/>
      </w:r>
      <w:r>
        <w:instrText xml:space="preserve"> PAGEREF _Toc153203260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3203258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D016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203259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20326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2DC5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3B2DC5" w:rsidRPr="00DE3DE9">
        <w:rPr>
          <w:rFonts w:cs="Arial"/>
          <w:b/>
          <w:bCs/>
          <w:color w:val="000000"/>
          <w:lang w:val="en-US" w:eastAsia="en-GB"/>
        </w:rPr>
        <w:t>f_NR_CellInfo_SetSIB1_v1700_IEs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28204A" w:rsidP="00206ED0">
            <w:pPr>
              <w:pStyle w:val="CRCoverPage"/>
              <w:spacing w:after="0"/>
              <w:rPr>
                <w:noProof/>
              </w:rPr>
            </w:pPr>
            <w:r w:rsidRPr="0028204A">
              <w:t>f_NR_CellInfo_SetSIB1_v1700_IEs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A58" w:rsidRDefault="008A3A58" w:rsidP="008A3A58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function : </w:t>
            </w:r>
            <w:r w:rsidRPr="0084594A">
              <w:rPr>
                <w:rFonts w:cs="Arial"/>
                <w:b/>
                <w:noProof/>
              </w:rPr>
              <w:t>f_NR_CellInfo_SetSIB1_v1700_IEs</w:t>
            </w:r>
            <w:r>
              <w:rPr>
                <w:rFonts w:cs="Arial"/>
                <w:noProof/>
              </w:rPr>
              <w:t xml:space="preserve"> in 23wk49, </w:t>
            </w:r>
            <w:r w:rsidRPr="009C1025">
              <w:rPr>
                <w:rFonts w:cs="Arial"/>
                <w:noProof/>
              </w:rPr>
              <w:t xml:space="preserve">systemInformationBlockType1.nonCriticalExtension.nonCriticalExtension.nonCriticalExtension </w:t>
            </w:r>
            <w:r>
              <w:rPr>
                <w:rFonts w:cs="Arial"/>
                <w:noProof/>
              </w:rPr>
              <w:t xml:space="preserve"> := </w:t>
            </w:r>
            <w:r w:rsidRPr="00720AE1">
              <w:rPr>
                <w:rFonts w:cs="Arial"/>
                <w:noProof/>
              </w:rPr>
              <w:t>p_SIB1_v1700_IEs</w:t>
            </w:r>
            <w:r>
              <w:rPr>
                <w:rFonts w:cs="Arial"/>
                <w:noProof/>
              </w:rPr>
              <w:t xml:space="preserve"> is getting set . </w:t>
            </w:r>
          </w:p>
          <w:p w:rsidR="00D41A34" w:rsidRDefault="00D41A34" w:rsidP="008A3A58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E31A3" w:rsidRPr="00803546" w:rsidRDefault="008A3A58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But this assignment leads to other IEs from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 xml:space="preserve"> and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>.</w:t>
            </w:r>
            <w:r w:rsidRPr="00720AE1">
              <w:rPr>
                <w:rFonts w:cs="Arial"/>
                <w:noProof/>
              </w:rPr>
              <w:t xml:space="preserve"> nonCriticalExtension</w:t>
            </w:r>
            <w:r>
              <w:rPr>
                <w:rFonts w:cs="Arial"/>
                <w:noProof/>
              </w:rPr>
              <w:t xml:space="preserve"> left uninitialized</w:t>
            </w:r>
            <w:r w:rsidRPr="00E66C0C">
              <w:rPr>
                <w:rFonts w:cs="Arial"/>
                <w:noProof/>
              </w:rPr>
              <w:t>. this needs to be corrected.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46" w:rsidRPr="006316B2" w:rsidRDefault="00E32E92" w:rsidP="00E13853">
            <w:pPr>
              <w:pStyle w:val="CRCoverPage"/>
              <w:spacing w:after="0"/>
              <w:rPr>
                <w:noProof/>
              </w:rPr>
            </w:pPr>
            <w:r w:rsidRPr="007520C3">
              <w:rPr>
                <w:rFonts w:cs="Arial"/>
                <w:noProof/>
              </w:rPr>
              <w:t xml:space="preserve">All the IEs inside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 xml:space="preserve"> and </w:t>
            </w:r>
            <w:r w:rsidRPr="00720AE1">
              <w:rPr>
                <w:rFonts w:cs="Arial"/>
                <w:noProof/>
              </w:rPr>
              <w:t>systemInformationBlockType1.nonCriticalExtension</w:t>
            </w:r>
            <w:r>
              <w:rPr>
                <w:rFonts w:cs="Arial"/>
                <w:noProof/>
              </w:rPr>
              <w:t>.</w:t>
            </w:r>
            <w:r w:rsidRPr="00720AE1">
              <w:rPr>
                <w:rFonts w:cs="Arial"/>
                <w:noProof/>
              </w:rPr>
              <w:t xml:space="preserve"> nonCriticalExtension</w:t>
            </w:r>
            <w:r>
              <w:rPr>
                <w:rFonts w:cs="Arial"/>
                <w:noProof/>
              </w:rPr>
              <w:t xml:space="preserve"> </w:t>
            </w:r>
            <w:r w:rsidRPr="007520C3">
              <w:rPr>
                <w:rFonts w:cs="Arial"/>
                <w:noProof/>
              </w:rPr>
              <w:t>are initialized.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CD70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70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D70CA">
              <w:rPr>
                <w:rFonts w:ascii="Arial" w:hAnsi="Arial" w:cs="Arial"/>
                <w:lang w:eastAsia="en-GB"/>
              </w:rPr>
              <w:t>\develop\Common\NR\</w:t>
            </w:r>
            <w:proofErr w:type="spellStart"/>
            <w:r w:rsidRPr="00CD70CA">
              <w:rPr>
                <w:rFonts w:ascii="Arial" w:hAnsi="Arial" w:cs="Arial"/>
                <w:lang w:eastAsia="en-GB"/>
              </w:rPr>
              <w:t>NR_CellInfo.ttcn</w:t>
            </w:r>
            <w:proofErr w:type="spellEnd"/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function f_NR_CellInfo_SetSIB1_v1700_IEs(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SIB1_v1700_IEs p_SIB1_v1700_IEs  ) runs on NR_BASE_PTC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R5-237351 sic@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(p_SIB1_v1700_IEs)) {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v_NR_CellInfo.Sysinfo.BcchInfo.SIB1.message_.c1.systemInformationBlockType1.nonCriticalExtension.nonCriticalExtension.nonCriticalExtension := 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(p_SIB1_v1700_IEs);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(isvalue(v_NR_CellInfo.Sysinfo.BcchInfo.SIB1.message_.c1.systemInformationBlockType1.nonCriticalExtension.nonCriticalExtension)) {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v_NR_CellInfo.Sysinfo.BcchInfo.SIB1.message_.c1.systemInformationBlockType1.nonCriticalExtension.nonCriticalExtension.nonCriticalExtension := omit;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10FC7" w:rsidRPr="00010FC7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F79CF" w:rsidRPr="00850B74" w:rsidRDefault="00010FC7" w:rsidP="0001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0FC7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  <w:r w:rsidR="008053F8">
              <w:rPr>
                <w:rFonts w:ascii="Courier New" w:hAnsi="Courier New" w:cs="Courier New"/>
                <w:color w:val="000000"/>
                <w:lang w:eastAsia="de-DE"/>
              </w:rPr>
              <w:t>s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f_NR_CellInfo_SetSIB1_v1700_IEs(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(omit) SIB1_v1700_IEs p_SIB1_v1700_IEs  ) runs on NR_BASE_PTC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R5-237351 sic@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(p_SIB1_v1700_IEs)) {</w:t>
            </w:r>
          </w:p>
          <w:p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v_NR_CellInfo.Sysinfo.BcchInfo.SIB1.message_.c1.systemInformationBlockType1.nonCriticalExtension.idleModeMeasurementsEUTRA_r16 := omit; //WA#WI=1227492_Start</w:t>
            </w:r>
          </w:p>
          <w:p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v_NR_CellInfo.Sysinfo.BcchInfo.SIB1.message_.c1.systemInformationBlockType1.nonCriticalExtension.idleModeMeasurementsNR_r16 := omit;</w:t>
            </w:r>
          </w:p>
          <w:p w:rsidR="00544056" w:rsidRPr="00E62B0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v_NR_CellInfo.Sysinfo.BcchInfo.SIB1.message_.c1.systemInformationBlockType1.nonCriticalExtension.posSI_SchedulingInfo_r16 := omit;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2B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v_NR_CellInfo.Sysinfo.BcchInfo.SIB1.message_.c1.systemInformationBlockType1.nonCriticalExtension.nonCriticalExtension.uac_BarringInfo_v1630 := omit; //WA#WI=1227492_End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v_NR_CellInfo.Sysinfo.BcchInfo.SIB1.message_.c1.systemInformationBlockType1.nonCriticalExtension.nonCriticalExtension.nonCriticalExtension := 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(p_SIB1_v1700_IEs);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(isvalue(v_NR_CellInfo.Sysinfo.BcchInfo.SIB1.message_.c1.systemInformationBlockType1.nonCriticalExtension.nonCriticalExtension)) {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v_NR_CellInfo.Sysinfo.BcchInfo.SIB1.message_.c1.systemInformationBlockType1.nonCriticalExtension.nonCriticalExtension.nonCriticalExtension := omit;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4056" w:rsidRPr="00544056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F79CF" w:rsidRPr="00F212AA" w:rsidRDefault="00544056" w:rsidP="005440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DE5" w:rsidRDefault="003D3DE5">
      <w:r>
        <w:separator/>
      </w:r>
    </w:p>
  </w:endnote>
  <w:endnote w:type="continuationSeparator" w:id="0">
    <w:p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DE5" w:rsidRDefault="003D3DE5">
      <w:r>
        <w:separator/>
      </w:r>
    </w:p>
  </w:footnote>
  <w:footnote w:type="continuationSeparator" w:id="0">
    <w:p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95246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H4VU7HTV54JD-1231737843-1097</_dlc_DocId>
    <_dlc_DocIdUrl xmlns="05fef6b6-48ff-4793-a586-dff4857ec2fd">
      <Url>https://sharepoint.rsint.net/teams/MRT_Dev/_layouts/15/DocIdRedir.aspx?ID=H4VU7HTV54JD-1231737843-1097</Url>
      <Description>H4VU7HTV54JD-1231737843-1097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56D0BEAA-DA77-4ECE-91EA-28B8745E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456</Words>
  <Characters>6396</Characters>
  <Application>Microsoft Office Word</Application>
  <DocSecurity>0</DocSecurity>
  <Lines>53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2023-12-11T16:07:00Z</dcterms:created>
  <dcterms:modified xsi:type="dcterms:W3CDTF">2023-12-11T16:20:00Z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5f0672af-81c6-4de0-a92e-f71ef1978a57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