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BEC84" w14:textId="77777777" w:rsidR="00B51DA4" w:rsidRDefault="00B51DA4" w:rsidP="00B51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R5s230864</w:t>
        </w:r>
      </w:fldSimple>
    </w:p>
    <w:p w14:paraId="660D5F97" w14:textId="77777777" w:rsidR="00B51DA4" w:rsidRDefault="00B51DA4" w:rsidP="00B51D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1DA4" w14:paraId="1CA0FDA4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0351" w14:textId="77777777" w:rsidR="00B51DA4" w:rsidRDefault="00B51DA4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1DA4" w14:paraId="17EEBF49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F2D6E" w14:textId="77777777" w:rsidR="00B51DA4" w:rsidRDefault="00B51DA4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1DA4" w14:paraId="07BF24C8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D23B1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44DC3BB8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AF2BA36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E943D" w14:textId="77777777" w:rsidR="00B51DA4" w:rsidRPr="00410371" w:rsidRDefault="00B51DA4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1E9D434" w14:textId="77777777" w:rsidR="00B51DA4" w:rsidRDefault="00B51DA4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ECC3E" w14:textId="77777777" w:rsidR="00B51DA4" w:rsidRPr="00410371" w:rsidRDefault="00B51DA4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3270</w:t>
              </w:r>
            </w:fldSimple>
          </w:p>
        </w:tc>
        <w:tc>
          <w:tcPr>
            <w:tcW w:w="709" w:type="dxa"/>
          </w:tcPr>
          <w:p w14:paraId="356E624E" w14:textId="77777777" w:rsidR="00B51DA4" w:rsidRDefault="00B51DA4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E26DF" w14:textId="77777777" w:rsidR="00B51DA4" w:rsidRPr="00410371" w:rsidRDefault="00B51DA4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E61F5E" w14:textId="77777777" w:rsidR="00B51DA4" w:rsidRDefault="00B51DA4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E1145" w14:textId="77777777" w:rsidR="00B51DA4" w:rsidRPr="00410371" w:rsidRDefault="00B51DA4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F95FC7" w14:textId="77777777"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14:paraId="2815263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BE74C" w14:textId="77777777"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14:paraId="6DDACD72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75954" w14:textId="77777777" w:rsidR="00B51DA4" w:rsidRPr="00F25D98" w:rsidRDefault="00B51DA4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1DA4" w14:paraId="25E75CAB" w14:textId="77777777" w:rsidTr="006F1ABB">
        <w:tc>
          <w:tcPr>
            <w:tcW w:w="9641" w:type="dxa"/>
            <w:gridSpan w:val="9"/>
          </w:tcPr>
          <w:p w14:paraId="7E0877C3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AC418" w14:textId="77777777" w:rsidR="00B51DA4" w:rsidRDefault="00B51DA4" w:rsidP="00B51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1DA4" w14:paraId="3B1AF81C" w14:textId="77777777" w:rsidTr="006F1ABB">
        <w:tc>
          <w:tcPr>
            <w:tcW w:w="2835" w:type="dxa"/>
          </w:tcPr>
          <w:p w14:paraId="5EA19A7E" w14:textId="77777777" w:rsidR="00B51DA4" w:rsidRDefault="00B51DA4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B0C270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204DC1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3C3BF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96009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361775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EA358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D3783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87A6E8" w14:textId="77777777" w:rsidR="00B51DA4" w:rsidRDefault="00B51DA4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AD1E3F" w14:textId="77777777" w:rsidR="00B51DA4" w:rsidRDefault="00B51DA4" w:rsidP="00B51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1DA4" w14:paraId="276B30A6" w14:textId="77777777" w:rsidTr="006F1ABB">
        <w:tc>
          <w:tcPr>
            <w:tcW w:w="9640" w:type="dxa"/>
            <w:gridSpan w:val="11"/>
          </w:tcPr>
          <w:p w14:paraId="506E02B8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1E605FFD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6280B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B22BB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redcap test case 6.1.2.27</w:t>
              </w:r>
            </w:fldSimple>
          </w:p>
        </w:tc>
      </w:tr>
      <w:tr w:rsidR="00B51DA4" w14:paraId="01B13DC6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24F30B8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CEB71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19C4B542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79B81BE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CFAF6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51DA4" w14:paraId="7CAF010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A6A5FF2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F9EE1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1DA4" w14:paraId="158F2B0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0C6EA24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1524D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5F17BBD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072FB05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4C73B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2C092A" w14:textId="77777777" w:rsidR="00B51DA4" w:rsidRDefault="00B51DA4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844DD" w14:textId="77777777" w:rsidR="00B51DA4" w:rsidRDefault="00B51DA4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7307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2023-11-20</w:t>
              </w:r>
            </w:fldSimple>
          </w:p>
        </w:tc>
      </w:tr>
      <w:tr w:rsidR="00B51DA4" w14:paraId="4399F3C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C8E3865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635E2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E0BF9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BE2660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2FF54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1EBFDB1C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B322E" w14:textId="77777777" w:rsidR="00B51DA4" w:rsidRDefault="00B51DA4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0CA5C" w14:textId="77777777" w:rsidR="00B51DA4" w:rsidRDefault="00B51DA4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FCF03" w14:textId="77777777" w:rsidR="00B51DA4" w:rsidRDefault="00B51DA4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58AA6" w14:textId="77777777" w:rsidR="00B51DA4" w:rsidRDefault="00B51DA4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4ACA4" w14:textId="77777777" w:rsidR="00B51DA4" w:rsidRDefault="00B51DA4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51DA4" w14:paraId="11DFB5F0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45783F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2CFC5" w14:textId="77777777" w:rsidR="00B51DA4" w:rsidRDefault="00B51DA4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98BF6" w14:textId="77777777" w:rsidR="00B51DA4" w:rsidRDefault="00B51DA4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CB3C93" w14:textId="77777777" w:rsidR="00B51DA4" w:rsidRPr="007C2097" w:rsidRDefault="00B51DA4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1DA4" w14:paraId="0DD8CF3A" w14:textId="77777777" w:rsidTr="006F1ABB">
        <w:tc>
          <w:tcPr>
            <w:tcW w:w="1843" w:type="dxa"/>
          </w:tcPr>
          <w:p w14:paraId="4E536645" w14:textId="77777777" w:rsidR="00B51DA4" w:rsidRDefault="00B51DA4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733BD" w14:textId="77777777" w:rsidR="00B51DA4" w:rsidRDefault="00B51DA4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740AC7AA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29765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E7C9" w14:textId="77777777"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 w:rsidRPr="001727CF">
              <w:rPr>
                <w:noProof/>
              </w:rPr>
              <w:t>1.</w:t>
            </w:r>
            <w:r>
              <w:rPr>
                <w:noProof/>
              </w:rPr>
              <w:t xml:space="preserve"> As per </w:t>
            </w:r>
            <w:r w:rsidRPr="009F2665">
              <w:rPr>
                <w:lang w:eastAsia="fr-FR"/>
              </w:rPr>
              <w:t xml:space="preserve">Table 6.1.2.27.3.3-4: </w:t>
            </w:r>
            <w:r w:rsidRPr="009F2665">
              <w:rPr>
                <w:i/>
                <w:iCs/>
                <w:lang w:eastAsia="fr-FR"/>
              </w:rPr>
              <w:t>SIB4</w:t>
            </w:r>
            <w:r w:rsidRPr="009F2665">
              <w:rPr>
                <w:lang w:eastAsia="fr-FR"/>
              </w:rPr>
              <w:t xml:space="preserve"> for NR Cell 1</w:t>
            </w:r>
            <w:r>
              <w:rPr>
                <w:lang w:eastAsia="fr-FR"/>
              </w:rPr>
              <w:t xml:space="preserve">, </w:t>
            </w:r>
            <w:r w:rsidRPr="009F2665">
              <w:t>redCapAccessAllowed-r17</w:t>
            </w:r>
            <w:r>
              <w:t xml:space="preserve"> </w:t>
            </w:r>
            <w:r>
              <w:rPr>
                <w:lang w:val="en-US"/>
              </w:rPr>
              <w:t xml:space="preserve">is not present within interfreqcarrierfreqlist-v1700 IE but current TTCN implementation has omitted both IEs which is incorrect because as per TS 38.331, </w:t>
            </w:r>
            <w:r>
              <w:t xml:space="preserve">clause 5.2.2.4.5, </w:t>
            </w:r>
            <w:r>
              <w:rPr>
                <w:lang w:val="en-US"/>
              </w:rPr>
              <w:t>UE would meet a condition(</w:t>
            </w:r>
            <w:r w:rsidRPr="00E621E3">
              <w:rPr>
                <w:highlight w:val="yellow"/>
                <w:lang w:val="en-US"/>
              </w:rPr>
              <w:t>3</w:t>
            </w:r>
            <w:r>
              <w:rPr>
                <w:lang w:val="en-US"/>
              </w:rPr>
              <w:t xml:space="preserve">) if </w:t>
            </w:r>
            <w:r>
              <w:rPr>
                <w:i/>
                <w:iCs/>
                <w:lang w:val="en-US"/>
              </w:rPr>
              <w:t>interfreqcarrierfreqlist-v1700</w:t>
            </w:r>
            <w:r>
              <w:rPr>
                <w:lang w:val="en-US"/>
              </w:rPr>
              <w:t xml:space="preserve"> is also absent, and thus UE would select </w:t>
            </w:r>
            <w:r w:rsidRPr="003C7D30">
              <w:rPr>
                <w:lang w:val="en-US"/>
              </w:rPr>
              <w:t xml:space="preserve">the first frequency band in the </w:t>
            </w:r>
            <w:proofErr w:type="spellStart"/>
            <w:r w:rsidRPr="003C7D30">
              <w:rPr>
                <w:lang w:val="en-US"/>
              </w:rPr>
              <w:t>frequencyBandList</w:t>
            </w:r>
            <w:proofErr w:type="spellEnd"/>
            <w:r w:rsidRPr="003C7D30">
              <w:rPr>
                <w:lang w:val="en-US"/>
              </w:rPr>
              <w:t xml:space="preserve"> </w:t>
            </w:r>
            <w:r>
              <w:rPr>
                <w:lang w:val="en-US"/>
              </w:rPr>
              <w:t>defeating the test purpose here. i.e.,</w:t>
            </w:r>
          </w:p>
          <w:p w14:paraId="0CB71205" w14:textId="77777777" w:rsidR="00B51DA4" w:rsidRDefault="00B51DA4" w:rsidP="00B51DA4">
            <w:r>
              <w:t>[TS 38.331, clause 5.2.2.4.5]</w:t>
            </w:r>
          </w:p>
          <w:p w14:paraId="663AF100" w14:textId="77777777" w:rsidR="00B51DA4" w:rsidRDefault="00B51DA4" w:rsidP="00B51DA4">
            <w:pPr>
              <w:rPr>
                <w:rFonts w:ascii="Calibri" w:hAnsi="Calibri" w:cs="Calibri"/>
                <w:sz w:val="22"/>
                <w:szCs w:val="22"/>
                <w14:ligatures w14:val="standardContextual"/>
              </w:rPr>
            </w:pPr>
            <w:r>
              <w:t xml:space="preserve">Upon receiving </w:t>
            </w:r>
            <w:r>
              <w:rPr>
                <w:i/>
                <w:iCs/>
              </w:rPr>
              <w:t>SIB4</w:t>
            </w:r>
            <w:r>
              <w:t xml:space="preserve"> the UE shall:</w:t>
            </w:r>
          </w:p>
          <w:p w14:paraId="7E3C8D20" w14:textId="77777777" w:rsidR="00B51DA4" w:rsidRDefault="00B51DA4" w:rsidP="00B51DA4">
            <w:pPr>
              <w:pStyle w:val="B1"/>
            </w:pPr>
            <w:r>
              <w:t>1&gt;  if in RRC_IDLE, or in RRC_INACTIVE or in RRC_CONNECTED while T311 is running:</w:t>
            </w:r>
          </w:p>
          <w:p w14:paraId="73FEF5B0" w14:textId="77777777" w:rsidR="00B51DA4" w:rsidRDefault="00B51DA4" w:rsidP="00B51DA4">
            <w:pPr>
              <w:pStyle w:val="B2"/>
            </w:pPr>
            <w:r>
              <w:t xml:space="preserve">2&gt;  for each entry in the </w:t>
            </w:r>
            <w:proofErr w:type="spellStart"/>
            <w:r>
              <w:rPr>
                <w:i/>
                <w:iCs/>
              </w:rPr>
              <w:t>interFreqCarrierFreqList</w:t>
            </w:r>
            <w:proofErr w:type="spellEnd"/>
            <w:r>
              <w:t>:</w:t>
            </w:r>
          </w:p>
          <w:p w14:paraId="172464E4" w14:textId="77777777" w:rsidR="00B51DA4" w:rsidRDefault="00B51DA4" w:rsidP="00B51DA4">
            <w:pPr>
              <w:pStyle w:val="B3"/>
            </w:pPr>
            <w:r>
              <w:t xml:space="preserve">3&gt;  if the UE is not a </w:t>
            </w:r>
            <w:proofErr w:type="spellStart"/>
            <w:r>
              <w:t>RedCap</w:t>
            </w:r>
            <w:proofErr w:type="spellEnd"/>
            <w:r>
              <w:t xml:space="preserve"> UE; or</w:t>
            </w:r>
          </w:p>
          <w:p w14:paraId="6A3F2D5B" w14:textId="77777777" w:rsidR="00B51DA4" w:rsidRDefault="00B51DA4" w:rsidP="00B51DA4">
            <w:pPr>
              <w:pStyle w:val="B3"/>
            </w:pPr>
            <w:r>
              <w:rPr>
                <w:highlight w:val="yellow"/>
              </w:rPr>
              <w:t xml:space="preserve">3&gt;  if the UE is a </w:t>
            </w:r>
            <w:proofErr w:type="spellStart"/>
            <w:r>
              <w:rPr>
                <w:highlight w:val="yellow"/>
              </w:rPr>
              <w:t>RedCap</w:t>
            </w:r>
            <w:proofErr w:type="spellEnd"/>
            <w:r>
              <w:rPr>
                <w:highlight w:val="yellow"/>
              </w:rPr>
              <w:t xml:space="preserve"> UE and the </w:t>
            </w:r>
            <w:r>
              <w:rPr>
                <w:b/>
                <w:bCs/>
                <w:i/>
                <w:iCs/>
                <w:highlight w:val="yellow"/>
              </w:rPr>
              <w:t>interFreqCarrierFreqList-v1700</w:t>
            </w:r>
            <w:r>
              <w:rPr>
                <w:highlight w:val="yellow"/>
              </w:rPr>
              <w:t xml:space="preserve"> is absent; or</w:t>
            </w:r>
          </w:p>
          <w:p w14:paraId="14BBF48C" w14:textId="77777777" w:rsidR="00B51DA4" w:rsidRDefault="00B51DA4" w:rsidP="00B51DA4">
            <w:pPr>
              <w:pStyle w:val="B3"/>
            </w:pPr>
            <w:r>
              <w:t xml:space="preserve">3&gt;  if the UE is a </w:t>
            </w:r>
            <w:proofErr w:type="spellStart"/>
            <w:r>
              <w:t>RedCap</w:t>
            </w:r>
            <w:proofErr w:type="spellEnd"/>
            <w:r>
              <w:t xml:space="preserve"> UE and </w:t>
            </w:r>
            <w:proofErr w:type="spellStart"/>
            <w:r>
              <w:rPr>
                <w:i/>
                <w:iCs/>
              </w:rPr>
              <w:t>redCapAccessAllowed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present in </w:t>
            </w:r>
            <w:r>
              <w:rPr>
                <w:i/>
                <w:iCs/>
              </w:rPr>
              <w:t>interFreqCarrierFreqList-v1700</w:t>
            </w:r>
            <w:r>
              <w:t>:</w:t>
            </w:r>
          </w:p>
          <w:p w14:paraId="09A15556" w14:textId="77777777" w:rsidR="00B51DA4" w:rsidRDefault="00B51DA4" w:rsidP="00B51DA4">
            <w:pPr>
              <w:pStyle w:val="B4"/>
            </w:pPr>
            <w:r>
              <w:rPr>
                <w:highlight w:val="yellow"/>
              </w:rPr>
              <w:t xml:space="preserve">4&gt;  select the first frequency band in the </w:t>
            </w:r>
            <w:proofErr w:type="spellStart"/>
            <w:r>
              <w:rPr>
                <w:i/>
                <w:iCs/>
                <w:highlight w:val="yellow"/>
              </w:rPr>
              <w:t>frequencyBandList</w:t>
            </w:r>
            <w:proofErr w:type="spellEnd"/>
            <w:r>
              <w:rPr>
                <w:highlight w:val="yellow"/>
              </w:rPr>
              <w:t>, and</w:t>
            </w:r>
            <w:r>
              <w:rPr>
                <w:i/>
                <w:iCs/>
                <w:highlight w:val="yellow"/>
              </w:rPr>
              <w:t xml:space="preserve"> </w:t>
            </w:r>
            <w:proofErr w:type="spellStart"/>
            <w:r>
              <w:rPr>
                <w:i/>
                <w:iCs/>
                <w:highlight w:val="yellow"/>
              </w:rPr>
              <w:t>frequencyBandListSUL</w:t>
            </w:r>
            <w:proofErr w:type="spellEnd"/>
            <w:r>
              <w:rPr>
                <w:highlight w:val="yellow"/>
              </w:rPr>
              <w:t xml:space="preserve">, if present, which the UE supports and for which the UE supports at least one of the </w:t>
            </w:r>
            <w:proofErr w:type="spellStart"/>
            <w:r>
              <w:rPr>
                <w:i/>
                <w:iCs/>
                <w:highlight w:val="yellow"/>
              </w:rPr>
              <w:t>additionalSpectrumEmission</w:t>
            </w:r>
            <w:proofErr w:type="spellEnd"/>
            <w:r>
              <w:rPr>
                <w:highlight w:val="yellow"/>
              </w:rPr>
              <w:t xml:space="preserve"> values in</w:t>
            </w:r>
            <w:r>
              <w:rPr>
                <w:i/>
                <w:iCs/>
                <w:highlight w:val="yellow"/>
              </w:rPr>
              <w:t xml:space="preserve"> NR-NS-</w:t>
            </w:r>
            <w:proofErr w:type="spellStart"/>
            <w:r>
              <w:rPr>
                <w:i/>
                <w:iCs/>
                <w:highlight w:val="yellow"/>
              </w:rPr>
              <w:t>PmaxList</w:t>
            </w:r>
            <w:proofErr w:type="spellEnd"/>
            <w:r>
              <w:rPr>
                <w:highlight w:val="yellow"/>
              </w:rPr>
              <w:t>, if present:</w:t>
            </w:r>
          </w:p>
          <w:p w14:paraId="0D5379BF" w14:textId="77777777"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14:paraId="56723C06" w14:textId="77777777" w:rsidR="00B51DA4" w:rsidRDefault="00B51DA4" w:rsidP="00B51DA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2. SIB4 template </w:t>
            </w:r>
            <w:r w:rsidRPr="007818E1">
              <w:rPr>
                <w:noProof/>
              </w:rPr>
              <w:t>interFreqCarrierFreqList</w:t>
            </w:r>
            <w:r>
              <w:rPr>
                <w:noProof/>
              </w:rPr>
              <w:t xml:space="preserve"> has two elements but second element is not being updated accordingly.</w:t>
            </w:r>
          </w:p>
          <w:p w14:paraId="77758F63" w14:textId="77777777" w:rsidR="00B51DA4" w:rsidRPr="00BE21B5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3. </w:t>
            </w:r>
            <w:r>
              <w:rPr>
                <w:noProof/>
              </w:rPr>
              <w:t xml:space="preserve">Tempate </w:t>
            </w:r>
            <w:r w:rsidRPr="009E0C77">
              <w:rPr>
                <w:noProof/>
              </w:rPr>
              <w:t>cs_InterFreqCarrierFreqInfo_v1700_Def</w:t>
            </w:r>
            <w:r>
              <w:rPr>
                <w:noProof/>
              </w:rPr>
              <w:t xml:space="preserve"> input parameter needs to modify to control the presence/absence of </w:t>
            </w:r>
            <w:r w:rsidRPr="00F73268">
              <w:rPr>
                <w:noProof/>
              </w:rPr>
              <w:t>redCapAccessAllowed_r17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73268">
              <w:rPr>
                <w:noProof/>
              </w:rPr>
              <w:t>IE</w:t>
            </w:r>
            <w:r>
              <w:rPr>
                <w:noProof/>
              </w:rPr>
              <w:t xml:space="preserve"> within </w:t>
            </w:r>
            <w:r w:rsidRPr="009E5716">
              <w:t>InterFreqCarrierFreqInfo_v1700</w:t>
            </w:r>
            <w:r>
              <w:t xml:space="preserve"> IE.</w:t>
            </w:r>
          </w:p>
        </w:tc>
      </w:tr>
      <w:tr w:rsidR="00B51DA4" w14:paraId="0650C72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ACAF4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8D8C5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0665099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4BE84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DB342" w14:textId="77777777" w:rsidR="00B51DA4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 w:rsidRPr="007818E1">
              <w:rPr>
                <w:noProof/>
              </w:rPr>
              <w:t>1.</w:t>
            </w:r>
            <w:r>
              <w:rPr>
                <w:noProof/>
              </w:rPr>
              <w:t xml:space="preserve"> Corrected the TTCN implementation in else case just to omit </w:t>
            </w:r>
            <w:r w:rsidRPr="009F2665">
              <w:t>redCapAccessAllowed-r17</w:t>
            </w:r>
            <w:r>
              <w:t xml:space="preserve"> but enable the root element </w:t>
            </w:r>
            <w:r>
              <w:rPr>
                <w:lang w:val="en-US"/>
              </w:rPr>
              <w:t xml:space="preserve">interfreqcarrierfreqlist-v1700 presence by using the updated template implementation of </w:t>
            </w:r>
            <w:r w:rsidRPr="009E0C77">
              <w:rPr>
                <w:noProof/>
              </w:rPr>
              <w:t>cs_InterFreqCarrierFreqInfo_v1700_Def</w:t>
            </w:r>
            <w:r>
              <w:rPr>
                <w:lang w:val="en-US"/>
              </w:rPr>
              <w:t>.</w:t>
            </w:r>
          </w:p>
          <w:p w14:paraId="3D12B4A2" w14:textId="77777777" w:rsidR="00B51DA4" w:rsidRDefault="00B51DA4" w:rsidP="00B51DA4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 Added second element entry as well for both if and else cases.</w:t>
            </w:r>
          </w:p>
          <w:p w14:paraId="11A87389" w14:textId="77777777" w:rsidR="00B51DA4" w:rsidRPr="00C53CBA" w:rsidRDefault="00B51DA4" w:rsidP="00B51DA4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>
              <w:rPr>
                <w:noProof/>
              </w:rPr>
              <w:t xml:space="preserve">Updated </w:t>
            </w:r>
            <w:r w:rsidRPr="00F73268">
              <w:rPr>
                <w:noProof/>
              </w:rPr>
              <w:t>p_RedCapAccessAllowed with default value as omit</w:t>
            </w:r>
            <w:r>
              <w:rPr>
                <w:noProof/>
              </w:rPr>
              <w:t xml:space="preserve"> inorder to use it to control the presence/absence of </w:t>
            </w:r>
            <w:r w:rsidRPr="00F73268">
              <w:rPr>
                <w:noProof/>
              </w:rPr>
              <w:t>redCapAccessAllowed_r17 IE.</w:t>
            </w:r>
          </w:p>
        </w:tc>
      </w:tr>
      <w:tr w:rsidR="00B51DA4" w14:paraId="710B32C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AFE2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15CA1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5D820F7A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7CF2A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5434" w14:textId="77777777" w:rsidR="00B51DA4" w:rsidRPr="00D268E5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51DA4" w14:paraId="58358AEB" w14:textId="77777777" w:rsidTr="006F1ABB">
        <w:tc>
          <w:tcPr>
            <w:tcW w:w="2694" w:type="dxa"/>
            <w:gridSpan w:val="2"/>
          </w:tcPr>
          <w:p w14:paraId="6198AB30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C318C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3576FE75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F4904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0EAA7" w14:textId="77777777" w:rsidR="00B51DA4" w:rsidRPr="00D268E5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t>6.1.2.27.NR5GC</w:t>
            </w:r>
          </w:p>
        </w:tc>
      </w:tr>
      <w:tr w:rsidR="00B51DA4" w14:paraId="59CC13C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C96A9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CA829" w14:textId="77777777" w:rsidR="00B51DA4" w:rsidRDefault="00B51DA4" w:rsidP="00B5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DA4" w14:paraId="2DFF0B7B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5578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E9B76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3EC08E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6DD463" w14:textId="77777777" w:rsidR="00B51DA4" w:rsidRDefault="00B51DA4" w:rsidP="00B5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BAC5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691A512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4773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9D17B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63932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D0103" w14:textId="77777777" w:rsidR="00B51DA4" w:rsidRDefault="00B51DA4" w:rsidP="00B5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CC5BB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65B22A6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8242E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0B87A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1E9E6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704A2" w14:textId="77777777" w:rsidR="00B51DA4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979CB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0B8CCFD0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7A18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5F243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BE4CF" w14:textId="77777777" w:rsidR="00B51DA4" w:rsidRDefault="00B51DA4" w:rsidP="00B5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75A553" w14:textId="77777777" w:rsidR="00B51DA4" w:rsidRDefault="00B51DA4" w:rsidP="00B5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44FF9" w14:textId="77777777" w:rsidR="00B51DA4" w:rsidRDefault="00B51DA4" w:rsidP="00B5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DA4" w14:paraId="40CC899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1590" w14:textId="77777777" w:rsidR="00B51DA4" w:rsidRDefault="00B51DA4" w:rsidP="00B51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0F539" w14:textId="77777777" w:rsidR="00B51DA4" w:rsidRDefault="00B51DA4" w:rsidP="00B51DA4">
            <w:pPr>
              <w:pStyle w:val="CRCoverPage"/>
              <w:spacing w:after="0"/>
              <w:rPr>
                <w:noProof/>
              </w:rPr>
            </w:pPr>
          </w:p>
        </w:tc>
      </w:tr>
      <w:tr w:rsidR="00B51DA4" w14:paraId="3E4748DE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71F54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99934" w14:textId="77777777" w:rsidR="00B51DA4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1DA4" w:rsidRPr="008863B9" w14:paraId="6474B9A5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3497C" w14:textId="77777777" w:rsidR="00B51DA4" w:rsidRPr="008863B9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E6F5E9" w14:textId="77777777" w:rsidR="00B51DA4" w:rsidRPr="008863B9" w:rsidRDefault="00B51DA4" w:rsidP="00B51D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1DA4" w14:paraId="12D87710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2CC26" w14:textId="77777777" w:rsidR="00B51DA4" w:rsidRDefault="00B51DA4" w:rsidP="00B5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ECC83" w14:textId="77777777" w:rsidR="00B51DA4" w:rsidRDefault="00B51DA4" w:rsidP="00B5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C6081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EF77A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8C927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5139429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9C218" w14:textId="77777777" w:rsidR="00B51DA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51DA4" w:rsidRPr="009D6C41">
        <w:rPr>
          <w:rFonts w:ascii="Arial" w:hAnsi="Arial" w:cs="Arial"/>
          <w:iCs/>
        </w:rPr>
        <w:t>Table of Contents</w:t>
      </w:r>
      <w:r w:rsidR="00B51DA4">
        <w:tab/>
      </w:r>
      <w:r w:rsidR="00B51DA4">
        <w:fldChar w:fldCharType="begin"/>
      </w:r>
      <w:r w:rsidR="00B51DA4">
        <w:instrText xml:space="preserve"> PAGEREF _Toc151394299 \h </w:instrText>
      </w:r>
      <w:r w:rsidR="00B51DA4">
        <w:fldChar w:fldCharType="separate"/>
      </w:r>
      <w:r w:rsidR="00B51DA4">
        <w:t>3</w:t>
      </w:r>
      <w:r w:rsidR="00B51DA4">
        <w:fldChar w:fldCharType="end"/>
      </w:r>
    </w:p>
    <w:p w14:paraId="0D480643" w14:textId="77777777" w:rsidR="00B51DA4" w:rsidRDefault="00B51DA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6C4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6C4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_Toc151394300 \h </w:instrText>
      </w:r>
      <w:r>
        <w:fldChar w:fldCharType="separate"/>
      </w:r>
      <w:r>
        <w:t>4</w:t>
      </w:r>
      <w:r>
        <w:fldChar w:fldCharType="end"/>
      </w:r>
    </w:p>
    <w:p w14:paraId="1F24EF6A" w14:textId="77777777" w:rsidR="00B51DA4" w:rsidRDefault="00B51DA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6C4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6C4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_Toc151394301 \h </w:instrText>
      </w:r>
      <w:r>
        <w:fldChar w:fldCharType="separate"/>
      </w:r>
      <w:r>
        <w:t>5</w:t>
      </w:r>
      <w:r>
        <w:fldChar w:fldCharType="end"/>
      </w:r>
    </w:p>
    <w:p w14:paraId="67017C63" w14:textId="77777777" w:rsidR="00B51DA4" w:rsidRDefault="00B51DA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C4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6C41">
        <w:rPr>
          <w:rFonts w:cs="Arial"/>
          <w:b/>
          <w:color w:val="000000"/>
          <w:lang w:eastAsia="en-GB"/>
        </w:rPr>
        <w:t>Function f_NR5GC_CellInfo_SetSIB4_RedCap_AccessAllowed()</w:t>
      </w:r>
      <w:r>
        <w:tab/>
      </w:r>
      <w:r>
        <w:fldChar w:fldCharType="begin"/>
      </w:r>
      <w:r>
        <w:instrText xml:space="preserve"> PAGEREF _Toc151394302 \h </w:instrText>
      </w:r>
      <w:r>
        <w:fldChar w:fldCharType="separate"/>
      </w:r>
      <w:r>
        <w:t>5</w:t>
      </w:r>
      <w:r>
        <w:fldChar w:fldCharType="end"/>
      </w:r>
    </w:p>
    <w:p w14:paraId="3F0DDBB9" w14:textId="77777777" w:rsidR="00B51DA4" w:rsidRDefault="00B51DA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C4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6C41">
        <w:rPr>
          <w:rFonts w:cs="Arial"/>
          <w:b/>
          <w:color w:val="000000"/>
          <w:lang w:eastAsia="en-GB"/>
        </w:rPr>
        <w:t>Tempate cs_InterFreqCarrierFreqInfo_v1700_Def</w:t>
      </w:r>
      <w:r>
        <w:tab/>
      </w:r>
      <w:r>
        <w:fldChar w:fldCharType="begin"/>
      </w:r>
      <w:r>
        <w:instrText xml:space="preserve"> PAGEREF _Toc151394303 \h </w:instrText>
      </w:r>
      <w:r>
        <w:fldChar w:fldCharType="separate"/>
      </w:r>
      <w:r>
        <w:t>7</w:t>
      </w:r>
      <w:r>
        <w:fldChar w:fldCharType="end"/>
      </w:r>
    </w:p>
    <w:p w14:paraId="11B3286B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21224D0A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51394300"/>
      <w:r w:rsidRPr="00D268E5">
        <w:rPr>
          <w:rFonts w:cs="Arial"/>
        </w:rPr>
        <w:lastRenderedPageBreak/>
        <w:t>Overview</w:t>
      </w:r>
      <w:bookmarkEnd w:id="1"/>
      <w:bookmarkEnd w:id="2"/>
    </w:p>
    <w:p w14:paraId="3BF24D01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5980E712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12D70DC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074F812A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101AE88D" w14:textId="77777777" w:rsidR="00446488" w:rsidRPr="00D268E5" w:rsidRDefault="00446488" w:rsidP="00446488"/>
    <w:p w14:paraId="735816DA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15719ACA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51394301"/>
      <w:r w:rsidRPr="00D268E5">
        <w:rPr>
          <w:rFonts w:cs="Arial"/>
        </w:rPr>
        <w:lastRenderedPageBreak/>
        <w:t xml:space="preserve">Corrections </w:t>
      </w:r>
      <w:proofErr w:type="gramStart"/>
      <w:r w:rsidRPr="00D268E5">
        <w:rPr>
          <w:rFonts w:cs="Arial"/>
        </w:rPr>
        <w:t>required</w:t>
      </w:r>
      <w:bookmarkEnd w:id="3"/>
      <w:bookmarkEnd w:id="4"/>
      <w:bookmarkEnd w:id="5"/>
      <w:proofErr w:type="gramEnd"/>
    </w:p>
    <w:p w14:paraId="424BF8F2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51394302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2620C" w:rsidRPr="0032620C">
        <w:rPr>
          <w:rFonts w:cs="Arial"/>
          <w:b/>
          <w:color w:val="000000"/>
          <w:lang w:eastAsia="en-GB"/>
        </w:rPr>
        <w:t>f_NR5GC_CellInfo_SetSIB4_RedCap_AccessAllowed</w:t>
      </w:r>
      <w:r w:rsidR="0032620C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40839818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3347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30D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32620C" w:rsidRPr="0032620C">
              <w:rPr>
                <w:noProof/>
              </w:rPr>
              <w:t>f_NR5GC_CellInfo_SetSIB4_RedCap_AccessAllowed</w:t>
            </w:r>
          </w:p>
        </w:tc>
      </w:tr>
      <w:tr w:rsidR="00F84478" w:rsidRPr="00D268E5" w14:paraId="08F350B9" w14:textId="77777777" w:rsidTr="005D7D0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99A1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5EDA" w14:textId="77777777" w:rsidR="000F6A2A" w:rsidRDefault="001727CF" w:rsidP="000F6A2A">
            <w:pPr>
              <w:pStyle w:val="CRCoverPage"/>
              <w:spacing w:after="0"/>
              <w:jc w:val="both"/>
              <w:rPr>
                <w:lang w:val="en-US"/>
              </w:rPr>
            </w:pPr>
            <w:r w:rsidRPr="001727CF">
              <w:rPr>
                <w:noProof/>
              </w:rPr>
              <w:t>1.</w:t>
            </w:r>
            <w:r w:rsidR="000F6A2A">
              <w:t xml:space="preserve"> </w:t>
            </w:r>
            <w:r w:rsidR="000F6A2A">
              <w:rPr>
                <w:noProof/>
              </w:rPr>
              <w:t xml:space="preserve">As per </w:t>
            </w:r>
            <w:r w:rsidR="000F6A2A" w:rsidRPr="009F2665">
              <w:rPr>
                <w:lang w:eastAsia="fr-FR"/>
              </w:rPr>
              <w:t xml:space="preserve">Table 6.1.2.27.3.3-4: </w:t>
            </w:r>
            <w:r w:rsidR="000F6A2A" w:rsidRPr="009F2665">
              <w:rPr>
                <w:i/>
                <w:iCs/>
                <w:lang w:eastAsia="fr-FR"/>
              </w:rPr>
              <w:t>SIB4</w:t>
            </w:r>
            <w:r w:rsidR="000F6A2A" w:rsidRPr="009F2665">
              <w:rPr>
                <w:lang w:eastAsia="fr-FR"/>
              </w:rPr>
              <w:t xml:space="preserve"> for NR Cell 1</w:t>
            </w:r>
            <w:r w:rsidR="000F6A2A">
              <w:rPr>
                <w:lang w:eastAsia="fr-FR"/>
              </w:rPr>
              <w:t xml:space="preserve">, </w:t>
            </w:r>
            <w:r w:rsidR="000F6A2A" w:rsidRPr="009F2665">
              <w:t>redCapAccessAllowed-r17</w:t>
            </w:r>
            <w:r w:rsidR="000F6A2A">
              <w:t xml:space="preserve"> </w:t>
            </w:r>
            <w:r w:rsidR="000F6A2A">
              <w:rPr>
                <w:lang w:val="en-US"/>
              </w:rPr>
              <w:t xml:space="preserve">is not present within interfreqcarrierfreqlist-v1700 IE but current TTCN implementation has omitted both IEs which is incorrect because as per TS 38.331, </w:t>
            </w:r>
            <w:r w:rsidR="000F6A2A">
              <w:t xml:space="preserve">clause 5.2.2.4.5, </w:t>
            </w:r>
            <w:r w:rsidR="000F6A2A">
              <w:rPr>
                <w:lang w:val="en-US"/>
              </w:rPr>
              <w:t>UE would meet a condition(</w:t>
            </w:r>
            <w:r w:rsidR="000F6A2A" w:rsidRPr="00E621E3">
              <w:rPr>
                <w:highlight w:val="yellow"/>
                <w:lang w:val="en-US"/>
              </w:rPr>
              <w:t>3</w:t>
            </w:r>
            <w:r w:rsidR="000F6A2A">
              <w:rPr>
                <w:lang w:val="en-US"/>
              </w:rPr>
              <w:t xml:space="preserve">) if </w:t>
            </w:r>
            <w:r w:rsidR="000F6A2A">
              <w:rPr>
                <w:i/>
                <w:iCs/>
                <w:lang w:val="en-US"/>
              </w:rPr>
              <w:t>interfreqcarrierfreqlist-v1700</w:t>
            </w:r>
            <w:r w:rsidR="000F6A2A">
              <w:rPr>
                <w:lang w:val="en-US"/>
              </w:rPr>
              <w:t xml:space="preserve"> is also absent, and thus UE would select </w:t>
            </w:r>
            <w:r w:rsidR="000F6A2A" w:rsidRPr="003C7D30">
              <w:rPr>
                <w:lang w:val="en-US"/>
              </w:rPr>
              <w:t xml:space="preserve">the first frequency band in the </w:t>
            </w:r>
            <w:proofErr w:type="spellStart"/>
            <w:r w:rsidR="000F6A2A" w:rsidRPr="003C7D30">
              <w:rPr>
                <w:lang w:val="en-US"/>
              </w:rPr>
              <w:t>frequencyBandList</w:t>
            </w:r>
            <w:proofErr w:type="spellEnd"/>
            <w:r w:rsidR="000F6A2A" w:rsidRPr="003C7D30">
              <w:rPr>
                <w:lang w:val="en-US"/>
              </w:rPr>
              <w:t xml:space="preserve"> </w:t>
            </w:r>
            <w:r w:rsidR="000F6A2A">
              <w:rPr>
                <w:lang w:val="en-US"/>
              </w:rPr>
              <w:t>defeating the test purpose here. i.e.,</w:t>
            </w:r>
          </w:p>
          <w:p w14:paraId="7D2B8EDC" w14:textId="77777777" w:rsidR="000F6A2A" w:rsidRDefault="000F6A2A" w:rsidP="000F6A2A">
            <w:r>
              <w:t>[TS 38.331, clause 5.2.2.4.5]</w:t>
            </w:r>
          </w:p>
          <w:p w14:paraId="0B147A92" w14:textId="77777777" w:rsidR="000F6A2A" w:rsidRDefault="000F6A2A" w:rsidP="000F6A2A">
            <w:pPr>
              <w:rPr>
                <w:rFonts w:ascii="Calibri" w:hAnsi="Calibri" w:cs="Calibri"/>
                <w:sz w:val="22"/>
                <w:szCs w:val="22"/>
                <w14:ligatures w14:val="standardContextual"/>
              </w:rPr>
            </w:pPr>
            <w:r>
              <w:t xml:space="preserve">Upon receiving </w:t>
            </w:r>
            <w:r>
              <w:rPr>
                <w:i/>
                <w:iCs/>
              </w:rPr>
              <w:t>SIB4</w:t>
            </w:r>
            <w:r>
              <w:t xml:space="preserve"> the UE shall:</w:t>
            </w:r>
          </w:p>
          <w:p w14:paraId="2BAEF534" w14:textId="77777777" w:rsidR="000F6A2A" w:rsidRDefault="000F6A2A" w:rsidP="000F6A2A">
            <w:pPr>
              <w:pStyle w:val="B1"/>
            </w:pPr>
            <w:r>
              <w:t>1&gt;  if in RRC_IDLE, or in RRC_INACTIVE or in RRC_CONNECTED while T311 is running:</w:t>
            </w:r>
          </w:p>
          <w:p w14:paraId="72018E46" w14:textId="77777777" w:rsidR="000F6A2A" w:rsidRDefault="000F6A2A" w:rsidP="000F6A2A">
            <w:pPr>
              <w:pStyle w:val="B2"/>
            </w:pPr>
            <w:r>
              <w:t xml:space="preserve">2&gt;  for each entry in the </w:t>
            </w:r>
            <w:proofErr w:type="spellStart"/>
            <w:r>
              <w:rPr>
                <w:i/>
                <w:iCs/>
              </w:rPr>
              <w:t>interFreqCarrierFreqList</w:t>
            </w:r>
            <w:proofErr w:type="spellEnd"/>
            <w:r>
              <w:t>:</w:t>
            </w:r>
          </w:p>
          <w:p w14:paraId="40BC1116" w14:textId="77777777" w:rsidR="000F6A2A" w:rsidRDefault="000F6A2A" w:rsidP="000F6A2A">
            <w:pPr>
              <w:pStyle w:val="B3"/>
            </w:pPr>
            <w:r>
              <w:t xml:space="preserve">3&gt;  if the UE is not a </w:t>
            </w:r>
            <w:proofErr w:type="spellStart"/>
            <w:r>
              <w:t>RedCap</w:t>
            </w:r>
            <w:proofErr w:type="spellEnd"/>
            <w:r>
              <w:t xml:space="preserve"> UE; or</w:t>
            </w:r>
          </w:p>
          <w:p w14:paraId="09E84400" w14:textId="77777777" w:rsidR="000F6A2A" w:rsidRDefault="000F6A2A" w:rsidP="000F6A2A">
            <w:pPr>
              <w:pStyle w:val="B3"/>
            </w:pPr>
            <w:r>
              <w:rPr>
                <w:highlight w:val="yellow"/>
              </w:rPr>
              <w:t xml:space="preserve">3&gt;  if the UE is a </w:t>
            </w:r>
            <w:proofErr w:type="spellStart"/>
            <w:r>
              <w:rPr>
                <w:highlight w:val="yellow"/>
              </w:rPr>
              <w:t>RedCap</w:t>
            </w:r>
            <w:proofErr w:type="spellEnd"/>
            <w:r>
              <w:rPr>
                <w:highlight w:val="yellow"/>
              </w:rPr>
              <w:t xml:space="preserve"> UE and the </w:t>
            </w:r>
            <w:r>
              <w:rPr>
                <w:b/>
                <w:bCs/>
                <w:i/>
                <w:iCs/>
                <w:highlight w:val="yellow"/>
              </w:rPr>
              <w:t>interFreqCarrierFreqList-v1700</w:t>
            </w:r>
            <w:r>
              <w:rPr>
                <w:highlight w:val="yellow"/>
              </w:rPr>
              <w:t xml:space="preserve"> is absent; or</w:t>
            </w:r>
          </w:p>
          <w:p w14:paraId="2E8560A9" w14:textId="77777777" w:rsidR="000F6A2A" w:rsidRDefault="000F6A2A" w:rsidP="000F6A2A">
            <w:pPr>
              <w:pStyle w:val="B3"/>
            </w:pPr>
            <w:r>
              <w:t xml:space="preserve">3&gt;  if the UE is a </w:t>
            </w:r>
            <w:proofErr w:type="spellStart"/>
            <w:r>
              <w:t>RedCap</w:t>
            </w:r>
            <w:proofErr w:type="spellEnd"/>
            <w:r>
              <w:t xml:space="preserve"> UE and </w:t>
            </w:r>
            <w:proofErr w:type="spellStart"/>
            <w:r>
              <w:rPr>
                <w:i/>
                <w:iCs/>
              </w:rPr>
              <w:t>redCapAccessAllowed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present in </w:t>
            </w:r>
            <w:r>
              <w:rPr>
                <w:i/>
                <w:iCs/>
              </w:rPr>
              <w:t>interFreqCarrierFreqList-v1700</w:t>
            </w:r>
            <w:r>
              <w:t>:</w:t>
            </w:r>
          </w:p>
          <w:p w14:paraId="4DD9F0C3" w14:textId="77777777" w:rsidR="000F6A2A" w:rsidRDefault="000F6A2A" w:rsidP="000F6A2A">
            <w:pPr>
              <w:pStyle w:val="B4"/>
            </w:pPr>
            <w:r>
              <w:rPr>
                <w:highlight w:val="yellow"/>
              </w:rPr>
              <w:t xml:space="preserve">4&gt;  select the first frequency band in the </w:t>
            </w:r>
            <w:proofErr w:type="spellStart"/>
            <w:r>
              <w:rPr>
                <w:i/>
                <w:iCs/>
                <w:highlight w:val="yellow"/>
              </w:rPr>
              <w:t>frequencyBandList</w:t>
            </w:r>
            <w:proofErr w:type="spellEnd"/>
            <w:r>
              <w:rPr>
                <w:highlight w:val="yellow"/>
              </w:rPr>
              <w:t>, and</w:t>
            </w:r>
            <w:r>
              <w:rPr>
                <w:i/>
                <w:iCs/>
                <w:highlight w:val="yellow"/>
              </w:rPr>
              <w:t xml:space="preserve"> </w:t>
            </w:r>
            <w:proofErr w:type="spellStart"/>
            <w:r>
              <w:rPr>
                <w:i/>
                <w:iCs/>
                <w:highlight w:val="yellow"/>
              </w:rPr>
              <w:t>frequencyBandListSUL</w:t>
            </w:r>
            <w:proofErr w:type="spellEnd"/>
            <w:r>
              <w:rPr>
                <w:highlight w:val="yellow"/>
              </w:rPr>
              <w:t xml:space="preserve">, if present, which the UE supports and for which the UE supports at least one of the </w:t>
            </w:r>
            <w:proofErr w:type="spellStart"/>
            <w:r>
              <w:rPr>
                <w:i/>
                <w:iCs/>
                <w:highlight w:val="yellow"/>
              </w:rPr>
              <w:t>additionalSpectrumEmission</w:t>
            </w:r>
            <w:proofErr w:type="spellEnd"/>
            <w:r>
              <w:rPr>
                <w:highlight w:val="yellow"/>
              </w:rPr>
              <w:t xml:space="preserve"> values in</w:t>
            </w:r>
            <w:r>
              <w:rPr>
                <w:i/>
                <w:iCs/>
                <w:highlight w:val="yellow"/>
              </w:rPr>
              <w:t xml:space="preserve"> NR-NS-</w:t>
            </w:r>
            <w:proofErr w:type="spellStart"/>
            <w:r>
              <w:rPr>
                <w:i/>
                <w:iCs/>
                <w:highlight w:val="yellow"/>
              </w:rPr>
              <w:t>PmaxList</w:t>
            </w:r>
            <w:proofErr w:type="spellEnd"/>
            <w:r>
              <w:rPr>
                <w:highlight w:val="yellow"/>
              </w:rPr>
              <w:t>, if present:</w:t>
            </w:r>
          </w:p>
          <w:p w14:paraId="3CF6399D" w14:textId="77777777" w:rsidR="000F6A2A" w:rsidRDefault="001727CF" w:rsidP="000F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D0D0E88" w14:textId="77777777" w:rsidR="007818E1" w:rsidRPr="00092B08" w:rsidRDefault="007818E1" w:rsidP="000F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0F6A2A">
              <w:rPr>
                <w:noProof/>
              </w:rPr>
              <w:t xml:space="preserve">SIB4 template </w:t>
            </w:r>
            <w:r w:rsidR="000F6A2A" w:rsidRPr="007818E1">
              <w:rPr>
                <w:noProof/>
              </w:rPr>
              <w:t>interFreqCarrierFreqList</w:t>
            </w:r>
            <w:r w:rsidR="000F6A2A">
              <w:rPr>
                <w:noProof/>
              </w:rPr>
              <w:t xml:space="preserve"> has two elements but second element is not being updated accordingly.</w:t>
            </w:r>
            <w:r>
              <w:rPr>
                <w:noProof/>
              </w:rPr>
              <w:t xml:space="preserve"> </w:t>
            </w:r>
          </w:p>
        </w:tc>
      </w:tr>
      <w:tr w:rsidR="00F84478" w:rsidRPr="00D268E5" w14:paraId="55A9D84A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076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51A" w14:textId="77777777" w:rsidR="00591369" w:rsidRDefault="007818E1" w:rsidP="007818E1">
            <w:pPr>
              <w:pStyle w:val="CRCoverPage"/>
              <w:spacing w:after="0"/>
              <w:rPr>
                <w:lang w:val="en-US"/>
              </w:rPr>
            </w:pPr>
            <w:r w:rsidRPr="007818E1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Corrected the TTCN implementation in else case just to omit </w:t>
            </w:r>
            <w:r w:rsidR="000F6A2A" w:rsidRPr="009F2665">
              <w:t>redCapAccessAllowed-r17</w:t>
            </w:r>
            <w:r w:rsidR="000F6A2A">
              <w:t xml:space="preserve"> but enable the root element </w:t>
            </w:r>
            <w:r w:rsidR="000F6A2A">
              <w:rPr>
                <w:lang w:val="en-US"/>
              </w:rPr>
              <w:t xml:space="preserve">interfreqcarrierfreqlist-v1700 presence by using the updated template implementation of </w:t>
            </w:r>
            <w:r w:rsidR="000F6A2A" w:rsidRPr="009E0C77">
              <w:rPr>
                <w:noProof/>
              </w:rPr>
              <w:t>cs_InterFreqCarrierFreqInfo_v1700_Def</w:t>
            </w:r>
            <w:r w:rsidR="000F6A2A">
              <w:rPr>
                <w:lang w:val="en-US"/>
              </w:rPr>
              <w:t>.</w:t>
            </w:r>
          </w:p>
          <w:p w14:paraId="6E3DD88F" w14:textId="77777777" w:rsidR="007818E1" w:rsidRPr="00092B08" w:rsidRDefault="007818E1" w:rsidP="007818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lastRenderedPageBreak/>
              <w:t xml:space="preserve">2. </w:t>
            </w:r>
            <w:r w:rsidR="000F6A2A">
              <w:rPr>
                <w:noProof/>
                <w:lang w:val="en-US"/>
              </w:rPr>
              <w:t>Added second element entry as well for both if and else cases.</w:t>
            </w:r>
          </w:p>
        </w:tc>
      </w:tr>
      <w:tr w:rsidR="00F84478" w:rsidRPr="001D039E" w14:paraId="3ED910C8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FEA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677" w14:textId="77777777" w:rsidR="00F84478" w:rsidRPr="001D039E" w:rsidRDefault="005D7D0C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6_1_2\Idle_CellReSelection_NR5GC.ttcn</w:t>
            </w:r>
          </w:p>
        </w:tc>
      </w:tr>
      <w:tr w:rsidR="00F84478" w:rsidRPr="00D268E5" w14:paraId="60137BB2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A26C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3F0" w14:textId="6F4D2862" w:rsidR="00F84478" w:rsidRPr="005E2E04" w:rsidRDefault="00EA1E23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667D4FE0" w14:textId="77777777" w:rsidR="00F84478" w:rsidRDefault="00F84478" w:rsidP="00F84478">
      <w:pPr>
        <w:rPr>
          <w:lang w:eastAsia="en-GB"/>
        </w:rPr>
      </w:pPr>
    </w:p>
    <w:p w14:paraId="706E3A03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47923E65" w14:textId="77777777" w:rsidTr="004264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5AC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f_NR5GC_CellInfo_SetSIB4_RedCap_AccessAllowed(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NR_BASE_PTC</w:t>
            </w:r>
          </w:p>
          <w:p w14:paraId="56AD5691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R5s230293 sic@</w:t>
            </w:r>
          </w:p>
          <w:p w14:paraId="52DEE5C5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C21A263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v_SIB4_SI_Index := f_NR_GetSIB4_SI_Index(v_NR_CellInfo.Sysinfo.NR_SysinfoCombination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15F986A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 {//@sic R5-235781 sic@</w:t>
            </w:r>
          </w:p>
          <w:p w14:paraId="0B66FC4B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v_NR_CellInfo.Sysinfo.BcchInfo.SIs[v_SIB4_SI_Index].message_.c1.systemInformation.criticalExtensions.systemInformation.sib_TypeAndInfo[0].sib4.interFreqCarrierFreqList_v1700[0] :=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(cs_InterFreqCarrierFreqInfo_v1700_Def(true_)</w:t>
            </w:r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8E97E4D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9EF42B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else {//@sic R5-235781 sic@</w:t>
            </w:r>
          </w:p>
          <w:p w14:paraId="6D09BED4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v_NR_CellInfo.Sysinfo.BcchInfo.SIs[v_SIB4_SI_Index].message_.c1.systemInformation.criticalExtensions.systemInformation.sib_TypeAndInfo[0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].sib4.interFreqCarrierFreqList_v1700 := </w:t>
            </w:r>
            <w:proofErr w:type="gram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omit;</w:t>
            </w:r>
            <w:proofErr w:type="gramEnd"/>
          </w:p>
          <w:p w14:paraId="29EAC779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F34719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proofErr w:type="gram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5FB5144" w14:textId="77777777" w:rsidR="008C31AF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569669B" w14:textId="77777777" w:rsidR="00C54618" w:rsidRPr="00877584" w:rsidRDefault="00A73F49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50708CB8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08D35B7E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3228CD83" w14:textId="77777777" w:rsidTr="008C31AF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2C9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function f_NR5GC_CellInfo_SetSIB4_RedCap_AccessAllowed(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NR_BASE_PTC</w:t>
            </w:r>
          </w:p>
          <w:p w14:paraId="04FCA3D6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R5s230293 sic@</w:t>
            </w:r>
          </w:p>
          <w:p w14:paraId="6B2601E9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C243830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v_SIB4_SI_Index := f_NR_GetSIB4_SI_Index(v_NR_CellInfo.Sysinfo.NR_SysinfoCombination</w:t>
            </w:r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48C5CB0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 {//@sic R5-235781 sic@</w:t>
            </w:r>
          </w:p>
          <w:p w14:paraId="17CC77D9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v_NR_CellInfo.Sysinfo.BcchInfo.SIs[v_SIB4_SI_Index].message_.c1.systemInformation.criticalExtensions.systemInformation.sib_TypeAndInfo[0].sib4.interFreqCarrierFreqList_v1700[0] :=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(cs_InterFreqCarrierFreqInfo_v1700_Def(true_)</w:t>
            </w:r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A1E843F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v_NR_CellInfo.Sysinfo.BcchInfo.SIs[v_SIB4_SI_Index].message_.c1.systemInformation.criticalExtensions.systemInformation.sib_TypeAndInfo[0].sib4.interFreqCarrierFreqList_v1700[1] := </w:t>
            </w:r>
            <w:proofErr w:type="spell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(cs_InterFreqCarrierFreqInfo_v1700_Def(true_)); //WA=WA#1208869</w:t>
            </w:r>
          </w:p>
          <w:p w14:paraId="1FC41225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F8E431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else {//@sic R5-235781 sic@</w:t>
            </w:r>
          </w:p>
          <w:p w14:paraId="4A5701F8" w14:textId="77777777" w:rsidR="008C31AF" w:rsidRPr="00CE5529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v_NR_CellInfo.Sysinfo.BcchInfo.SIs[v_SIB4_SI_Index].message_.c1.systemInformation.criticalExtensions.systemInformation.sib_TypeAndInfo[0].sib4.interFreqCarrierFreqList_v1700[0] := </w:t>
            </w:r>
            <w:proofErr w:type="spell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(cs_InterFreqCarrierFreqInfo_v1700_Def); //WA=WA#1208869</w:t>
            </w:r>
          </w:p>
          <w:p w14:paraId="06F35C97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v_NR_CellInfo.Sysinfo.BcchInfo.SIs[v_SIB4_SI_Index].message_.c1.systemInformation.criticalExtensions.systemInformation.sib_TypeAndInfo[0].sib4.interFreqCarrierFreqList_v1700[1] := </w:t>
            </w:r>
            <w:proofErr w:type="spellStart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CE55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(cs_InterFreqCarrierFreqInfo_v1700_Def); //WA=WA#1208869</w:t>
            </w:r>
          </w:p>
          <w:p w14:paraId="4133C9FF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D91DDD" w14:textId="77777777" w:rsidR="008C31AF" w:rsidRPr="008C31A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proofErr w:type="gramStart"/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65BAC81" w14:textId="77777777" w:rsidR="008C31AF" w:rsidRPr="00FA52CF" w:rsidRDefault="008C31AF" w:rsidP="008C31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1A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5F5CF91" w14:textId="77777777" w:rsidR="00F84478" w:rsidRPr="00D624CC" w:rsidRDefault="00F84478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14:paraId="6260DA47" w14:textId="77777777" w:rsidR="00F84478" w:rsidRDefault="00F84478" w:rsidP="00F84478">
      <w:pPr>
        <w:rPr>
          <w:lang w:eastAsia="en-GB"/>
        </w:rPr>
      </w:pPr>
    </w:p>
    <w:p w14:paraId="38A2BEC5" w14:textId="77777777" w:rsidR="008C31AF" w:rsidRDefault="008C31AF" w:rsidP="00F84478">
      <w:pPr>
        <w:rPr>
          <w:lang w:eastAsia="en-GB"/>
        </w:rPr>
      </w:pPr>
    </w:p>
    <w:p w14:paraId="567D5166" w14:textId="77777777" w:rsidR="008C31AF" w:rsidRPr="008974E7" w:rsidRDefault="00652409" w:rsidP="008C31A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51394303"/>
      <w:proofErr w:type="spellStart"/>
      <w:r w:rsidRPr="00652409">
        <w:rPr>
          <w:rFonts w:cs="Arial"/>
          <w:b/>
          <w:color w:val="000000"/>
          <w:lang w:eastAsia="en-GB"/>
        </w:rPr>
        <w:t>Tempate</w:t>
      </w:r>
      <w:proofErr w:type="spellEnd"/>
      <w:r w:rsidRPr="00652409">
        <w:rPr>
          <w:rFonts w:cs="Arial"/>
          <w:b/>
          <w:color w:val="000000"/>
          <w:lang w:eastAsia="en-GB"/>
        </w:rPr>
        <w:t xml:space="preserve"> cs_InterFreqCarrierFreqInfo_v1700_Def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C31AF" w:rsidRPr="00D268E5" w14:paraId="01F9D07F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9AFC" w14:textId="77777777" w:rsidR="008C31AF" w:rsidRPr="005E2E04" w:rsidRDefault="008C31AF" w:rsidP="00910CA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82B8" w14:textId="77777777" w:rsidR="008C31AF" w:rsidRPr="005E2E04" w:rsidRDefault="0015733A" w:rsidP="00910CA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noProof/>
              </w:rPr>
              <w:t xml:space="preserve">Tempate </w:t>
            </w:r>
            <w:r w:rsidRPr="009E0C77">
              <w:rPr>
                <w:noProof/>
              </w:rPr>
              <w:t>cs_InterFreqCarrierFreqInfo_v1700_Def</w:t>
            </w:r>
          </w:p>
        </w:tc>
      </w:tr>
      <w:tr w:rsidR="008C31AF" w:rsidRPr="00D268E5" w14:paraId="1F20870F" w14:textId="77777777" w:rsidTr="005D7D0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5128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E23" w14:textId="77777777" w:rsidR="008C31AF" w:rsidRPr="00092B08" w:rsidRDefault="008C31AF" w:rsidP="00910CA1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Tempate </w:t>
            </w:r>
            <w:r w:rsidR="000F6A2A" w:rsidRPr="009E0C77">
              <w:rPr>
                <w:noProof/>
              </w:rPr>
              <w:t>cs_InterFreqCarrierFreqInfo_v1700_Def</w:t>
            </w:r>
            <w:r w:rsidR="000F6A2A">
              <w:rPr>
                <w:noProof/>
              </w:rPr>
              <w:t xml:space="preserve"> input parameter needs to modify to control the presence/absence of </w:t>
            </w:r>
            <w:r w:rsidR="000F6A2A" w:rsidRPr="00F73268">
              <w:rPr>
                <w:noProof/>
              </w:rPr>
              <w:t>redCapAccessAllowed_r17</w:t>
            </w:r>
            <w:r w:rsidR="000F6A2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6A2A" w:rsidRPr="00F73268">
              <w:rPr>
                <w:noProof/>
              </w:rPr>
              <w:t>IE</w:t>
            </w:r>
            <w:r w:rsidR="000F6A2A">
              <w:rPr>
                <w:noProof/>
              </w:rPr>
              <w:t xml:space="preserve"> within </w:t>
            </w:r>
            <w:r w:rsidR="000F6A2A" w:rsidRPr="009E5716">
              <w:t>InterFreqCarrierFreqInfo_v1700</w:t>
            </w:r>
            <w:r w:rsidR="000F6A2A">
              <w:t xml:space="preserve"> IE.</w:t>
            </w:r>
          </w:p>
        </w:tc>
      </w:tr>
      <w:tr w:rsidR="008C31AF" w:rsidRPr="00D268E5" w14:paraId="45B2C6AE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4F8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29D" w14:textId="77777777" w:rsidR="008C31AF" w:rsidRPr="00092B08" w:rsidRDefault="008C31AF" w:rsidP="00910CA1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F6A2A">
              <w:rPr>
                <w:noProof/>
              </w:rPr>
              <w:t xml:space="preserve">Updated </w:t>
            </w:r>
            <w:r w:rsidR="000F6A2A" w:rsidRPr="00F73268">
              <w:rPr>
                <w:noProof/>
              </w:rPr>
              <w:t>p_RedCapAccessAllowed with default value as omit</w:t>
            </w:r>
            <w:r w:rsidR="000F6A2A">
              <w:rPr>
                <w:noProof/>
              </w:rPr>
              <w:t xml:space="preserve"> inorder to use it to control the presence/absence of </w:t>
            </w:r>
            <w:r w:rsidR="000F6A2A" w:rsidRPr="00F73268">
              <w:rPr>
                <w:noProof/>
              </w:rPr>
              <w:t>redCapAccessAllowed_r17 IE.</w:t>
            </w:r>
          </w:p>
        </w:tc>
      </w:tr>
      <w:tr w:rsidR="008C31AF" w:rsidRPr="001D039E" w14:paraId="5F18A6B2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CC49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CE0" w14:textId="77777777" w:rsidR="008C31AF" w:rsidRPr="001D039E" w:rsidRDefault="005D7D0C" w:rsidP="00910CA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..\Common\NR\</w:t>
            </w:r>
            <w:proofErr w:type="spellStart"/>
            <w:r w:rsidRPr="005D7D0C">
              <w:rPr>
                <w:rFonts w:ascii="Arial" w:hAnsi="Arial" w:cs="Arial"/>
                <w:sz w:val="18"/>
                <w:szCs w:val="18"/>
                <w:lang w:eastAsia="en-GB"/>
              </w:rPr>
              <w:t>NR_SysInfo_Templates.ttcn</w:t>
            </w:r>
            <w:proofErr w:type="spellEnd"/>
          </w:p>
        </w:tc>
      </w:tr>
      <w:tr w:rsidR="008C31AF" w:rsidRPr="00D268E5" w14:paraId="3C411FAD" w14:textId="77777777" w:rsidTr="005D7D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D2C7" w14:textId="77777777" w:rsidR="008C31AF" w:rsidRPr="005E2E04" w:rsidRDefault="008C31AF" w:rsidP="00910CA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D83" w14:textId="4DC97044" w:rsidR="008C31AF" w:rsidRPr="005E2E04" w:rsidRDefault="00EA1E23" w:rsidP="00910CA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2968F575" w14:textId="77777777" w:rsidR="008C31AF" w:rsidRDefault="008C31AF" w:rsidP="008C31AF">
      <w:pPr>
        <w:rPr>
          <w:lang w:eastAsia="en-GB"/>
        </w:rPr>
      </w:pPr>
    </w:p>
    <w:p w14:paraId="3A9D5987" w14:textId="77777777" w:rsidR="008C31AF" w:rsidRPr="00D268E5" w:rsidRDefault="008C31AF" w:rsidP="008C31AF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C31AF" w:rsidRPr="00D268E5" w14:paraId="79189A0F" w14:textId="77777777" w:rsidTr="004264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6995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InterFreqCarrierFreqInfo_v1700 cs_InterFreqCarrierFreqInfo_v1700_Def(InterFreqCarrierFreqInfo_v1700.redCapAccessAllowed_r17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):=</w:t>
            </w:r>
          </w:p>
          <w:p w14:paraId="765F554A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IMS, NR5GC, NR5GC_IRAT, POS) */</w:t>
            </w:r>
          </w:p>
          <w:p w14:paraId="4257E1C2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interFreqNeighHSDN_CellList_r17     := omit,</w:t>
            </w:r>
          </w:p>
          <w:p w14:paraId="407C9C47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highSpeedMeasInterFreq_r17          := omit,</w:t>
            </w:r>
          </w:p>
          <w:p w14:paraId="0784309B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redCapAccessAllowed_r17             :=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49517E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ssb_PositionQCL_Common_r17          := omit,</w:t>
            </w:r>
          </w:p>
          <w:p w14:paraId="18C84EE7" w14:textId="77777777" w:rsidR="00426449" w:rsidRPr="00426449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interFreqNeighCellList_v1710        := omit</w:t>
            </w:r>
          </w:p>
          <w:p w14:paraId="5787BEC5" w14:textId="77777777" w:rsidR="008C31AF" w:rsidRDefault="00426449" w:rsidP="004264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44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DAE7704" w14:textId="77777777" w:rsidR="008C31AF" w:rsidRPr="00877584" w:rsidRDefault="008C31AF" w:rsidP="00910C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</w:p>
        </w:tc>
      </w:tr>
    </w:tbl>
    <w:p w14:paraId="3FDB27D6" w14:textId="77777777" w:rsidR="008C31AF" w:rsidRPr="00D268E5" w:rsidRDefault="008C31AF" w:rsidP="008C31AF">
      <w:pPr>
        <w:spacing w:after="0"/>
        <w:rPr>
          <w:rFonts w:ascii="Arial" w:hAnsi="Arial"/>
          <w:color w:val="000000"/>
          <w:lang w:eastAsia="en-GB"/>
        </w:rPr>
      </w:pPr>
    </w:p>
    <w:p w14:paraId="55941648" w14:textId="77777777" w:rsidR="008C31AF" w:rsidRPr="00D268E5" w:rsidRDefault="008C31AF" w:rsidP="008C31A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C31AF" w:rsidRPr="00D268E5" w14:paraId="6A8DA187" w14:textId="77777777" w:rsidTr="005D7D0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A452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InterFreqCarrierFreqInfo_v1700 cs_InterFreqCarrierFreqInfo_v1700_Def( </w:t>
            </w:r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template(omit) InterFreqCarrierFreqInfo_v1700.redCapAccessAllowed_r17 </w:t>
            </w:r>
            <w:proofErr w:type="spellStart"/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p_RedCapAccessAllowed</w:t>
            </w:r>
            <w:proofErr w:type="spellEnd"/>
            <w:r w:rsidRPr="004264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</w:t>
            </w: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):= //WA=WA#1208869</w:t>
            </w:r>
          </w:p>
          <w:p w14:paraId="64D7A14C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IMS, NR5GC, NR5GC_IRAT, POS) */</w:t>
            </w:r>
          </w:p>
          <w:p w14:paraId="3F53D3B3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interFreqNeighHSDN_CellList_r17     := omit,</w:t>
            </w:r>
          </w:p>
          <w:p w14:paraId="0DED53DF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highSpeedMeasInterFreq_r17          := omit,</w:t>
            </w:r>
          </w:p>
          <w:p w14:paraId="64B73D52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redCapAccessAllowed_r17             := </w:t>
            </w:r>
            <w:proofErr w:type="spellStart"/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p_RedCapAccessAllowed</w:t>
            </w:r>
            <w:proofErr w:type="spellEnd"/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B84C2D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ssb_PositionQCL_Common_r17          := omit,</w:t>
            </w:r>
          </w:p>
          <w:p w14:paraId="0D4F4EF1" w14:textId="77777777" w:rsidR="005D7D0C" w:rsidRPr="005D7D0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 xml:space="preserve">    interFreqNeighCellList_v1710        := omit</w:t>
            </w:r>
          </w:p>
          <w:p w14:paraId="369418F1" w14:textId="77777777" w:rsidR="008C31AF" w:rsidRPr="00D624CC" w:rsidRDefault="005D7D0C" w:rsidP="005D7D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D7D0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67A98ED" w14:textId="77777777" w:rsidR="008C31AF" w:rsidRDefault="008C31AF" w:rsidP="008C31AF">
      <w:pPr>
        <w:rPr>
          <w:lang w:eastAsia="en-GB"/>
        </w:rPr>
      </w:pPr>
    </w:p>
    <w:p w14:paraId="3849909E" w14:textId="77777777" w:rsidR="008C31AF" w:rsidRDefault="008C31AF" w:rsidP="00F84478">
      <w:pPr>
        <w:rPr>
          <w:lang w:eastAsia="en-GB"/>
        </w:rPr>
      </w:pPr>
    </w:p>
    <w:sectPr w:rsidR="008C31AF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3F2CD" w14:textId="77777777" w:rsidR="00362F50" w:rsidRDefault="00362F50">
      <w:r>
        <w:separator/>
      </w:r>
    </w:p>
  </w:endnote>
  <w:endnote w:type="continuationSeparator" w:id="0">
    <w:p w14:paraId="0BDD5A47" w14:textId="77777777" w:rsidR="00362F50" w:rsidRDefault="0036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13B3" w14:textId="77777777" w:rsidR="00B51DA4" w:rsidRDefault="00B51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75F34" w14:textId="77777777" w:rsidR="00B51DA4" w:rsidRDefault="00B51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A680A" w14:textId="77777777" w:rsidR="00B51DA4" w:rsidRDefault="00B51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3A4E" w14:textId="77777777" w:rsidR="00362F50" w:rsidRDefault="00362F50">
      <w:r>
        <w:separator/>
      </w:r>
    </w:p>
  </w:footnote>
  <w:footnote w:type="continuationSeparator" w:id="0">
    <w:p w14:paraId="6FD81199" w14:textId="77777777" w:rsidR="00362F50" w:rsidRDefault="00362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9B54A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C4C14A" wp14:editId="1B381B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709251D4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1D4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78AC99" wp14:editId="7A825C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7A15BF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079C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216CB5" wp14:editId="7B5460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43246739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D6C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EF99082" wp14:editId="7729AB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0FC39B0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1384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944494" wp14:editId="1717AB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21A06E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136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21816EB" wp14:editId="7133F0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14620F5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FE2A16"/>
    <w:multiLevelType w:val="hybridMultilevel"/>
    <w:tmpl w:val="B1C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D2529A6"/>
    <w:multiLevelType w:val="hybridMultilevel"/>
    <w:tmpl w:val="57AAA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662874">
    <w:abstractNumId w:val="2"/>
  </w:num>
  <w:num w:numId="2" w16cid:durableId="1557355324">
    <w:abstractNumId w:val="0"/>
  </w:num>
  <w:num w:numId="3" w16cid:durableId="1374309521">
    <w:abstractNumId w:val="3"/>
  </w:num>
  <w:num w:numId="4" w16cid:durableId="376972011">
    <w:abstractNumId w:val="1"/>
  </w:num>
  <w:num w:numId="5" w16cid:durableId="127763940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768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228C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2A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5733A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7C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AC7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620C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2F50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C7D30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BFE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6449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5E39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D7D0C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07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7D55"/>
    <w:rsid w:val="0064033A"/>
    <w:rsid w:val="00641AA9"/>
    <w:rsid w:val="00642A9D"/>
    <w:rsid w:val="00643EDC"/>
    <w:rsid w:val="00644A34"/>
    <w:rsid w:val="00646287"/>
    <w:rsid w:val="00650183"/>
    <w:rsid w:val="00652409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BED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8CF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461"/>
    <w:rsid w:val="00723845"/>
    <w:rsid w:val="00723E06"/>
    <w:rsid w:val="00724479"/>
    <w:rsid w:val="00726820"/>
    <w:rsid w:val="00727E4A"/>
    <w:rsid w:val="00730028"/>
    <w:rsid w:val="00730E2A"/>
    <w:rsid w:val="00731CE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18E1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31AF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0C77"/>
    <w:rsid w:val="009E3297"/>
    <w:rsid w:val="009E3DCF"/>
    <w:rsid w:val="009E5716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24DEA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5FE1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DA4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1B5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3CBA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529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667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6DB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21E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23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268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7C0AD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6A2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basedOn w:val="DefaultParagraphFont"/>
    <w:link w:val="B1"/>
    <w:locked/>
    <w:rsid w:val="009E5716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9E5716"/>
    <w:rPr>
      <w:rFonts w:ascii="Times New Roman" w:hAnsi="Times New Roman"/>
      <w:lang w:val="en-GB"/>
    </w:rPr>
  </w:style>
  <w:style w:type="character" w:customStyle="1" w:styleId="B3Char">
    <w:name w:val="B3 Char"/>
    <w:basedOn w:val="DefaultParagraphFont"/>
    <w:link w:val="B3"/>
    <w:locked/>
    <w:rsid w:val="009E5716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locked/>
    <w:rsid w:val="009E571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9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FA3A6-BF9E-406B-8995-A89159F1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1648</Words>
  <Characters>9066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2023-11-30T12:55:00Z</dcterms:created>
  <dcterms:modified xsi:type="dcterms:W3CDTF">2023-11-30T12:55:00Z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