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13CEC" w14:textId="77777777" w:rsidR="00DF16A7" w:rsidRDefault="00DF16A7" w:rsidP="00DF16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R5s230859</w:t>
        </w:r>
      </w:fldSimple>
    </w:p>
    <w:p w14:paraId="211AF650" w14:textId="77777777" w:rsidR="00DF16A7" w:rsidRDefault="00DF16A7" w:rsidP="00DF16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16A7" w14:paraId="10ABABA6" w14:textId="77777777" w:rsidTr="00320F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826F8" w14:textId="77777777" w:rsidR="00DF16A7" w:rsidRDefault="00DF16A7" w:rsidP="00320F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16A7" w14:paraId="747D7665" w14:textId="77777777" w:rsidTr="0032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B195" w14:textId="77777777" w:rsidR="00DF16A7" w:rsidRDefault="00DF16A7" w:rsidP="00320F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6A7" w14:paraId="4063F656" w14:textId="77777777" w:rsidTr="0032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3F5A8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799BD6DC" w14:textId="77777777" w:rsidTr="00320F0F">
        <w:tc>
          <w:tcPr>
            <w:tcW w:w="142" w:type="dxa"/>
            <w:tcBorders>
              <w:left w:val="single" w:sz="4" w:space="0" w:color="auto"/>
            </w:tcBorders>
          </w:tcPr>
          <w:p w14:paraId="55EE25F2" w14:textId="77777777"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32938D" w14:textId="77777777" w:rsidR="00DF16A7" w:rsidRPr="00410371" w:rsidRDefault="00DF16A7" w:rsidP="00320F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534B83" w14:textId="77777777" w:rsidR="00DF16A7" w:rsidRDefault="00DF16A7" w:rsidP="00320F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84986A" w14:textId="77777777" w:rsidR="00DF16A7" w:rsidRPr="00410371" w:rsidRDefault="00DF16A7" w:rsidP="00320F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3268</w:t>
              </w:r>
            </w:fldSimple>
          </w:p>
        </w:tc>
        <w:tc>
          <w:tcPr>
            <w:tcW w:w="709" w:type="dxa"/>
          </w:tcPr>
          <w:p w14:paraId="3AD7DA59" w14:textId="77777777" w:rsidR="00DF16A7" w:rsidRDefault="00DF16A7" w:rsidP="00320F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058E2" w14:textId="77777777" w:rsidR="00DF16A7" w:rsidRPr="00410371" w:rsidRDefault="00DF16A7" w:rsidP="00320F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BE93B2" w14:textId="77777777" w:rsidR="00DF16A7" w:rsidRDefault="00DF16A7" w:rsidP="00320F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4D2FA" w14:textId="77777777" w:rsidR="00DF16A7" w:rsidRPr="00410371" w:rsidRDefault="00DF16A7" w:rsidP="00320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EAD52" w14:textId="77777777" w:rsidR="00DF16A7" w:rsidRDefault="00DF16A7" w:rsidP="00320F0F">
            <w:pPr>
              <w:pStyle w:val="CRCoverPage"/>
              <w:spacing w:after="0"/>
              <w:rPr>
                <w:noProof/>
              </w:rPr>
            </w:pPr>
          </w:p>
        </w:tc>
      </w:tr>
      <w:tr w:rsidR="00DF16A7" w14:paraId="014F4B8B" w14:textId="77777777" w:rsidTr="0032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EBF57" w14:textId="77777777" w:rsidR="00DF16A7" w:rsidRDefault="00DF16A7" w:rsidP="00320F0F">
            <w:pPr>
              <w:pStyle w:val="CRCoverPage"/>
              <w:spacing w:after="0"/>
              <w:rPr>
                <w:noProof/>
              </w:rPr>
            </w:pPr>
          </w:p>
        </w:tc>
      </w:tr>
      <w:tr w:rsidR="00DF16A7" w14:paraId="77D726F2" w14:textId="77777777" w:rsidTr="00320F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1CC4A" w14:textId="77777777" w:rsidR="00DF16A7" w:rsidRPr="00F25D98" w:rsidRDefault="00DF16A7" w:rsidP="00320F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16A7" w14:paraId="1315B127" w14:textId="77777777" w:rsidTr="00320F0F">
        <w:tc>
          <w:tcPr>
            <w:tcW w:w="9641" w:type="dxa"/>
            <w:gridSpan w:val="9"/>
          </w:tcPr>
          <w:p w14:paraId="13FE0515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9D353" w14:textId="77777777" w:rsidR="00DF16A7" w:rsidRDefault="00DF16A7" w:rsidP="00DF16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16A7" w14:paraId="1DF83D16" w14:textId="77777777" w:rsidTr="00320F0F">
        <w:tc>
          <w:tcPr>
            <w:tcW w:w="2835" w:type="dxa"/>
          </w:tcPr>
          <w:p w14:paraId="3F6CECCC" w14:textId="77777777" w:rsidR="00DF16A7" w:rsidRDefault="00DF16A7" w:rsidP="00320F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C51930" w14:textId="77777777"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4206D" w14:textId="77777777" w:rsidR="00DF16A7" w:rsidRDefault="00DF16A7" w:rsidP="00320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CD536" w14:textId="77777777" w:rsidR="00DF16A7" w:rsidRDefault="00DF16A7" w:rsidP="00320F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C2367" w14:textId="77777777" w:rsidR="00DF16A7" w:rsidRDefault="00DF16A7" w:rsidP="00320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76F566" w14:textId="77777777" w:rsidR="00DF16A7" w:rsidRDefault="00DF16A7" w:rsidP="00320F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0F6CA" w14:textId="77777777" w:rsidR="00DF16A7" w:rsidRDefault="00DF16A7" w:rsidP="00320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F867B7" w14:textId="77777777"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FCA7F" w14:textId="77777777" w:rsidR="00DF16A7" w:rsidRDefault="00DF16A7" w:rsidP="00320F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4C2B64" w14:textId="77777777" w:rsidR="00DF16A7" w:rsidRDefault="00DF16A7" w:rsidP="00DF16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16A7" w14:paraId="70C30CD3" w14:textId="77777777" w:rsidTr="00320F0F">
        <w:tc>
          <w:tcPr>
            <w:tcW w:w="9640" w:type="dxa"/>
            <w:gridSpan w:val="11"/>
          </w:tcPr>
          <w:p w14:paraId="20297039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1DBC9D53" w14:textId="77777777" w:rsidTr="00320F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FFDDB" w14:textId="77777777"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A7023" w14:textId="77777777"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7.1.1.6.2</w:t>
              </w:r>
            </w:fldSimple>
          </w:p>
        </w:tc>
      </w:tr>
      <w:tr w:rsidR="00DF16A7" w14:paraId="6D955160" w14:textId="77777777" w:rsidTr="00320F0F">
        <w:tc>
          <w:tcPr>
            <w:tcW w:w="1843" w:type="dxa"/>
            <w:tcBorders>
              <w:left w:val="single" w:sz="4" w:space="0" w:color="auto"/>
            </w:tcBorders>
          </w:tcPr>
          <w:p w14:paraId="67EC2BE0" w14:textId="77777777"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C2F73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663CA4BB" w14:textId="77777777" w:rsidTr="00320F0F">
        <w:tc>
          <w:tcPr>
            <w:tcW w:w="1843" w:type="dxa"/>
            <w:tcBorders>
              <w:left w:val="single" w:sz="4" w:space="0" w:color="auto"/>
            </w:tcBorders>
          </w:tcPr>
          <w:p w14:paraId="145FC0B8" w14:textId="77777777"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711B9A" w14:textId="77777777"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F16A7" w14:paraId="2BD46271" w14:textId="77777777" w:rsidTr="00320F0F">
        <w:tc>
          <w:tcPr>
            <w:tcW w:w="1843" w:type="dxa"/>
            <w:tcBorders>
              <w:left w:val="single" w:sz="4" w:space="0" w:color="auto"/>
            </w:tcBorders>
          </w:tcPr>
          <w:p w14:paraId="3F888635" w14:textId="77777777"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164C9" w14:textId="77777777"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16A7" w14:paraId="5AD3402F" w14:textId="77777777" w:rsidTr="00320F0F">
        <w:tc>
          <w:tcPr>
            <w:tcW w:w="1843" w:type="dxa"/>
            <w:tcBorders>
              <w:left w:val="single" w:sz="4" w:space="0" w:color="auto"/>
            </w:tcBorders>
          </w:tcPr>
          <w:p w14:paraId="0DD1406D" w14:textId="77777777"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151FE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721704C6" w14:textId="77777777" w:rsidTr="00320F0F">
        <w:tc>
          <w:tcPr>
            <w:tcW w:w="1843" w:type="dxa"/>
            <w:tcBorders>
              <w:left w:val="single" w:sz="4" w:space="0" w:color="auto"/>
            </w:tcBorders>
          </w:tcPr>
          <w:p w14:paraId="75522CC7" w14:textId="77777777"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CC919" w14:textId="77777777"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0BB931" w14:textId="77777777" w:rsidR="00DF16A7" w:rsidRDefault="00DF16A7" w:rsidP="00320F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C8969" w14:textId="77777777" w:rsidR="00DF16A7" w:rsidRDefault="00DF16A7" w:rsidP="00320F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03752" w14:textId="77777777"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2023-11-15</w:t>
              </w:r>
            </w:fldSimple>
          </w:p>
        </w:tc>
      </w:tr>
      <w:tr w:rsidR="00DF16A7" w14:paraId="79930840" w14:textId="77777777" w:rsidTr="00320F0F">
        <w:tc>
          <w:tcPr>
            <w:tcW w:w="1843" w:type="dxa"/>
            <w:tcBorders>
              <w:left w:val="single" w:sz="4" w:space="0" w:color="auto"/>
            </w:tcBorders>
          </w:tcPr>
          <w:p w14:paraId="781F24C6" w14:textId="77777777"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D2C214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6C66BC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AE2299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21B6E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6C580CC9" w14:textId="77777777" w:rsidTr="00320F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B06F6C" w14:textId="77777777" w:rsidR="00DF16A7" w:rsidRDefault="00DF16A7" w:rsidP="00320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AF3290" w14:textId="77777777" w:rsidR="00DF16A7" w:rsidRDefault="00DF16A7" w:rsidP="00320F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339E39" w14:textId="77777777" w:rsidR="00DF16A7" w:rsidRDefault="00DF16A7" w:rsidP="00320F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9B75D" w14:textId="77777777" w:rsidR="00DF16A7" w:rsidRDefault="00DF16A7" w:rsidP="00320F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C4FA3" w14:textId="77777777" w:rsidR="00DF16A7" w:rsidRDefault="00DF16A7" w:rsidP="0032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F16A7" w14:paraId="7DD21293" w14:textId="77777777" w:rsidTr="00320F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F5C6E" w14:textId="77777777"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B9A088" w14:textId="77777777" w:rsidR="00DF16A7" w:rsidRDefault="00DF16A7" w:rsidP="00320F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06091" w14:textId="77777777" w:rsidR="00DF16A7" w:rsidRDefault="00DF16A7" w:rsidP="00320F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56861" w14:textId="77777777" w:rsidR="00DF16A7" w:rsidRPr="007C2097" w:rsidRDefault="00DF16A7" w:rsidP="00320F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16A7" w14:paraId="37F420A2" w14:textId="77777777" w:rsidTr="00320F0F">
        <w:tc>
          <w:tcPr>
            <w:tcW w:w="1843" w:type="dxa"/>
          </w:tcPr>
          <w:p w14:paraId="7F1F7A39" w14:textId="77777777" w:rsidR="00DF16A7" w:rsidRDefault="00DF16A7" w:rsidP="00320F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0E167" w14:textId="77777777" w:rsidR="00DF16A7" w:rsidRDefault="00DF16A7" w:rsidP="00320F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4A6F9C27" w14:textId="77777777" w:rsidTr="0032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4B634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EAA15" w14:textId="77777777" w:rsidR="00DF16A7" w:rsidRPr="006E31A3" w:rsidRDefault="00DF16A7" w:rsidP="00DF16A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MAC should be put into </w:t>
            </w:r>
            <w:proofErr w:type="spellStart"/>
            <w:r>
              <w:rPr>
                <w:rFonts w:cs="Arial"/>
                <w:sz w:val="18"/>
                <w:szCs w:val="18"/>
                <w:lang w:eastAsia="en-GB"/>
              </w:rPr>
              <w:t>TestMode</w:t>
            </w:r>
            <w:proofErr w:type="spellEnd"/>
            <w:r>
              <w:rPr>
                <w:rFonts w:cs="Arial"/>
                <w:sz w:val="18"/>
                <w:szCs w:val="18"/>
                <w:lang w:eastAsia="en-GB"/>
              </w:rPr>
              <w:t xml:space="preserve"> before the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not doing so will result in Header manipulation by the SS Stack rather than being controlled by the TTCN.</w:t>
            </w:r>
          </w:p>
        </w:tc>
      </w:tr>
      <w:tr w:rsidR="00DF16A7" w14:paraId="48683643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6AAC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258B" w14:textId="77777777" w:rsidR="00DF16A7" w:rsidRPr="00F12C50" w:rsidRDefault="00DF16A7" w:rsidP="00DF16A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F16A7" w14:paraId="54115037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6906A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F17CF" w14:textId="77777777" w:rsidR="00DF16A7" w:rsidRPr="00CE03EE" w:rsidRDefault="00DF16A7" w:rsidP="00DF16A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MAC is put into test mode before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DF16A7" w14:paraId="7C9C53B4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F3D1A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7D03C" w14:textId="77777777" w:rsidR="00DF16A7" w:rsidRPr="00CF39F2" w:rsidRDefault="00DF16A7" w:rsidP="00DF16A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F16A7" w14:paraId="184043DA" w14:textId="77777777" w:rsidTr="00320F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40C4A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3BF1" w14:textId="77777777" w:rsidR="00DF16A7" w:rsidRPr="006E31A3" w:rsidRDefault="00DF16A7" w:rsidP="00DF16A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Header Manipulation would be controlled by SS Stack.</w:t>
            </w:r>
          </w:p>
        </w:tc>
      </w:tr>
      <w:tr w:rsidR="00DF16A7" w14:paraId="436CEE14" w14:textId="77777777" w:rsidTr="00320F0F">
        <w:tc>
          <w:tcPr>
            <w:tcW w:w="2694" w:type="dxa"/>
            <w:gridSpan w:val="2"/>
          </w:tcPr>
          <w:p w14:paraId="7477B79E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C15CC" w14:textId="77777777" w:rsidR="00DF16A7" w:rsidRDefault="00DF16A7" w:rsidP="00DF1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1AE440CF" w14:textId="77777777" w:rsidTr="0032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F64D3B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DB3B7" w14:textId="77777777" w:rsidR="00DF16A7" w:rsidRDefault="00DF16A7" w:rsidP="00DF1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7.1.1.6.2.NR5GC</w:t>
            </w:r>
          </w:p>
        </w:tc>
      </w:tr>
      <w:tr w:rsidR="00DF16A7" w14:paraId="24D87C57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70A0F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9B884" w14:textId="77777777" w:rsidR="00DF16A7" w:rsidRDefault="00DF16A7" w:rsidP="00DF1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6A7" w14:paraId="0B246253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6EE06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61C8C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1DB77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D04F9" w14:textId="77777777" w:rsidR="00DF16A7" w:rsidRDefault="00DF16A7" w:rsidP="00DF1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4ACC1" w14:textId="77777777"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14:paraId="1EBBFBCD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CC772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C2A37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7CF6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2C24F" w14:textId="77777777" w:rsidR="00DF16A7" w:rsidRDefault="00DF16A7" w:rsidP="00DF1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51B7A" w14:textId="77777777"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14:paraId="1BEE7B2F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7B134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5E78B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07632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32692" w14:textId="77777777" w:rsidR="00DF16A7" w:rsidRDefault="00DF16A7" w:rsidP="00DF1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B70AD" w14:textId="77777777"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14:paraId="68D8A8B3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87DA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07E81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1D935" w14:textId="77777777" w:rsidR="00DF16A7" w:rsidRDefault="00DF16A7" w:rsidP="00DF1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767E87" w14:textId="77777777" w:rsidR="00DF16A7" w:rsidRDefault="00DF16A7" w:rsidP="00DF1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C455" w14:textId="77777777" w:rsidR="00DF16A7" w:rsidRDefault="00DF16A7" w:rsidP="00DF1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6A7" w14:paraId="1D1AB524" w14:textId="77777777" w:rsidTr="0032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CC13A" w14:textId="77777777" w:rsidR="00DF16A7" w:rsidRDefault="00DF16A7" w:rsidP="00DF1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DC4FA" w14:textId="77777777" w:rsidR="00DF16A7" w:rsidRDefault="00DF16A7" w:rsidP="00DF16A7">
            <w:pPr>
              <w:pStyle w:val="CRCoverPage"/>
              <w:spacing w:after="0"/>
              <w:rPr>
                <w:noProof/>
              </w:rPr>
            </w:pPr>
          </w:p>
        </w:tc>
      </w:tr>
      <w:tr w:rsidR="00DF16A7" w14:paraId="150C61E0" w14:textId="77777777" w:rsidTr="00320F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3E58B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9D991" w14:textId="77777777" w:rsidR="00DF16A7" w:rsidRDefault="00DF16A7" w:rsidP="00DF1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16A7" w:rsidRPr="008863B9" w14:paraId="493E767F" w14:textId="77777777" w:rsidTr="00320F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38BD2" w14:textId="77777777" w:rsidR="00DF16A7" w:rsidRPr="008863B9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E7A8AA" w14:textId="77777777" w:rsidR="00DF16A7" w:rsidRPr="008863B9" w:rsidRDefault="00DF16A7" w:rsidP="00DF1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16A7" w14:paraId="47140662" w14:textId="77777777" w:rsidTr="0032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4BFD3" w14:textId="77777777" w:rsidR="00DF16A7" w:rsidRDefault="00DF16A7" w:rsidP="00DF1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FEBC0" w14:textId="77777777" w:rsidR="00DF16A7" w:rsidRDefault="00DF16A7" w:rsidP="00DF1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45AB1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9C0F11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CC1A4" w14:textId="77777777" w:rsidR="009478EE" w:rsidRDefault="009478EE" w:rsidP="009478EE">
      <w:pPr>
        <w:rPr>
          <w:noProof/>
        </w:rPr>
      </w:pPr>
    </w:p>
    <w:p w14:paraId="2ACD675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594209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502B912" w14:textId="77777777" w:rsidR="0047687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6871" w:rsidRPr="000F3C8D">
        <w:rPr>
          <w:rFonts w:ascii="Arial" w:hAnsi="Arial" w:cs="Arial"/>
          <w:iCs/>
        </w:rPr>
        <w:t>Table of Contents</w:t>
      </w:r>
      <w:r w:rsidR="00476871">
        <w:tab/>
      </w:r>
      <w:r w:rsidR="00476871">
        <w:fldChar w:fldCharType="begin"/>
      </w:r>
      <w:r w:rsidR="00476871">
        <w:instrText xml:space="preserve"> PAGEREF _Toc145942090 \h </w:instrText>
      </w:r>
      <w:r w:rsidR="00476871">
        <w:fldChar w:fldCharType="separate"/>
      </w:r>
      <w:r w:rsidR="00476871">
        <w:t>2</w:t>
      </w:r>
      <w:r w:rsidR="00476871">
        <w:fldChar w:fldCharType="end"/>
      </w:r>
    </w:p>
    <w:p w14:paraId="7482A50D" w14:textId="77777777" w:rsidR="00476871" w:rsidRDefault="004768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F3C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F3C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_Toc145942091 \h </w:instrText>
      </w:r>
      <w:r>
        <w:fldChar w:fldCharType="separate"/>
      </w:r>
      <w:r>
        <w:t>2</w:t>
      </w:r>
      <w:r>
        <w:fldChar w:fldCharType="end"/>
      </w:r>
    </w:p>
    <w:p w14:paraId="5302E8CB" w14:textId="77777777" w:rsidR="00476871" w:rsidRDefault="004768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F3C8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F3C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_Toc145942092 \h </w:instrText>
      </w:r>
      <w:r>
        <w:fldChar w:fldCharType="separate"/>
      </w:r>
      <w:r>
        <w:t>2</w:t>
      </w:r>
      <w:r>
        <w:fldChar w:fldCharType="end"/>
      </w:r>
    </w:p>
    <w:p w14:paraId="31A9A45D" w14:textId="77777777" w:rsidR="00476871" w:rsidRDefault="004768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F3C8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F3C8D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_Toc145942093 \h </w:instrText>
      </w:r>
      <w:r>
        <w:fldChar w:fldCharType="separate"/>
      </w:r>
      <w:r>
        <w:t>2</w:t>
      </w:r>
      <w:r>
        <w:fldChar w:fldCharType="end"/>
      </w:r>
    </w:p>
    <w:p w14:paraId="54135DD9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594209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04346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3927D5"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6A5B6D2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078005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6B1A46F" w14:textId="77777777" w:rsidR="007A73E5" w:rsidRDefault="007A73E5" w:rsidP="007A73E5">
      <w:pPr>
        <w:rPr>
          <w:b/>
          <w:sz w:val="24"/>
          <w:lang w:eastAsia="ja-JP"/>
        </w:rPr>
      </w:pPr>
    </w:p>
    <w:p w14:paraId="07FDEAD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45942092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33276D56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45942093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049D713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424E" w14:textId="77777777" w:rsidR="004A40D5" w:rsidRDefault="00206ED0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5771" w14:textId="77777777" w:rsidR="004A40D5" w:rsidRPr="00FA530C" w:rsidRDefault="00206ED0" w:rsidP="00206ED0">
            <w:pPr>
              <w:pStyle w:val="CRCoverPage"/>
              <w:spacing w:after="0"/>
              <w:rPr>
                <w:noProof/>
              </w:rPr>
            </w:pPr>
            <w:r w:rsidRPr="00206ED0">
              <w:rPr>
                <w:noProof/>
              </w:rPr>
              <w:t>f_TC_7_1_1_6_2_NR5GC(</w:t>
            </w:r>
            <w:r>
              <w:rPr>
                <w:noProof/>
              </w:rPr>
              <w:t>)</w:t>
            </w:r>
          </w:p>
        </w:tc>
      </w:tr>
      <w:tr w:rsidR="004A40D5" w14:paraId="33461326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9C7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EF6D" w14:textId="77777777" w:rsidR="006E31A3" w:rsidRPr="00803546" w:rsidRDefault="00CE03EE" w:rsidP="00CE03E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MAC should be put into </w:t>
            </w:r>
            <w:proofErr w:type="spellStart"/>
            <w:r>
              <w:rPr>
                <w:rFonts w:cs="Arial"/>
                <w:sz w:val="18"/>
                <w:szCs w:val="18"/>
                <w:lang w:eastAsia="en-GB"/>
              </w:rPr>
              <w:t>TestMode</w:t>
            </w:r>
            <w:proofErr w:type="spellEnd"/>
            <w:r>
              <w:rPr>
                <w:rFonts w:cs="Arial"/>
                <w:sz w:val="18"/>
                <w:szCs w:val="18"/>
                <w:lang w:eastAsia="en-GB"/>
              </w:rPr>
              <w:t xml:space="preserve"> before the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not doing so will result in Header manipulation by the SS Stack rather than being controlled by the TTCN.</w:t>
            </w:r>
          </w:p>
        </w:tc>
      </w:tr>
      <w:tr w:rsidR="004A40D5" w14:paraId="2A3CA50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578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46E" w14:textId="77777777" w:rsidR="00803546" w:rsidRPr="006316B2" w:rsidRDefault="00CE03EE" w:rsidP="00CE0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MAC is put into test mode before start of </w:t>
            </w:r>
            <w:r w:rsidRPr="00CE03EE">
              <w:rPr>
                <w:rFonts w:cs="Arial"/>
                <w:sz w:val="18"/>
                <w:szCs w:val="18"/>
                <w:lang w:eastAsia="en-GB"/>
              </w:rPr>
              <w:t>f_TC_7_1_1_6_2_NR_TestBody3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4A40D5" w14:paraId="4AE7A7B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76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BED4" w14:textId="77777777"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206ED0">
              <w:rPr>
                <w:rFonts w:ascii="Arial" w:hAnsi="Arial" w:cs="Arial"/>
                <w:lang w:eastAsia="en-GB"/>
              </w:rPr>
              <w:t>SPS_NR5GC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A40D5" w14:paraId="6753739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725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3AB" w14:textId="1661174D" w:rsidR="004A40D5" w:rsidRDefault="00634ECC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785FA84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9E8563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C4D2EB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781" w14:textId="77777777" w:rsidR="003D692C" w:rsidRP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f_TC_7_1_1_6_2_NR5</w:t>
            </w:r>
            <w:proofErr w:type="gramStart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FA3F373" w14:textId="77777777" w:rsidR="00D64BE3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/ Correct handling of UL grant / configured grant Type 1</w:t>
            </w:r>
          </w:p>
          <w:p w14:paraId="6FBF5678" w14:textId="77777777"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6535AD" w14:textId="77777777"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7C8FFE5" w14:textId="77777777" w:rsidR="003D692C" w:rsidRDefault="003D692C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50DCA0F" w14:textId="77777777" w:rsidR="00CE03EE" w:rsidRPr="00CE03EE" w:rsidRDefault="003D692C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0].Dedicated.R15.configuredGrantConfig := {release := NULL};</w:t>
            </w:r>
          </w:p>
          <w:p w14:paraId="6D0D816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2B4CF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.configuredGrantConfig := {release := NULL};</w:t>
            </w:r>
          </w:p>
          <w:p w14:paraId="2A33E70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243224AD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32B5B85F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006EDED8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3867BF2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F1C842B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040764DA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AB4C328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73AFA5B4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3474D1D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, v_V1530Ext);</w:t>
            </w:r>
          </w:p>
          <w:p w14:paraId="00A405A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F79562C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EB978C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21B8BA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9B89815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9AF0F4F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EB0D9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374FCB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0F244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11EEF1E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16C25940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14:paraId="38E6A02D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9BB378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14:paraId="2A40C342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18F8B74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E5AEC4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6E75EF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14:paraId="70AF3EC4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E07E974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6093D18B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21DAA980" w14:textId="77777777" w:rsidR="003D692C" w:rsidRPr="00D64BE3" w:rsidRDefault="003D692C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CA54B78" w14:textId="77777777" w:rsidR="00206ED0" w:rsidRPr="00850B74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806AA9A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42CBBAA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52FAE1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50F1" w14:textId="77777777" w:rsidR="003D692C" w:rsidRP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function f_TC_7_1_1_6_2_NR5</w:t>
            </w:r>
            <w:proofErr w:type="gramStart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261F0D6" w14:textId="77777777"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/ Correct handling of UL grant / configured grant Type 1</w:t>
            </w:r>
          </w:p>
          <w:p w14:paraId="72611FED" w14:textId="77777777"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12AD4E" w14:textId="77777777"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E8F3385" w14:textId="77777777" w:rsidR="003D692C" w:rsidRDefault="003D692C" w:rsidP="003D69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6B85945" w14:textId="77777777" w:rsidR="00CE03EE" w:rsidRPr="00CE03EE" w:rsidRDefault="003D692C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="00CE03EE" w:rsidRPr="00CE03EE">
              <w:rPr>
                <w:rFonts w:ascii="Courier New" w:hAnsi="Courier New" w:cs="Courier New"/>
                <w:color w:val="000000"/>
                <w:lang w:eastAsia="de-DE"/>
              </w:rPr>
              <w:t>0].Dedicated.R15.configuredGrantConfig := {release := NULL};</w:t>
            </w:r>
          </w:p>
          <w:p w14:paraId="494591B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F5128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.configuredGrantConfig := {release := NULL};</w:t>
            </w:r>
          </w:p>
          <w:p w14:paraId="30D452C2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5C77992B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733BE567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5BDC9801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38C0344F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40A37B4A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5ABD8F6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32AA1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73B35DF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4328960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, v_V1530Ext);</w:t>
            </w:r>
          </w:p>
          <w:p w14:paraId="070FBD72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1E3756A" w14:textId="77777777" w:rsid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1C236D" w14:textId="77777777" w:rsid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87BDC0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3A87659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{cs_NR_SS_RadioBearer_MAC_TestMode(v_DRBId,cs_NR_MAC_TestModeInfo_NoHeaderManipulationDL_UL)};</w:t>
            </w:r>
          </w:p>
          <w:p w14:paraId="7751087A" w14:textId="77777777" w:rsid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ABF1A1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59DD0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80E6DA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6251177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71BB4A8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EE743C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2EE0E85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AFCD4C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1063B34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5BE270E1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14:paraId="191154C3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ED7B54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14:paraId="59A13216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80B5767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24C2F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594312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R5s230130 sic@</w:t>
            </w:r>
          </w:p>
          <w:p w14:paraId="3A6ED73E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94426DC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5693AEBF" w14:textId="77777777" w:rsidR="00CE03EE" w:rsidRPr="00CE03EE" w:rsidRDefault="00CE03EE" w:rsidP="00CE03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7AA3B3A5" w14:textId="77777777" w:rsidR="00D64BE3" w:rsidRPr="003D692C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1375B0A" w14:textId="77777777" w:rsidR="001C6BC1" w:rsidRDefault="001C6BC1" w:rsidP="00DC20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A1AD" w14:textId="77777777" w:rsidR="000B4A53" w:rsidRDefault="000B4A53">
      <w:r>
        <w:separator/>
      </w:r>
    </w:p>
  </w:endnote>
  <w:endnote w:type="continuationSeparator" w:id="0">
    <w:p w14:paraId="68ECCBDC" w14:textId="77777777" w:rsidR="000B4A53" w:rsidRDefault="000B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FF7A" w14:textId="77777777"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65AF6" w14:textId="77777777"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CDE3" w14:textId="77777777"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FCE92" w14:textId="77777777" w:rsidR="000B4A53" w:rsidRDefault="000B4A53">
      <w:r>
        <w:separator/>
      </w:r>
    </w:p>
  </w:footnote>
  <w:footnote w:type="continuationSeparator" w:id="0">
    <w:p w14:paraId="069791DB" w14:textId="77777777" w:rsidR="000B4A53" w:rsidRDefault="000B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E499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E7F39D7" wp14:editId="51DAD1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563554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67B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A73139" wp14:editId="731827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59C14A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1F1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0AAAB20" wp14:editId="2E738E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55272E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658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23AB781" wp14:editId="419E8B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D122E0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49BF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4AF4E4" wp14:editId="28A1B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C4C7E0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ECCD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EFC159" wp14:editId="2ED967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552CBD1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3698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0069163">
    <w:abstractNumId w:val="19"/>
  </w:num>
  <w:num w:numId="3" w16cid:durableId="544491433">
    <w:abstractNumId w:val="8"/>
  </w:num>
  <w:num w:numId="4" w16cid:durableId="278266185">
    <w:abstractNumId w:val="33"/>
  </w:num>
  <w:num w:numId="5" w16cid:durableId="1189105690">
    <w:abstractNumId w:val="26"/>
  </w:num>
  <w:num w:numId="6" w16cid:durableId="455686097">
    <w:abstractNumId w:val="30"/>
  </w:num>
  <w:num w:numId="7" w16cid:durableId="1050349622">
    <w:abstractNumId w:val="11"/>
  </w:num>
  <w:num w:numId="8" w16cid:durableId="247157898">
    <w:abstractNumId w:val="31"/>
  </w:num>
  <w:num w:numId="9" w16cid:durableId="91360080">
    <w:abstractNumId w:val="18"/>
  </w:num>
  <w:num w:numId="10" w16cid:durableId="110058509">
    <w:abstractNumId w:val="22"/>
  </w:num>
  <w:num w:numId="11" w16cid:durableId="225147170">
    <w:abstractNumId w:val="0"/>
  </w:num>
  <w:num w:numId="12" w16cid:durableId="1937205113">
    <w:abstractNumId w:val="10"/>
  </w:num>
  <w:num w:numId="13" w16cid:durableId="1776632322">
    <w:abstractNumId w:val="35"/>
  </w:num>
  <w:num w:numId="14" w16cid:durableId="1552306194">
    <w:abstractNumId w:val="5"/>
  </w:num>
  <w:num w:numId="15" w16cid:durableId="994800287">
    <w:abstractNumId w:val="24"/>
  </w:num>
  <w:num w:numId="16" w16cid:durableId="2062904020">
    <w:abstractNumId w:val="21"/>
  </w:num>
  <w:num w:numId="17" w16cid:durableId="963004353">
    <w:abstractNumId w:val="23"/>
  </w:num>
  <w:num w:numId="18" w16cid:durableId="1400667006">
    <w:abstractNumId w:val="14"/>
  </w:num>
  <w:num w:numId="19" w16cid:durableId="952397896">
    <w:abstractNumId w:val="32"/>
  </w:num>
  <w:num w:numId="20" w16cid:durableId="544802952">
    <w:abstractNumId w:val="28"/>
  </w:num>
  <w:num w:numId="21" w16cid:durableId="707873663">
    <w:abstractNumId w:val="34"/>
  </w:num>
  <w:num w:numId="22" w16cid:durableId="605507410">
    <w:abstractNumId w:val="25"/>
  </w:num>
  <w:num w:numId="23" w16cid:durableId="244920344">
    <w:abstractNumId w:val="15"/>
  </w:num>
  <w:num w:numId="24" w16cid:durableId="1974604288">
    <w:abstractNumId w:val="20"/>
  </w:num>
  <w:num w:numId="25" w16cid:durableId="640575973">
    <w:abstractNumId w:val="6"/>
  </w:num>
  <w:num w:numId="26" w16cid:durableId="457333757">
    <w:abstractNumId w:val="13"/>
  </w:num>
  <w:num w:numId="27" w16cid:durableId="289865887">
    <w:abstractNumId w:val="17"/>
  </w:num>
  <w:num w:numId="28" w16cid:durableId="334186259">
    <w:abstractNumId w:val="1"/>
  </w:num>
  <w:num w:numId="29" w16cid:durableId="769937024">
    <w:abstractNumId w:val="2"/>
  </w:num>
  <w:num w:numId="30" w16cid:durableId="801458414">
    <w:abstractNumId w:val="16"/>
  </w:num>
  <w:num w:numId="31" w16cid:durableId="1370452650">
    <w:abstractNumId w:val="29"/>
  </w:num>
  <w:num w:numId="32" w16cid:durableId="1249077730">
    <w:abstractNumId w:val="4"/>
  </w:num>
  <w:num w:numId="33" w16cid:durableId="1134837419">
    <w:abstractNumId w:val="9"/>
  </w:num>
  <w:num w:numId="34" w16cid:durableId="616520923">
    <w:abstractNumId w:val="7"/>
  </w:num>
  <w:num w:numId="35" w16cid:durableId="1029842983">
    <w:abstractNumId w:val="3"/>
  </w:num>
  <w:num w:numId="36" w16cid:durableId="1650672968">
    <w:abstractNumId w:val="27"/>
  </w:num>
  <w:num w:numId="37" w16cid:durableId="75054238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A53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7D5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37A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4ECC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3EE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16A7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55977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9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Props1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59D7BA-BF47-4CDF-A906-6FCF2D77BC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5</Pages>
  <Words>1139</Words>
  <Characters>6497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2023-11-20T09:48:00Z</dcterms:created>
  <dcterms:modified xsi:type="dcterms:W3CDTF">2023-11-20T09:48:00Z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