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98D36" w14:textId="7777777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7426A" w:rsidRPr="00E7426A">
        <w:rPr>
          <w:b/>
          <w:i/>
          <w:noProof/>
          <w:sz w:val="28"/>
        </w:rPr>
        <w:t>R5s230857</w:t>
      </w:r>
      <w:r w:rsidR="00E7426A">
        <w:rPr>
          <w:b/>
          <w:i/>
          <w:noProof/>
          <w:sz w:val="28"/>
        </w:rPr>
        <w:t xml:space="preserve"> </w:t>
      </w:r>
    </w:p>
    <w:p w14:paraId="10FB2391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1156A7">
        <w:fldChar w:fldCharType="begin"/>
      </w:r>
      <w:r w:rsidR="00745C21">
        <w:instrText xml:space="preserve"> DOCPROPERTY  Country  \* MERGEFORMAT </w:instrText>
      </w:r>
      <w:r w:rsidR="001156A7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E35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028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AC9A5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2A5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2D2F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6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DF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29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D9A9B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6EC10C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F8C742" w14:textId="77777777" w:rsidR="001E41F3" w:rsidRPr="00410371" w:rsidRDefault="00D373BD" w:rsidP="00B760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B7602B">
              <w:rPr>
                <w:rFonts w:hint="eastAsia"/>
                <w:b/>
                <w:noProof/>
                <w:sz w:val="28"/>
                <w:lang w:eastAsia="zh-CN"/>
              </w:rPr>
              <w:t>66</w:t>
            </w:r>
          </w:p>
        </w:tc>
        <w:tc>
          <w:tcPr>
            <w:tcW w:w="709" w:type="dxa"/>
          </w:tcPr>
          <w:p w14:paraId="29011C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A1AA4F" w14:textId="77777777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70F5D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7EDE3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DF5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1F6B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B9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A93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9EC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9A9A0" w14:textId="77777777" w:rsidTr="00547111">
        <w:tc>
          <w:tcPr>
            <w:tcW w:w="9641" w:type="dxa"/>
            <w:gridSpan w:val="9"/>
          </w:tcPr>
          <w:p w14:paraId="60683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D1A1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20AA36" w14:textId="77777777" w:rsidTr="00A7671C">
        <w:tc>
          <w:tcPr>
            <w:tcW w:w="2835" w:type="dxa"/>
          </w:tcPr>
          <w:p w14:paraId="35EEE2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287B3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9F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D69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608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5B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C4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32A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513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2EAE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4D4A49" w14:textId="77777777" w:rsidTr="00547111">
        <w:tc>
          <w:tcPr>
            <w:tcW w:w="9640" w:type="dxa"/>
            <w:gridSpan w:val="11"/>
          </w:tcPr>
          <w:p w14:paraId="39E10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7FB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786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ED7C3" w14:textId="77777777" w:rsidR="001E41F3" w:rsidRDefault="00B86896" w:rsidP="00A35607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NR5GC </w:t>
            </w:r>
            <w:r w:rsidR="00A35607" w:rsidRPr="00067C60">
              <w:t>Mobility management</w:t>
            </w:r>
            <w:r w:rsidR="00A35607" w:rsidRPr="00B86896">
              <w:t xml:space="preserve"> </w:t>
            </w:r>
            <w:r w:rsidRPr="00B86896">
              <w:t xml:space="preserve">test case </w:t>
            </w:r>
            <w:r w:rsidR="00A35607">
              <w:rPr>
                <w:rFonts w:hint="eastAsia"/>
                <w:lang w:eastAsia="zh-CN"/>
              </w:rPr>
              <w:t>9.1.5.1.3</w:t>
            </w:r>
            <w:r w:rsidRPr="00B86896">
              <w:t>a</w:t>
            </w:r>
          </w:p>
        </w:tc>
      </w:tr>
      <w:tr w:rsidR="001E41F3" w14:paraId="171009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8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93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077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3F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07D38" w14:textId="77777777" w:rsidR="001E41F3" w:rsidRDefault="006F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Starpoint,</w:t>
            </w:r>
            <w:r w:rsidR="00D76191" w:rsidRPr="00D76191">
              <w:rPr>
                <w:lang w:eastAsia="zh-CN"/>
              </w:rPr>
              <w:t xml:space="preserve"> MediaTek Inc.</w:t>
            </w:r>
          </w:p>
        </w:tc>
      </w:tr>
      <w:tr w:rsidR="001E41F3" w14:paraId="4C2B96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C19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44518" w14:textId="77777777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AE0A9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5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D8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5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32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97529" w14:textId="77777777" w:rsidR="001E41F3" w:rsidRDefault="00343923" w:rsidP="00E62624">
            <w:pPr>
              <w:pStyle w:val="CRCoverPage"/>
              <w:spacing w:after="0"/>
              <w:rPr>
                <w:noProof/>
              </w:rPr>
            </w:pPr>
            <w:r w:rsidRPr="0034392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4079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70C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CA6FF" w14:textId="77777777" w:rsidR="001E41F3" w:rsidRDefault="009D53BE" w:rsidP="000C63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0C63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0E62A9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8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7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6F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1E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16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CD5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83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CA988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08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F8A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0D373" w14:textId="77777777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225EE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A00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F0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6BC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FDEA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D6F428" w14:textId="77777777" w:rsidTr="00547111">
        <w:tc>
          <w:tcPr>
            <w:tcW w:w="1843" w:type="dxa"/>
          </w:tcPr>
          <w:p w14:paraId="742B3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8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65F70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14FF0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486E0" w14:textId="77777777" w:rsidR="000053D6" w:rsidRPr="008D31B6" w:rsidRDefault="000053D6" w:rsidP="004E014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current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ttcn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implementation, step61 the </w:t>
            </w:r>
            <w:proofErr w:type="spellStart"/>
            <w:r w:rsidRPr="00DC2CBF">
              <w:rPr>
                <w:rFonts w:ascii="Arial" w:hAnsi="Arial" w:cs="Arial"/>
                <w:lang w:eastAsia="zh-CN"/>
              </w:rPr>
              <w:t>AllowedNSSAI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eastAsia="zh-CN"/>
              </w:rPr>
              <w:t>RegistrationAccept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message is the </w:t>
            </w:r>
            <w:proofErr w:type="spellStart"/>
            <w:r w:rsidRPr="00DC2CBF">
              <w:rPr>
                <w:rFonts w:ascii="Arial" w:hAnsi="Arial" w:cs="Arial"/>
                <w:lang w:eastAsia="zh-CN"/>
              </w:rPr>
              <w:t>requestedNSSAI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of </w:t>
            </w:r>
            <w:r>
              <w:rPr>
                <w:rFonts w:ascii="Arial" w:hAnsi="Arial" w:cs="Arial"/>
                <w:lang w:eastAsia="zh-CN"/>
              </w:rPr>
              <w:t>registration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DC2CBF">
              <w:rPr>
                <w:rFonts w:ascii="Arial" w:hAnsi="Arial" w:cs="Arial"/>
                <w:lang w:eastAsia="zh-CN"/>
              </w:rPr>
              <w:t>Request</w:t>
            </w:r>
            <w:r>
              <w:rPr>
                <w:rFonts w:ascii="Arial" w:hAnsi="Arial" w:cs="Arial" w:hint="eastAsia"/>
                <w:lang w:eastAsia="zh-CN"/>
              </w:rPr>
              <w:t xml:space="preserve"> message received from UE, in which the </w:t>
            </w:r>
            <w:r w:rsidRPr="005C4399">
              <w:rPr>
                <w:rFonts w:ascii="Arial" w:hAnsi="Arial" w:cs="Arial"/>
                <w:lang w:eastAsia="zh-CN"/>
              </w:rPr>
              <w:t>SST</w:t>
            </w:r>
            <w:r w:rsidRPr="005C4399">
              <w:rPr>
                <w:rFonts w:ascii="Arial" w:hAnsi="Arial" w:cs="Arial" w:hint="eastAsia"/>
                <w:lang w:eastAsia="zh-CN"/>
              </w:rPr>
              <w:t xml:space="preserve"> may missing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0053D6" w14:paraId="2FA2E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61937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22F71" w14:textId="77777777" w:rsidR="000053D6" w:rsidRPr="00256E59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6120D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F41EF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122CC" w14:textId="77777777" w:rsidR="000053D6" w:rsidRPr="00256E59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Set </w:t>
            </w:r>
            <w:r w:rsidRPr="00ED4A43">
              <w:rPr>
                <w:rFonts w:cs="Arial"/>
                <w:lang w:val="en-US" w:eastAsia="zh-CN"/>
              </w:rPr>
              <w:t>SST</w:t>
            </w:r>
            <w:r w:rsidRPr="00ED4A43">
              <w:rPr>
                <w:rFonts w:cs="Arial" w:hint="eastAsia"/>
                <w:lang w:val="en-US" w:eastAsia="zh-CN"/>
              </w:rPr>
              <w:t xml:space="preserve"> value in step61according to TS38.523-1</w:t>
            </w:r>
            <w:r w:rsidRPr="00ED4A43">
              <w:rPr>
                <w:rFonts w:cs="Arial"/>
                <w:lang w:val="en-US" w:eastAsia="zh-CN"/>
              </w:rPr>
              <w:t xml:space="preserve"> Table 9.1.5.1.3a.3.3-14: REGISTRATION ACCEPT</w:t>
            </w:r>
          </w:p>
        </w:tc>
      </w:tr>
      <w:tr w:rsidR="000053D6" w14:paraId="26D74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D125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44E29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22882E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F8F6C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DDBDA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053D6" w14:paraId="40F0FE8B" w14:textId="77777777" w:rsidTr="00547111">
        <w:tc>
          <w:tcPr>
            <w:tcW w:w="2694" w:type="dxa"/>
            <w:gridSpan w:val="2"/>
          </w:tcPr>
          <w:p w14:paraId="5D60A1CE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2C48C8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B5B43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1E4D2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53AF" w14:textId="77777777" w:rsidR="000053D6" w:rsidRPr="00E02E82" w:rsidRDefault="000053D6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9E4308">
              <w:rPr>
                <w:noProof/>
              </w:rPr>
              <w:t>9.1.5.1.3a.NR5GC</w:t>
            </w:r>
          </w:p>
        </w:tc>
      </w:tr>
      <w:tr w:rsidR="000053D6" w14:paraId="209047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A372D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3A792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51366B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0EFB1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83C94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8ED74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A665C" w14:textId="77777777"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5D4ED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3D6" w14:paraId="7AB0EC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51570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42A6D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C6F0B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AB7F" w14:textId="77777777"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114F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14:paraId="2CAFE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0F53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6DCC4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F731" w14:textId="77777777" w:rsidR="000053D6" w:rsidRDefault="000053D6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AB7D0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A9C6E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53D6" w14:paraId="0911D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99426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55DE1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661E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D5D85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A23D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14:paraId="4FFAB8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5C5B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3BF9D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0053D6" w14:paraId="4B6A70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44DB4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5D85E" w14:textId="77777777"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3D6" w:rsidRPr="008863B9" w14:paraId="698411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D787C" w14:textId="77777777" w:rsidR="000053D6" w:rsidRPr="008863B9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4119B" w14:textId="77777777" w:rsidR="000053D6" w:rsidRPr="008863B9" w:rsidRDefault="000053D6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3D6" w14:paraId="07FB90C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5B279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C8308" w14:textId="77777777"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EE68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367A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6630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11FE47" w14:textId="77777777" w:rsidR="00916574" w:rsidRDefault="001156A7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>
        <w:fldChar w:fldCharType="begin"/>
      </w:r>
      <w:r w:rsidR="00916574">
        <w:instrText xml:space="preserve"> PAGEREF _Toc126242284 \h </w:instrText>
      </w:r>
      <w:r>
        <w:fldChar w:fldCharType="separate"/>
      </w:r>
      <w:r w:rsidR="00916574">
        <w:t>3</w:t>
      </w:r>
      <w:r>
        <w:fldChar w:fldCharType="end"/>
      </w:r>
    </w:p>
    <w:p w14:paraId="4B54B180" w14:textId="77777777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 w:rsidR="001156A7">
        <w:fldChar w:fldCharType="begin"/>
      </w:r>
      <w:r>
        <w:instrText xml:space="preserve"> PAGEREF _Toc126242285 \h </w:instrText>
      </w:r>
      <w:r w:rsidR="001156A7">
        <w:fldChar w:fldCharType="separate"/>
      </w:r>
      <w:r>
        <w:t>4</w:t>
      </w:r>
      <w:r w:rsidR="001156A7">
        <w:fldChar w:fldCharType="end"/>
      </w:r>
    </w:p>
    <w:p w14:paraId="0B2A4ED3" w14:textId="77777777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 w:rsidR="001156A7">
        <w:fldChar w:fldCharType="begin"/>
      </w:r>
      <w:r>
        <w:instrText xml:space="preserve"> PAGEREF _Toc126242286 \h </w:instrText>
      </w:r>
      <w:r w:rsidR="001156A7">
        <w:fldChar w:fldCharType="separate"/>
      </w:r>
      <w:r>
        <w:t>4</w:t>
      </w:r>
      <w:r w:rsidR="001156A7">
        <w:fldChar w:fldCharType="end"/>
      </w:r>
    </w:p>
    <w:p w14:paraId="711EA787" w14:textId="77777777" w:rsidR="00916574" w:rsidRDefault="0091657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 w:rsidR="001156A7">
        <w:fldChar w:fldCharType="begin"/>
      </w:r>
      <w:r>
        <w:instrText xml:space="preserve"> PAGEREF _Toc126242287 \h </w:instrText>
      </w:r>
      <w:r w:rsidR="001156A7">
        <w:fldChar w:fldCharType="separate"/>
      </w:r>
      <w:r>
        <w:t>4</w:t>
      </w:r>
      <w:r w:rsidR="001156A7">
        <w:fldChar w:fldCharType="end"/>
      </w:r>
    </w:p>
    <w:p w14:paraId="400DCCB2" w14:textId="77777777" w:rsidR="00007D89" w:rsidRDefault="001156A7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6C729CCE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03F68A5E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14:paraId="2426F19F" w14:textId="77777777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14:paraId="05102074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56B9C4C0" w14:textId="77777777" w:rsidR="00E52D8D" w:rsidRPr="00342015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512280A5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5F3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59D8" w14:textId="77777777" w:rsidR="00E52D8D" w:rsidRPr="00B65B1E" w:rsidRDefault="00AF036B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F036B">
              <w:rPr>
                <w:rFonts w:ascii="Arial" w:hAnsi="Arial" w:cs="Arial"/>
                <w:lang w:val="en-US" w:eastAsia="en-GB"/>
              </w:rPr>
              <w:t>fl_TC_9_1_5_1_3a_TestBody</w:t>
            </w:r>
          </w:p>
        </w:tc>
      </w:tr>
      <w:tr w:rsidR="00E52D8D" w14:paraId="68FBC3E0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73A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B61" w14:textId="77777777" w:rsidR="00E52D8D" w:rsidRPr="008D31B6" w:rsidRDefault="00DC2CBF" w:rsidP="00DD3DF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current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ttcn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implementation, step61 the </w:t>
            </w:r>
            <w:proofErr w:type="spellStart"/>
            <w:r w:rsidRPr="00DC2CBF">
              <w:rPr>
                <w:rFonts w:ascii="Arial" w:hAnsi="Arial" w:cs="Arial"/>
                <w:lang w:eastAsia="zh-CN"/>
              </w:rPr>
              <w:t>AllowedNSSAI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eastAsia="zh-CN"/>
              </w:rPr>
              <w:t>RegistrationAccept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message is the </w:t>
            </w:r>
            <w:proofErr w:type="spellStart"/>
            <w:r w:rsidRPr="00DC2CBF">
              <w:rPr>
                <w:rFonts w:ascii="Arial" w:hAnsi="Arial" w:cs="Arial"/>
                <w:lang w:eastAsia="zh-CN"/>
              </w:rPr>
              <w:t>requestedNSSAI</w:t>
            </w:r>
            <w:proofErr w:type="spellEnd"/>
            <w:r w:rsidR="00033C5C">
              <w:rPr>
                <w:rFonts w:ascii="Arial" w:hAnsi="Arial" w:cs="Arial" w:hint="eastAsia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registration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DC2CBF">
              <w:rPr>
                <w:rFonts w:ascii="Arial" w:hAnsi="Arial" w:cs="Arial"/>
                <w:lang w:eastAsia="zh-CN"/>
              </w:rPr>
              <w:t>Request</w:t>
            </w:r>
            <w:r>
              <w:rPr>
                <w:rFonts w:ascii="Arial" w:hAnsi="Arial" w:cs="Arial" w:hint="eastAsia"/>
                <w:lang w:eastAsia="zh-CN"/>
              </w:rPr>
              <w:t xml:space="preserve"> message received from UE</w:t>
            </w:r>
            <w:r w:rsidR="003B1252">
              <w:rPr>
                <w:rFonts w:ascii="Arial" w:hAnsi="Arial" w:cs="Arial" w:hint="eastAsia"/>
                <w:lang w:eastAsia="zh-CN"/>
              </w:rPr>
              <w:t>,</w:t>
            </w:r>
            <w:r w:rsidR="005C4399">
              <w:rPr>
                <w:rFonts w:ascii="Arial" w:hAnsi="Arial" w:cs="Arial" w:hint="eastAsia"/>
                <w:lang w:eastAsia="zh-CN"/>
              </w:rPr>
              <w:t xml:space="preserve"> </w:t>
            </w:r>
            <w:r w:rsidR="006C2535">
              <w:rPr>
                <w:rFonts w:ascii="Arial" w:hAnsi="Arial" w:cs="Arial" w:hint="eastAsia"/>
                <w:lang w:eastAsia="zh-CN"/>
              </w:rPr>
              <w:t>in whi</w:t>
            </w:r>
            <w:r w:rsidR="00D77FE5">
              <w:rPr>
                <w:rFonts w:ascii="Arial" w:hAnsi="Arial" w:cs="Arial" w:hint="eastAsia"/>
                <w:lang w:eastAsia="zh-CN"/>
              </w:rPr>
              <w:t xml:space="preserve">ch </w:t>
            </w:r>
            <w:r w:rsidR="005C4399"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5C4399" w:rsidRPr="005C4399">
              <w:rPr>
                <w:rFonts w:ascii="Arial" w:hAnsi="Arial" w:cs="Arial"/>
                <w:lang w:eastAsia="zh-CN"/>
              </w:rPr>
              <w:t>SST</w:t>
            </w:r>
            <w:r w:rsidR="005C4399" w:rsidRPr="005C4399">
              <w:rPr>
                <w:rFonts w:ascii="Arial" w:hAnsi="Arial" w:cs="Arial" w:hint="eastAsia"/>
                <w:lang w:eastAsia="zh-CN"/>
              </w:rPr>
              <w:t xml:space="preserve"> may missing</w:t>
            </w:r>
            <w:r w:rsidR="005C439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E52D8D" w14:paraId="485B2ADB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7D6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FF4" w14:textId="77777777" w:rsidR="00E52D8D" w:rsidRPr="00B3617B" w:rsidRDefault="001C17C2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Set </w:t>
            </w:r>
            <w:r w:rsidR="00A44730" w:rsidRPr="00ED4A43">
              <w:rPr>
                <w:rFonts w:cs="Arial"/>
                <w:lang w:val="en-US" w:eastAsia="zh-CN"/>
              </w:rPr>
              <w:t>SST</w:t>
            </w:r>
            <w:r w:rsidR="00A44730" w:rsidRPr="00ED4A43">
              <w:rPr>
                <w:rFonts w:cs="Arial" w:hint="eastAsia"/>
                <w:lang w:val="en-US" w:eastAsia="zh-CN"/>
              </w:rPr>
              <w:t xml:space="preserve"> value in step61</w:t>
            </w:r>
            <w:r w:rsidR="00ED4A43" w:rsidRPr="00ED4A43">
              <w:rPr>
                <w:rFonts w:cs="Arial" w:hint="eastAsia"/>
                <w:lang w:val="en-US" w:eastAsia="zh-CN"/>
              </w:rPr>
              <w:t>according to TS38.523-1</w:t>
            </w:r>
            <w:r w:rsidR="00ED4A43" w:rsidRPr="00ED4A43">
              <w:rPr>
                <w:rFonts w:cs="Arial"/>
                <w:lang w:val="en-US" w:eastAsia="zh-CN"/>
              </w:rPr>
              <w:t xml:space="preserve"> Table 9.1.5.1.3a.3.3-14: REGISTRATION ACCEPT</w:t>
            </w:r>
          </w:p>
        </w:tc>
      </w:tr>
      <w:tr w:rsidR="00E52D8D" w14:paraId="486F400E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FDE1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747" w14:textId="77777777" w:rsidR="00E52D8D" w:rsidRDefault="006C072F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6C072F">
              <w:rPr>
                <w:rFonts w:ascii="Arial" w:hAnsi="Arial" w:cs="Arial"/>
                <w:lang w:eastAsia="en-GB"/>
              </w:rPr>
              <w:t>Initial_Registration_NR5GC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14:paraId="2957C455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AF1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1EE" w14:textId="0C68A0DE" w:rsidR="00E52D8D" w:rsidRDefault="00172178" w:rsidP="008A46DA">
            <w:pPr>
              <w:rPr>
                <w:rFonts w:ascii="Arial" w:hAnsi="Arial"/>
                <w:lang w:eastAsia="zh-CN"/>
              </w:rPr>
            </w:pPr>
            <w:r w:rsidRPr="0017217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713C7CC" w14:textId="77777777" w:rsidR="00E52D8D" w:rsidRDefault="00E52D8D" w:rsidP="00E52D8D">
      <w:pPr>
        <w:rPr>
          <w:lang w:val="en-US" w:eastAsia="zh-CN"/>
        </w:rPr>
      </w:pPr>
    </w:p>
    <w:p w14:paraId="3CE4AB8F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4976AE2B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D9C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function fl_TC_9_1_5_1_3a_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4F7B949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E8C0786" w14:textId="77777777" w:rsidR="004C37F6" w:rsidRPr="004C37F6" w:rsidRDefault="004C37F6" w:rsidP="007814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81416">
              <w:rPr>
                <w:rFonts w:ascii="Courier New" w:hAnsi="Courier New" w:cs="Courier New"/>
                <w:lang w:eastAsia="zh-CN"/>
              </w:rPr>
              <w:t>…</w:t>
            </w:r>
          </w:p>
          <w:p w14:paraId="0D099000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E60E44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52-60"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0EBE1E5F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);</w:t>
            </w:r>
          </w:p>
          <w:p w14:paraId="2E9FE9EB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DDBA2E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 61"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203C6070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AllowedNSSAI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= v_ReceivedMsg.Pdu.PiggybackedPduList[0].Msg.registration_Request.requestedNSSAI;</w:t>
            </w:r>
          </w:p>
          <w:p w14:paraId="474C677A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v_AllowedNSSAI.iei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= '15'O;</w:t>
            </w:r>
          </w:p>
          <w:p w14:paraId="592A9566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51B26157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/ @sic R5-206426 sic@</w:t>
            </w:r>
          </w:p>
          <w:p w14:paraId="434D270A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01DF7BB6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759996C2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20397FAD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58E3C951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</w:t>
            </w:r>
          </w:p>
          <w:p w14:paraId="35AF0E7B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v_GMM_MobilityInfo.SessionStatus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//@sic R5-198509 sic@</w:t>
            </w:r>
          </w:p>
          <w:p w14:paraId="17CB474C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);</w:t>
            </w:r>
          </w:p>
          <w:p w14:paraId="6C7AF471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)));</w:t>
            </w:r>
          </w:p>
          <w:p w14:paraId="440077FB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07A56F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62-67"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7D627793" w14:textId="77777777" w:rsidR="00E52D8D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f_NR5GC_RRC_Idle_Steps15_20(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); </w:t>
            </w:r>
          </w:p>
          <w:p w14:paraId="459243F4" w14:textId="77777777" w:rsid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</w:p>
          <w:p w14:paraId="1745C3BB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6A729979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9048115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48849FE0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E2F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function fl_TC_9_1_5_1_3a_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B9C3F11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42C61E5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05B44531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CF28B6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52-60"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7959CBFE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);</w:t>
            </w:r>
          </w:p>
          <w:p w14:paraId="04F3D579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5142B9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 61"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5D797CC9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AllowedNSSAI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= v_ReceivedMsg.Pdu.PiggybackedPduList[0].Msg.registration_Request.requestedNSSAI;</w:t>
            </w:r>
          </w:p>
          <w:p w14:paraId="18B51319" w14:textId="77777777" w:rsidR="00A81CBC" w:rsidRDefault="00A81CBC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v_AllowedNSSAI.iei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= '15'O;</w:t>
            </w:r>
          </w:p>
          <w:p w14:paraId="75AA6505" w14:textId="77777777"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lang w:eastAsia="zh-CN"/>
              </w:rPr>
              <w:tab/>
            </w:r>
            <w:proofErr w:type="spellStart"/>
            <w:proofErr w:type="gram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v_AllowedNSSAI.lvPart.iel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 xml:space="preserve"> :</w:t>
            </w:r>
            <w:proofErr w:type="gram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= '06'O;</w:t>
            </w:r>
          </w:p>
          <w:p w14:paraId="24F260D6" w14:textId="77777777"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</w:t>
            </w:r>
            <w:proofErr w:type="gram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AllowedNSSAI.lvPart.s</w:t>
            </w:r>
            <w:proofErr w:type="gram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_nssai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[0].</w:t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vPart.mappedSST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 xml:space="preserve"> := '01'O;</w:t>
            </w:r>
          </w:p>
          <w:p w14:paraId="0179BA80" w14:textId="77777777"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</w:t>
            </w:r>
            <w:proofErr w:type="gram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AllowedNSSAI.lvPart.s</w:t>
            </w:r>
            <w:proofErr w:type="gram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_nssai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[1].</w:t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vPart.mappedSST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 xml:space="preserve"> := '02'O;</w:t>
            </w:r>
          </w:p>
          <w:p w14:paraId="35F4824A" w14:textId="77777777" w:rsidR="009A7C31" w:rsidRPr="009A7C31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</w:t>
            </w:r>
            <w:proofErr w:type="gram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AllowedNSSAI.lvPart.s</w:t>
            </w:r>
            <w:proofErr w:type="gram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_nssai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[0].</w:t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iel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 xml:space="preserve"> := '02'O;</w:t>
            </w:r>
          </w:p>
          <w:p w14:paraId="003716CC" w14:textId="77777777" w:rsidR="009A7C31" w:rsidRPr="004C37F6" w:rsidRDefault="009A7C31" w:rsidP="009A7C31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ab/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v_</w:t>
            </w:r>
            <w:proofErr w:type="gram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AllowedNSSAI.lvPart.s</w:t>
            </w:r>
            <w:proofErr w:type="gram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_nssai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[1].</w:t>
            </w:r>
            <w:proofErr w:type="spellStart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>iel</w:t>
            </w:r>
            <w:proofErr w:type="spellEnd"/>
            <w:r w:rsidRPr="009A7C31">
              <w:rPr>
                <w:rFonts w:ascii="Courier New" w:hAnsi="Courier New" w:cs="Courier New"/>
                <w:highlight w:val="yellow"/>
                <w:lang w:eastAsia="zh-CN"/>
              </w:rPr>
              <w:t xml:space="preserve"> := '02'O;</w:t>
            </w:r>
          </w:p>
          <w:p w14:paraId="5C723ABE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2544726E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/ @sic R5-206426 sic@</w:t>
            </w:r>
          </w:p>
          <w:p w14:paraId="4DE69AEF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22D2ACC6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073AFBA1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7CD3FED7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,</w:t>
            </w:r>
          </w:p>
          <w:p w14:paraId="6BE47683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</w:t>
            </w:r>
          </w:p>
          <w:p w14:paraId="36A37BE6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v_GMM_MobilityInfo.SessionStatus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 //@sic R5-198509 sic@</w:t>
            </w:r>
          </w:p>
          <w:p w14:paraId="38D4E738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                                               );</w:t>
            </w:r>
          </w:p>
          <w:p w14:paraId="5AB71FD1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4C37F6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)));</w:t>
            </w:r>
          </w:p>
          <w:p w14:paraId="3E4C71EA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BAE172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 xml:space="preserve">    //@siclog "Steps 62-67"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>@</w:t>
            </w:r>
          </w:p>
          <w:p w14:paraId="3D67982C" w14:textId="77777777" w:rsidR="00A81CBC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37F6">
              <w:rPr>
                <w:rFonts w:ascii="Courier New" w:hAnsi="Courier New" w:cs="Courier New"/>
                <w:lang w:eastAsia="de-DE"/>
              </w:rPr>
              <w:t>f_NR5GC_RRC_Idle_Steps15_20(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C37F6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4C37F6">
              <w:rPr>
                <w:rFonts w:ascii="Courier New" w:hAnsi="Courier New" w:cs="Courier New"/>
                <w:lang w:eastAsia="de-DE"/>
              </w:rPr>
              <w:t xml:space="preserve">); </w:t>
            </w:r>
          </w:p>
          <w:p w14:paraId="4A45ADF2" w14:textId="77777777" w:rsidR="00A81CBC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</w:p>
          <w:p w14:paraId="6E2EEE35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19756A88" w14:textId="77777777" w:rsidR="00E52D8D" w:rsidRPr="001C599F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2F61E42" w14:textId="77777777"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83DA" w14:textId="77777777" w:rsidR="00D32ADB" w:rsidRDefault="00D32ADB">
      <w:r>
        <w:separator/>
      </w:r>
    </w:p>
  </w:endnote>
  <w:endnote w:type="continuationSeparator" w:id="0">
    <w:p w14:paraId="73A78688" w14:textId="77777777" w:rsidR="00D32ADB" w:rsidRDefault="00D3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5249" w14:textId="77777777" w:rsidR="00D32ADB" w:rsidRDefault="00D32ADB">
      <w:r>
        <w:separator/>
      </w:r>
    </w:p>
  </w:footnote>
  <w:footnote w:type="continuationSeparator" w:id="0">
    <w:p w14:paraId="5217F353" w14:textId="77777777" w:rsidR="00D32ADB" w:rsidRDefault="00D32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6C44" w14:textId="77777777" w:rsidR="00695808" w:rsidRDefault="00695808">
    <w:r>
      <w:t xml:space="preserve">Page </w:t>
    </w:r>
    <w:r w:rsidR="001156A7">
      <w:fldChar w:fldCharType="begin"/>
    </w:r>
    <w:r w:rsidR="00374DD4">
      <w:instrText>PAGE</w:instrText>
    </w:r>
    <w:r w:rsidR="001156A7">
      <w:fldChar w:fldCharType="separate"/>
    </w:r>
    <w:r>
      <w:rPr>
        <w:noProof/>
      </w:rPr>
      <w:t>1</w:t>
    </w:r>
    <w:r w:rsidR="001156A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3D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19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66A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84745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2181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438800">
    <w:abstractNumId w:val="1"/>
  </w:num>
  <w:num w:numId="4" w16cid:durableId="398987360">
    <w:abstractNumId w:val="2"/>
  </w:num>
  <w:num w:numId="5" w16cid:durableId="1666280368">
    <w:abstractNumId w:val="3"/>
  </w:num>
  <w:num w:numId="6" w16cid:durableId="90518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53D6"/>
    <w:rsid w:val="00007D89"/>
    <w:rsid w:val="0001103A"/>
    <w:rsid w:val="00012C15"/>
    <w:rsid w:val="00014A58"/>
    <w:rsid w:val="00022E4A"/>
    <w:rsid w:val="0003093F"/>
    <w:rsid w:val="000339D8"/>
    <w:rsid w:val="00033C5C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3AA"/>
    <w:rsid w:val="000C6598"/>
    <w:rsid w:val="000D44B3"/>
    <w:rsid w:val="000D4A33"/>
    <w:rsid w:val="000D64EB"/>
    <w:rsid w:val="000D7922"/>
    <w:rsid w:val="000F05A6"/>
    <w:rsid w:val="00110E0E"/>
    <w:rsid w:val="001156A7"/>
    <w:rsid w:val="00115AB7"/>
    <w:rsid w:val="001323D9"/>
    <w:rsid w:val="001438B2"/>
    <w:rsid w:val="00145D43"/>
    <w:rsid w:val="001534C7"/>
    <w:rsid w:val="0016259C"/>
    <w:rsid w:val="00166F5F"/>
    <w:rsid w:val="00172178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42015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4399"/>
    <w:rsid w:val="005C57B2"/>
    <w:rsid w:val="005E2C44"/>
    <w:rsid w:val="005E56F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170E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2535"/>
    <w:rsid w:val="006C5486"/>
    <w:rsid w:val="006E21FB"/>
    <w:rsid w:val="006E5904"/>
    <w:rsid w:val="006E7C27"/>
    <w:rsid w:val="006F12DB"/>
    <w:rsid w:val="006F1B18"/>
    <w:rsid w:val="006F4AD0"/>
    <w:rsid w:val="006F515B"/>
    <w:rsid w:val="00723B13"/>
    <w:rsid w:val="0073066D"/>
    <w:rsid w:val="00732F5A"/>
    <w:rsid w:val="00734645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B2E7A"/>
    <w:rsid w:val="008B371C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4730"/>
    <w:rsid w:val="00A47E70"/>
    <w:rsid w:val="00A50CF0"/>
    <w:rsid w:val="00A521EC"/>
    <w:rsid w:val="00A63A85"/>
    <w:rsid w:val="00A7071B"/>
    <w:rsid w:val="00A71099"/>
    <w:rsid w:val="00A7671C"/>
    <w:rsid w:val="00A81CBC"/>
    <w:rsid w:val="00A9176F"/>
    <w:rsid w:val="00A91C69"/>
    <w:rsid w:val="00AA2CBC"/>
    <w:rsid w:val="00AB66B1"/>
    <w:rsid w:val="00AC2713"/>
    <w:rsid w:val="00AC5820"/>
    <w:rsid w:val="00AD1CD8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7602B"/>
    <w:rsid w:val="00B822A8"/>
    <w:rsid w:val="00B86896"/>
    <w:rsid w:val="00B87461"/>
    <w:rsid w:val="00B95A07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216D"/>
    <w:rsid w:val="00CD39A8"/>
    <w:rsid w:val="00CE6FBF"/>
    <w:rsid w:val="00CE79B5"/>
    <w:rsid w:val="00CF540D"/>
    <w:rsid w:val="00D00148"/>
    <w:rsid w:val="00D03F9A"/>
    <w:rsid w:val="00D05EC5"/>
    <w:rsid w:val="00D06D51"/>
    <w:rsid w:val="00D14405"/>
    <w:rsid w:val="00D24991"/>
    <w:rsid w:val="00D31026"/>
    <w:rsid w:val="00D32ADB"/>
    <w:rsid w:val="00D35695"/>
    <w:rsid w:val="00D373BD"/>
    <w:rsid w:val="00D44A90"/>
    <w:rsid w:val="00D50255"/>
    <w:rsid w:val="00D66520"/>
    <w:rsid w:val="00D76191"/>
    <w:rsid w:val="00D77FE5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3DF7"/>
    <w:rsid w:val="00DD4D0C"/>
    <w:rsid w:val="00DD5440"/>
    <w:rsid w:val="00DD6C67"/>
    <w:rsid w:val="00DE12D9"/>
    <w:rsid w:val="00DE211A"/>
    <w:rsid w:val="00DE34CF"/>
    <w:rsid w:val="00E02E82"/>
    <w:rsid w:val="00E10FBE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7426A"/>
    <w:rsid w:val="00E87946"/>
    <w:rsid w:val="00E9177E"/>
    <w:rsid w:val="00E93810"/>
    <w:rsid w:val="00EA51E8"/>
    <w:rsid w:val="00EB09B7"/>
    <w:rsid w:val="00EB394A"/>
    <w:rsid w:val="00EB397C"/>
    <w:rsid w:val="00EC6DB7"/>
    <w:rsid w:val="00ED4A43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FB40B"/>
  <w15:docId w15:val="{CCEDF130-8435-4B48-AF85-6173FEFB5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2023-11-20T15:39:00Z</dcterms:created>
  <dcterms:modified xsi:type="dcterms:W3CDTF">2023-11-20T15:39:00Z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