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3F2D3" w14:textId="7777777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012D8" w:rsidRPr="002012D8">
        <w:rPr>
          <w:b/>
          <w:i/>
          <w:noProof/>
          <w:sz w:val="28"/>
        </w:rPr>
        <w:t>R5s230856</w:t>
      </w:r>
      <w:r w:rsidR="002012D8">
        <w:rPr>
          <w:b/>
          <w:i/>
          <w:noProof/>
          <w:sz w:val="28"/>
        </w:rPr>
        <w:t xml:space="preserve"> </w:t>
      </w:r>
    </w:p>
    <w:p w14:paraId="55274E1C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502244">
        <w:fldChar w:fldCharType="begin"/>
      </w:r>
      <w:r w:rsidR="00745C21">
        <w:instrText xml:space="preserve"> DOCPROPERTY  Country  \* MERGEFORMAT </w:instrText>
      </w:r>
      <w:r w:rsidR="00502244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A965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70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1F79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960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1BDC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39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31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E868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3DCA8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3334FA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9B8D9" w14:textId="77777777" w:rsidR="001E41F3" w:rsidRPr="00410371" w:rsidRDefault="00D373BD" w:rsidP="00A40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A407B6" w:rsidRPr="00A407B6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488523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6B7A7" w14:textId="77777777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4E054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0C8872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B40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0CA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EB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727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C2C90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1A093E" w14:textId="77777777" w:rsidTr="00547111">
        <w:tc>
          <w:tcPr>
            <w:tcW w:w="9641" w:type="dxa"/>
            <w:gridSpan w:val="9"/>
          </w:tcPr>
          <w:p w14:paraId="3D9F5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E156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FB4178" w14:textId="77777777" w:rsidTr="00A7671C">
        <w:tc>
          <w:tcPr>
            <w:tcW w:w="2835" w:type="dxa"/>
          </w:tcPr>
          <w:p w14:paraId="49D0C6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69532E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6E0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50C9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1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23C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6159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C4AD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682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0B80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A75A26" w14:textId="77777777" w:rsidTr="00547111">
        <w:tc>
          <w:tcPr>
            <w:tcW w:w="9640" w:type="dxa"/>
            <w:gridSpan w:val="11"/>
          </w:tcPr>
          <w:p w14:paraId="1E56E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54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A0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813CD" w14:textId="77777777" w:rsidR="001E41F3" w:rsidRDefault="00B86896" w:rsidP="00D60015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NR5GC </w:t>
            </w:r>
            <w:r w:rsidR="00D60015">
              <w:rPr>
                <w:rFonts w:hint="eastAsia"/>
                <w:lang w:eastAsia="zh-CN"/>
              </w:rPr>
              <w:t xml:space="preserve">PDCP </w:t>
            </w:r>
            <w:r w:rsidRPr="00B86896">
              <w:t xml:space="preserve">test case </w:t>
            </w:r>
            <w:r w:rsidR="00D60015" w:rsidRPr="00BC1EB9">
              <w:rPr>
                <w:noProof/>
              </w:rPr>
              <w:t>7.1.3.4.2</w:t>
            </w:r>
          </w:p>
        </w:tc>
      </w:tr>
      <w:tr w:rsidR="001E41F3" w14:paraId="16B1D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1C2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2D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F71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9A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BFF89" w14:textId="77777777" w:rsidR="001E41F3" w:rsidRDefault="006F5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339D4B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38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52DDD" w14:textId="77777777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8F1A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6953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34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0D6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92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C4388F" w14:textId="77777777" w:rsidR="001E41F3" w:rsidRDefault="00236008" w:rsidP="00E62624">
            <w:pPr>
              <w:pStyle w:val="CRCoverPage"/>
              <w:spacing w:after="0"/>
              <w:rPr>
                <w:noProof/>
              </w:rPr>
            </w:pPr>
            <w:r w:rsidRPr="0023600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9BA68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8B8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35C83" w14:textId="77777777" w:rsidR="001E41F3" w:rsidRDefault="009D53BE" w:rsidP="000265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E832D7">
              <w:rPr>
                <w:rFonts w:hint="eastAsia"/>
                <w:noProof/>
                <w:lang w:eastAsia="zh-CN"/>
              </w:rPr>
              <w:t>1</w:t>
            </w:r>
            <w:r w:rsidR="00026513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33CF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5336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EE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D5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BC2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49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6F1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F91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1850B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99F7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2F1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4FE91" w14:textId="77777777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4F3D25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AA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6A0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C45F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912B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6BE559" w14:textId="77777777" w:rsidTr="00547111">
        <w:tc>
          <w:tcPr>
            <w:tcW w:w="1843" w:type="dxa"/>
          </w:tcPr>
          <w:p w14:paraId="77E41F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A6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F7245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A3B7C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8C7B5" w14:textId="77777777" w:rsidR="004D0C6B" w:rsidRPr="00256E59" w:rsidRDefault="0090118D" w:rsidP="00E10FBE">
            <w:pPr>
              <w:pStyle w:val="B2"/>
              <w:ind w:left="0" w:firstLine="0"/>
              <w:rPr>
                <w:noProof/>
              </w:rPr>
            </w:pPr>
            <w:r w:rsidRPr="00DE3E88">
              <w:rPr>
                <w:rFonts w:ascii="Arial" w:hAnsi="Arial" w:hint="eastAsia"/>
              </w:rPr>
              <w:t>In reconfiguration message of step</w:t>
            </w:r>
            <w:proofErr w:type="gramStart"/>
            <w:r w:rsidRPr="00DE3E88">
              <w:rPr>
                <w:rFonts w:ascii="Arial" w:hAnsi="Arial" w:hint="eastAsia"/>
              </w:rPr>
              <w:t>4,</w:t>
            </w:r>
            <w:r>
              <w:rPr>
                <w:rFonts w:ascii="Arial" w:hAnsi="Arial" w:hint="eastAsia"/>
              </w:rPr>
              <w:t>S</w:t>
            </w:r>
            <w:r w:rsidRPr="002012D8">
              <w:rPr>
                <w:rFonts w:ascii="Arial" w:hAnsi="Arial"/>
              </w:rPr>
              <w:t>tatusReportRequired</w:t>
            </w:r>
            <w:proofErr w:type="gramEnd"/>
            <w:r w:rsidRPr="002012D8"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 w:hint="eastAsia"/>
              </w:rPr>
              <w:t xml:space="preserve">in </w:t>
            </w:r>
            <w:r w:rsidRPr="00DE3E88">
              <w:rPr>
                <w:rFonts w:ascii="Arial" w:hAnsi="Arial"/>
              </w:rPr>
              <w:t>PDCP-CONFIG</w:t>
            </w:r>
            <w:r w:rsidRPr="00DE3E88">
              <w:rPr>
                <w:rFonts w:ascii="Arial" w:hAnsi="Arial" w:hint="eastAsia"/>
              </w:rPr>
              <w:t xml:space="preserve">  </w:t>
            </w:r>
            <w:r w:rsidRPr="002012D8">
              <w:rPr>
                <w:rFonts w:ascii="Arial" w:hAnsi="Arial" w:hint="eastAsia"/>
              </w:rPr>
              <w:t xml:space="preserve">should be omit for </w:t>
            </w:r>
            <w:r w:rsidRPr="002012D8">
              <w:rPr>
                <w:rFonts w:ascii="Arial" w:hAnsi="Arial"/>
              </w:rPr>
              <w:t>RLC UM</w:t>
            </w:r>
            <w:r>
              <w:rPr>
                <w:rFonts w:ascii="Arial" w:hAnsi="Arial" w:hint="eastAsia"/>
                <w:lang w:eastAsia="zh-CN"/>
              </w:rPr>
              <w:t xml:space="preserve"> mode.</w:t>
            </w:r>
          </w:p>
        </w:tc>
      </w:tr>
      <w:tr w:rsidR="004D0C6B" w14:paraId="1691A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DEB79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F2D18" w14:textId="77777777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93454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721BD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645E6" w14:textId="77777777" w:rsidR="004D0C6B" w:rsidRPr="00256E59" w:rsidRDefault="00894EC8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P</w:t>
            </w:r>
            <w:r>
              <w:rPr>
                <w:rFonts w:cs="Arial" w:hint="eastAsia"/>
                <w:lang w:val="en-US" w:eastAsia="zh-CN"/>
              </w:rPr>
              <w:t xml:space="preserve">ass omit in template </w:t>
            </w:r>
            <w:r w:rsidRPr="009247B8">
              <w:rPr>
                <w:rFonts w:cs="Arial"/>
                <w:lang w:val="en-US" w:eastAsia="zh-CN"/>
              </w:rPr>
              <w:t>cs_38508_PDCP_Config</w:t>
            </w:r>
          </w:p>
        </w:tc>
      </w:tr>
      <w:tr w:rsidR="004D0C6B" w14:paraId="0A4BE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326A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F9BE2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56604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3DF09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2B680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2930F25B" w14:textId="77777777" w:rsidTr="00547111">
        <w:tc>
          <w:tcPr>
            <w:tcW w:w="2694" w:type="dxa"/>
            <w:gridSpan w:val="2"/>
          </w:tcPr>
          <w:p w14:paraId="4662F309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127C21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3001FA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E43E8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FF39F" w14:textId="77777777" w:rsidR="004D0C6B" w:rsidRPr="00E02E82" w:rsidRDefault="00BC1EB9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BC1EB9">
              <w:rPr>
                <w:noProof/>
              </w:rPr>
              <w:t>7.1.3.4.2.NR5GC</w:t>
            </w:r>
          </w:p>
        </w:tc>
      </w:tr>
      <w:tr w:rsidR="004D0C6B" w14:paraId="24CA1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9F6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3F928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45EA5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96C9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730AF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393C0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7EF10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8B0922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72D37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F4E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0471C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4E22D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5AC7F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36F1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FA41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76721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C27D8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14E8E" w14:textId="77777777" w:rsidR="004D0C6B" w:rsidRDefault="00634B81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F6333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D4530" w14:textId="77777777" w:rsidR="004D0C6B" w:rsidRDefault="009E4308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0C6B" w14:paraId="1BA68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38F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0FC6D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0DC7C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73053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5D198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505F5A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A66DC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FD6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6A77980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800AE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02B5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576732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FCF7C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978F74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5392D9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A7E0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0AB2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A53D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2B81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BC0D5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05031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AF19A20" w14:textId="77777777" w:rsidR="00D71B8D" w:rsidRDefault="00502244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71B8D" w:rsidRPr="005C47FE">
        <w:rPr>
          <w:rFonts w:cs="Arial"/>
          <w:iCs/>
        </w:rPr>
        <w:t>Table of Contents</w:t>
      </w:r>
      <w:r w:rsidR="00D71B8D">
        <w:tab/>
      </w:r>
      <w:r w:rsidR="00D71B8D">
        <w:fldChar w:fldCharType="begin"/>
      </w:r>
      <w:r w:rsidR="00D71B8D">
        <w:instrText xml:space="preserve"> PAGEREF _Toc150503175 \h </w:instrText>
      </w:r>
      <w:r w:rsidR="00D71B8D">
        <w:fldChar w:fldCharType="separate"/>
      </w:r>
      <w:r w:rsidR="00D71B8D">
        <w:t>2</w:t>
      </w:r>
      <w:r w:rsidR="00D71B8D">
        <w:fldChar w:fldCharType="end"/>
      </w:r>
    </w:p>
    <w:p w14:paraId="41B282EF" w14:textId="77777777" w:rsidR="00D71B8D" w:rsidRDefault="00D71B8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C47FE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C47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_Toc150503176 \h </w:instrText>
      </w:r>
      <w:r>
        <w:fldChar w:fldCharType="separate"/>
      </w:r>
      <w:r>
        <w:t>3</w:t>
      </w:r>
      <w:r>
        <w:fldChar w:fldCharType="end"/>
      </w:r>
    </w:p>
    <w:p w14:paraId="7855E556" w14:textId="77777777" w:rsidR="00D71B8D" w:rsidRDefault="00D71B8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C47FE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C47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_Toc150503177 \h </w:instrText>
      </w:r>
      <w:r>
        <w:fldChar w:fldCharType="separate"/>
      </w:r>
      <w:r>
        <w:t>3</w:t>
      </w:r>
      <w:r>
        <w:fldChar w:fldCharType="end"/>
      </w:r>
    </w:p>
    <w:p w14:paraId="124BFE45" w14:textId="77777777" w:rsidR="00D71B8D" w:rsidRDefault="00D71B8D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C47FE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C47FE">
        <w:rPr>
          <w:rFonts w:cs="Arial"/>
          <w:color w:val="000000"/>
          <w:lang w:eastAsia="en-GB"/>
        </w:rPr>
        <w:t xml:space="preserve">Change </w:t>
      </w:r>
      <w:r w:rsidRPr="005C47F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_Toc150503178 \h </w:instrText>
      </w:r>
      <w:r>
        <w:fldChar w:fldCharType="separate"/>
      </w:r>
      <w:r>
        <w:t>3</w:t>
      </w:r>
      <w:r>
        <w:fldChar w:fldCharType="end"/>
      </w:r>
    </w:p>
    <w:p w14:paraId="08665172" w14:textId="77777777" w:rsidR="00007D89" w:rsidRDefault="00502244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584F349D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0503176"/>
      <w:r>
        <w:rPr>
          <w:b/>
          <w:lang w:eastAsia="ja-JP"/>
        </w:rPr>
        <w:lastRenderedPageBreak/>
        <w:t>Overview</w:t>
      </w:r>
      <w:bookmarkEnd w:id="2"/>
      <w:bookmarkEnd w:id="3"/>
    </w:p>
    <w:p w14:paraId="71A25FB2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14:paraId="7D3E28BF" w14:textId="77777777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14:paraId="54AE159B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0503177"/>
      <w:r w:rsidRPr="00854C55">
        <w:rPr>
          <w:b/>
        </w:rPr>
        <w:t>Corrections required</w:t>
      </w:r>
      <w:bookmarkEnd w:id="4"/>
      <w:bookmarkEnd w:id="5"/>
      <w:bookmarkEnd w:id="6"/>
    </w:p>
    <w:p w14:paraId="357FBCA4" w14:textId="77777777" w:rsidR="00E52D8D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050317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p w14:paraId="0074B78C" w14:textId="77777777"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14:paraId="0E0DA920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32C7" w14:textId="77777777"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C9A0" w14:textId="77777777" w:rsidR="00E52D8D" w:rsidRPr="00B65B1E" w:rsidRDefault="003E72FC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E72FC">
              <w:rPr>
                <w:rFonts w:ascii="Arial" w:hAnsi="Arial" w:cs="Arial"/>
                <w:lang w:val="en-US" w:eastAsia="en-GB"/>
              </w:rPr>
              <w:t>fl_TC_7_1_3_4_2_NR5GC_TestBody</w:t>
            </w:r>
          </w:p>
        </w:tc>
      </w:tr>
      <w:tr w:rsidR="00E52D8D" w14:paraId="5BB266FE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EFFA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69F" w14:textId="77777777" w:rsidR="002012D8" w:rsidRPr="00DE3E88" w:rsidRDefault="00DE3E88" w:rsidP="00DE3E88">
            <w:pPr>
              <w:pStyle w:val="B2"/>
              <w:ind w:left="0" w:firstLine="0"/>
              <w:rPr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  <w:lang w:eastAsia="zh-CN"/>
              </w:rPr>
            </w:pPr>
            <w:r w:rsidRPr="00DE3E88">
              <w:rPr>
                <w:rFonts w:ascii="Arial" w:hAnsi="Arial" w:hint="eastAsia"/>
              </w:rPr>
              <w:t>In reconfiguration message of step</w:t>
            </w:r>
            <w:proofErr w:type="gramStart"/>
            <w:r w:rsidRPr="00DE3E88">
              <w:rPr>
                <w:rFonts w:ascii="Arial" w:hAnsi="Arial" w:hint="eastAsia"/>
              </w:rPr>
              <w:t>4,</w:t>
            </w:r>
            <w:r w:rsidR="002012D8">
              <w:rPr>
                <w:rFonts w:ascii="Arial" w:hAnsi="Arial" w:hint="eastAsia"/>
              </w:rPr>
              <w:t>S</w:t>
            </w:r>
            <w:r w:rsidR="008678FD" w:rsidRPr="002012D8">
              <w:rPr>
                <w:rFonts w:ascii="Arial" w:hAnsi="Arial"/>
              </w:rPr>
              <w:t>tatusReportRequired</w:t>
            </w:r>
            <w:proofErr w:type="gramEnd"/>
            <w:r w:rsidR="008678FD" w:rsidRPr="002012D8"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 w:hint="eastAsia"/>
              </w:rPr>
              <w:t xml:space="preserve">in </w:t>
            </w:r>
            <w:r w:rsidRPr="00DE3E88">
              <w:rPr>
                <w:rFonts w:ascii="Arial" w:hAnsi="Arial"/>
              </w:rPr>
              <w:t>PDCP-CONFIG</w:t>
            </w:r>
            <w:r w:rsidRPr="00DE3E88">
              <w:rPr>
                <w:rFonts w:ascii="Arial" w:hAnsi="Arial" w:hint="eastAsia"/>
              </w:rPr>
              <w:t xml:space="preserve">  </w:t>
            </w:r>
            <w:r w:rsidR="008678FD" w:rsidRPr="002012D8">
              <w:rPr>
                <w:rFonts w:ascii="Arial" w:hAnsi="Arial" w:hint="eastAsia"/>
              </w:rPr>
              <w:t xml:space="preserve">should be omit </w:t>
            </w:r>
            <w:r w:rsidR="0042100F" w:rsidRPr="002012D8">
              <w:rPr>
                <w:rFonts w:ascii="Arial" w:hAnsi="Arial" w:hint="eastAsia"/>
              </w:rPr>
              <w:t xml:space="preserve">for </w:t>
            </w:r>
            <w:r w:rsidR="0042100F" w:rsidRPr="002012D8">
              <w:rPr>
                <w:rFonts w:ascii="Arial" w:hAnsi="Arial"/>
              </w:rPr>
              <w:t>RLC UM</w:t>
            </w:r>
            <w:r w:rsidR="000025FE">
              <w:rPr>
                <w:rFonts w:ascii="Arial" w:hAnsi="Arial" w:hint="eastAsia"/>
                <w:lang w:eastAsia="zh-CN"/>
              </w:rPr>
              <w:t xml:space="preserve"> mode.</w:t>
            </w:r>
          </w:p>
        </w:tc>
      </w:tr>
      <w:tr w:rsidR="00E52D8D" w14:paraId="1E2DCDD9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82E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ADB" w14:textId="77777777" w:rsidR="00E52D8D" w:rsidRPr="00B3617B" w:rsidRDefault="009247B8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</w:t>
            </w:r>
            <w:r>
              <w:rPr>
                <w:rFonts w:cs="Arial" w:hint="eastAsia"/>
                <w:lang w:val="en-US" w:eastAsia="zh-CN"/>
              </w:rPr>
              <w:t xml:space="preserve">ass omit in template </w:t>
            </w:r>
            <w:r w:rsidRPr="009247B8">
              <w:rPr>
                <w:rFonts w:cs="Arial"/>
                <w:lang w:val="en-US" w:eastAsia="zh-CN"/>
              </w:rPr>
              <w:t>cs_38508_PDCP_Config</w:t>
            </w:r>
          </w:p>
        </w:tc>
      </w:tr>
      <w:tr w:rsidR="00E52D8D" w14:paraId="5C65CFCF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2F3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9B4E" w14:textId="77777777" w:rsidR="00E52D8D" w:rsidRDefault="00132167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132167">
              <w:rPr>
                <w:rFonts w:ascii="Arial" w:hAnsi="Arial" w:cs="Arial"/>
                <w:lang w:eastAsia="zh-CN"/>
              </w:rPr>
              <w:t>PDCP_NR5GC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14:paraId="35A97822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52F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 w:rsidRPr="00DE103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5E0" w14:textId="21DAAFAD" w:rsidR="00E52D8D" w:rsidRDefault="00DE103A" w:rsidP="008A46DA">
            <w:pPr>
              <w:rPr>
                <w:rFonts w:ascii="Arial" w:hAnsi="Arial"/>
                <w:lang w:eastAsia="zh-CN"/>
              </w:rPr>
            </w:pPr>
            <w:r w:rsidRPr="00DE103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1728E50" w14:textId="77777777" w:rsidR="00E52D8D" w:rsidRDefault="00E52D8D" w:rsidP="00E52D8D">
      <w:pPr>
        <w:rPr>
          <w:lang w:val="en-US" w:eastAsia="zh-CN"/>
        </w:rPr>
      </w:pPr>
    </w:p>
    <w:p w14:paraId="62CA645C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14:paraId="1133B1D3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A56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>function fl_TC_7_1_3_4_2_NR5GC_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12871B7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079F1D00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IPData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>= f_IPv4IPv6_IcmpEchoReply(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f_LoopbackModeB_IP_Address_UE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());</w:t>
            </w:r>
          </w:p>
          <w:p w14:paraId="7E284038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Security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();</w:t>
            </w:r>
          </w:p>
          <w:p w14:paraId="6934AB06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integer k;</w:t>
            </w:r>
          </w:p>
          <w:p w14:paraId="24920562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v_RRCReconfiguration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;</w:t>
            </w:r>
          </w:p>
          <w:p w14:paraId="10E55247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NR_RachProcedureConfig_Type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;</w:t>
            </w:r>
            <w:proofErr w:type="gramEnd"/>
          </w:p>
          <w:p w14:paraId="489220D2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NR_PhysicalParameters_Type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PhysicalParameters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f_NR_CellInfo_GetPhysicalParameters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901E684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cs_MasterKeyUpdate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(false, tsc_NR_38508_NextHopChainingCount); //@sic R5-202618 sic@</w:t>
            </w:r>
          </w:p>
          <w:p w14:paraId="48F521B5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>= f_NR5GC_GetRadioBearerList(f_NR5GC_MobileInfo_GetDRBInfoList());//@sic R5s220503 sic@</w:t>
            </w:r>
          </w:p>
          <w:p w14:paraId="7F1AE8BA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f_NR_GetRadioBearerConfig_FullUM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465F2ED1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,</w:t>
            </w:r>
          </w:p>
          <w:p w14:paraId="4C93DC85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-,</w:t>
            </w:r>
          </w:p>
          <w:p w14:paraId="5F7FB6ED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cs_NR_PDCP_RbConfig_TransparentMode(f_NR_38508_SetPDCP_SN_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Size(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>)), // @sic R5s220124, R5-227518 sic@</w:t>
            </w:r>
          </w:p>
          <w:p w14:paraId="41998F6B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cs_SDAP_Configuration_None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);</w:t>
            </w:r>
          </w:p>
          <w:p w14:paraId="3B1FD63C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</w:t>
            </w:r>
          </w:p>
          <w:p w14:paraId="4F6A97E2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cs_NR_RachProcedureConfig_CRNTI_HO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v_NR_PhysicalParameters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, tsc_C_RNTI_Value3);</w:t>
            </w:r>
          </w:p>
          <w:p w14:paraId="47519C02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>= f_NR5GC_RRCReconfiguration_IntraNR_HO(nr_Cell1,</w:t>
            </w:r>
          </w:p>
          <w:p w14:paraId="20DAC994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0473E5DF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true,</w:t>
            </w:r>
          </w:p>
          <w:p w14:paraId="6D464AD7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</w:t>
            </w:r>
          </w:p>
          <w:p w14:paraId="3CB2081A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4C518F">
              <w:rPr>
                <w:rFonts w:ascii="Courier New" w:hAnsi="Courier New" w:cs="Courier New"/>
                <w:lang w:eastAsia="de-DE"/>
              </w:rPr>
              <w:t>v_MasterKeyUpdate</w:t>
            </w:r>
            <w:proofErr w:type="spellEnd"/>
            <w:r w:rsidRPr="004C518F">
              <w:rPr>
                <w:rFonts w:ascii="Courier New" w:hAnsi="Courier New" w:cs="Courier New"/>
                <w:lang w:eastAsia="de-DE"/>
              </w:rPr>
              <w:t>,</w:t>
            </w:r>
          </w:p>
          <w:p w14:paraId="14ED99CD" w14:textId="77777777" w:rsidR="004C518F" w:rsidRPr="004C518F" w:rsidRDefault="004C518F" w:rsidP="004C51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-,-,-,-,</w:t>
            </w:r>
          </w:p>
          <w:p w14:paraId="7A320478" w14:textId="77777777" w:rsidR="004C37F6" w:rsidRDefault="004C518F" w:rsidP="004C518F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4C51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cs_38508_PDCP_</w:t>
            </w:r>
            <w:proofErr w:type="gramStart"/>
            <w:r w:rsidRPr="004C518F">
              <w:rPr>
                <w:rFonts w:ascii="Courier New" w:hAnsi="Courier New" w:cs="Courier New"/>
                <w:lang w:eastAsia="de-DE"/>
              </w:rPr>
              <w:t>Config(</w:t>
            </w:r>
            <w:proofErr w:type="gramEnd"/>
            <w:r w:rsidRPr="004C518F">
              <w:rPr>
                <w:rFonts w:ascii="Courier New" w:hAnsi="Courier New" w:cs="Courier New"/>
                <w:lang w:eastAsia="de-DE"/>
              </w:rPr>
              <w:t xml:space="preserve">-, ms80, </w:t>
            </w:r>
            <w:r w:rsidRPr="004C518F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4C518F">
              <w:rPr>
                <w:rFonts w:ascii="Courier New" w:hAnsi="Courier New" w:cs="Courier New"/>
                <w:lang w:eastAsia="de-DE"/>
              </w:rPr>
              <w:t xml:space="preserve">)); ////@sic R5-213445, R5-227518 sic@ </w:t>
            </w:r>
          </w:p>
          <w:p w14:paraId="6BE255DE" w14:textId="77777777" w:rsidR="004C37F6" w:rsidRPr="004C37F6" w:rsidRDefault="004C37F6" w:rsidP="004C37F6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6505239A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739AE31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14:paraId="3F4687DF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CAA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>function fl_TC_7_1_3_4_2_NR5GC_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075FED0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49BD1800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IPData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>= f_IPv4IPv6_IcmpEchoReply(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f_LoopbackModeB_IP_Address_UE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());</w:t>
            </w:r>
          </w:p>
          <w:p w14:paraId="764E98CE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Security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();</w:t>
            </w:r>
          </w:p>
          <w:p w14:paraId="40491637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integer k;</w:t>
            </w:r>
          </w:p>
          <w:p w14:paraId="4EE60DBA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v_RRCReconfiguration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;</w:t>
            </w:r>
          </w:p>
          <w:p w14:paraId="6AA978ED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NR_RachProcedureConfig_Type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;</w:t>
            </w:r>
            <w:proofErr w:type="gramEnd"/>
          </w:p>
          <w:p w14:paraId="02910C92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NR_PhysicalParameters_Type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PhysicalParameters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f_NR_CellInfo_GetPhysicalParameters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19BE2CE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cs_MasterKeyUpdate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(false, tsc_NR_38508_NextHopChainingCount); //@sic R5-202618 sic@</w:t>
            </w:r>
          </w:p>
          <w:p w14:paraId="2458C14C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>= f_NR5GC_GetRadioBearerList(f_NR5GC_MobileInfo_GetDRBInfoList());//@sic R5s220503 sic@</w:t>
            </w:r>
          </w:p>
          <w:p w14:paraId="7BFC3D86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f_NR_GetRadioBearerConfig_FullUM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16D1315F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,</w:t>
            </w:r>
          </w:p>
          <w:p w14:paraId="725FCE5E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-,</w:t>
            </w:r>
          </w:p>
          <w:p w14:paraId="607CE994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cs_NR_PDCP_RbConfig_TransparentMode(f_NR_38508_SetPDCP_SN_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Size(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>)), // @sic R5s220124, R5-227518 sic@</w:t>
            </w:r>
          </w:p>
          <w:p w14:paraId="3319AF4E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cs_SDAP_Configuration_None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);</w:t>
            </w:r>
          </w:p>
          <w:p w14:paraId="7B670352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</w:t>
            </w:r>
          </w:p>
          <w:p w14:paraId="39F765A3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RachProcedureConfig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cs_NR_RachProcedureConfig_CRNTI_HO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v_NR_PhysicalParameters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, tsc_C_RNTI_Value3);</w:t>
            </w:r>
          </w:p>
          <w:p w14:paraId="6302FA00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>= f_NR5GC_RRCReconfiguration_IntraNR_HO(nr_Cell1,</w:t>
            </w:r>
          </w:p>
          <w:p w14:paraId="043DBF66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14:paraId="4FE46706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true,</w:t>
            </w:r>
          </w:p>
          <w:p w14:paraId="08512926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</w:t>
            </w:r>
          </w:p>
          <w:p w14:paraId="2CA453B9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D077AC">
              <w:rPr>
                <w:rFonts w:ascii="Courier New" w:hAnsi="Courier New" w:cs="Courier New"/>
                <w:lang w:eastAsia="de-DE"/>
              </w:rPr>
              <w:t>v_MasterKeyUpdate</w:t>
            </w:r>
            <w:proofErr w:type="spellEnd"/>
            <w:r w:rsidRPr="00D077AC">
              <w:rPr>
                <w:rFonts w:ascii="Courier New" w:hAnsi="Courier New" w:cs="Courier New"/>
                <w:lang w:eastAsia="de-DE"/>
              </w:rPr>
              <w:t>,</w:t>
            </w:r>
          </w:p>
          <w:p w14:paraId="372CAD89" w14:textId="77777777" w:rsidR="00D077AC" w:rsidRPr="00D077AC" w:rsidRDefault="00D077AC" w:rsidP="00D077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-,-,-,-,</w:t>
            </w:r>
          </w:p>
          <w:p w14:paraId="480A25A1" w14:textId="77777777" w:rsidR="00A81CBC" w:rsidRDefault="00D077AC" w:rsidP="00D077A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D077A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cs_38508_PDCP_</w:t>
            </w:r>
            <w:proofErr w:type="gramStart"/>
            <w:r w:rsidRPr="00D077AC">
              <w:rPr>
                <w:rFonts w:ascii="Courier New" w:hAnsi="Courier New" w:cs="Courier New"/>
                <w:lang w:eastAsia="de-DE"/>
              </w:rPr>
              <w:t>Config(</w:t>
            </w:r>
            <w:proofErr w:type="gramEnd"/>
            <w:r w:rsidRPr="00D077AC">
              <w:rPr>
                <w:rFonts w:ascii="Courier New" w:hAnsi="Courier New" w:cs="Courier New"/>
                <w:lang w:eastAsia="de-DE"/>
              </w:rPr>
              <w:t xml:space="preserve">-, ms80, </w:t>
            </w:r>
            <w:r w:rsidRPr="00D077AC">
              <w:rPr>
                <w:rFonts w:ascii="Courier New" w:hAnsi="Courier New" w:cs="Courier New"/>
                <w:highlight w:val="yellow"/>
                <w:lang w:eastAsia="de-DE"/>
              </w:rPr>
              <w:t>omit</w:t>
            </w:r>
            <w:r w:rsidRPr="00D077AC">
              <w:rPr>
                <w:rFonts w:ascii="Courier New" w:hAnsi="Courier New" w:cs="Courier New"/>
                <w:lang w:eastAsia="de-DE"/>
              </w:rPr>
              <w:t xml:space="preserve">)); ////@sic R5-213445, R5-227518 sic@ </w:t>
            </w:r>
          </w:p>
          <w:p w14:paraId="4852688E" w14:textId="77777777" w:rsidR="00A81CBC" w:rsidRPr="004C37F6" w:rsidRDefault="00A81CBC" w:rsidP="00A81CBC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1C81EBFA" w14:textId="77777777" w:rsidR="00E52D8D" w:rsidRPr="001C599F" w:rsidRDefault="00A81CBC" w:rsidP="00A81CB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D75CBE" w14:textId="77777777"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E6FED" w14:textId="77777777" w:rsidR="0040517B" w:rsidRDefault="0040517B">
      <w:r>
        <w:separator/>
      </w:r>
    </w:p>
  </w:endnote>
  <w:endnote w:type="continuationSeparator" w:id="0">
    <w:p w14:paraId="2D44DA28" w14:textId="77777777" w:rsidR="0040517B" w:rsidRDefault="00405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7F3AE" w14:textId="77777777" w:rsidR="0040517B" w:rsidRDefault="0040517B">
      <w:r>
        <w:separator/>
      </w:r>
    </w:p>
  </w:footnote>
  <w:footnote w:type="continuationSeparator" w:id="0">
    <w:p w14:paraId="0E9277A9" w14:textId="77777777" w:rsidR="0040517B" w:rsidRDefault="00405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2E31" w14:textId="77777777" w:rsidR="00695808" w:rsidRDefault="00695808">
    <w:r>
      <w:t xml:space="preserve">Page </w:t>
    </w:r>
    <w:r w:rsidR="00502244">
      <w:fldChar w:fldCharType="begin"/>
    </w:r>
    <w:r w:rsidR="00374DD4">
      <w:instrText>PAGE</w:instrText>
    </w:r>
    <w:r w:rsidR="00502244">
      <w:fldChar w:fldCharType="separate"/>
    </w:r>
    <w:r>
      <w:rPr>
        <w:noProof/>
      </w:rPr>
      <w:t>1</w:t>
    </w:r>
    <w:r w:rsidR="0050224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CB7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A64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4E46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35494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987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179701">
    <w:abstractNumId w:val="1"/>
  </w:num>
  <w:num w:numId="4" w16cid:durableId="1739984275">
    <w:abstractNumId w:val="2"/>
  </w:num>
  <w:num w:numId="5" w16cid:durableId="863055700">
    <w:abstractNumId w:val="3"/>
  </w:num>
  <w:num w:numId="6" w16cid:durableId="156494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3FA"/>
    <w:rsid w:val="000025FE"/>
    <w:rsid w:val="000048FE"/>
    <w:rsid w:val="00007D89"/>
    <w:rsid w:val="00012C15"/>
    <w:rsid w:val="00014A58"/>
    <w:rsid w:val="00022E4A"/>
    <w:rsid w:val="00026513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16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12D8"/>
    <w:rsid w:val="00206320"/>
    <w:rsid w:val="002121D7"/>
    <w:rsid w:val="002230B9"/>
    <w:rsid w:val="00226281"/>
    <w:rsid w:val="00227518"/>
    <w:rsid w:val="00232623"/>
    <w:rsid w:val="00236008"/>
    <w:rsid w:val="0024706E"/>
    <w:rsid w:val="00252D0D"/>
    <w:rsid w:val="002531CF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4411"/>
    <w:rsid w:val="00325739"/>
    <w:rsid w:val="003379F6"/>
    <w:rsid w:val="003413AB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E72FC"/>
    <w:rsid w:val="003F5114"/>
    <w:rsid w:val="0040517B"/>
    <w:rsid w:val="00410371"/>
    <w:rsid w:val="0042100F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518F"/>
    <w:rsid w:val="004C63DD"/>
    <w:rsid w:val="004C6F9C"/>
    <w:rsid w:val="004D0C6B"/>
    <w:rsid w:val="004D2284"/>
    <w:rsid w:val="00502244"/>
    <w:rsid w:val="005141D9"/>
    <w:rsid w:val="0051580D"/>
    <w:rsid w:val="00516556"/>
    <w:rsid w:val="0053343B"/>
    <w:rsid w:val="0053545C"/>
    <w:rsid w:val="00547111"/>
    <w:rsid w:val="00550F54"/>
    <w:rsid w:val="00554DAD"/>
    <w:rsid w:val="00560495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57B2"/>
    <w:rsid w:val="005E2C44"/>
    <w:rsid w:val="005E56F4"/>
    <w:rsid w:val="005F4054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5486"/>
    <w:rsid w:val="006E21FB"/>
    <w:rsid w:val="006E5904"/>
    <w:rsid w:val="006E7C27"/>
    <w:rsid w:val="006F12DB"/>
    <w:rsid w:val="006F1B18"/>
    <w:rsid w:val="006F4AD0"/>
    <w:rsid w:val="006F515B"/>
    <w:rsid w:val="006F5F15"/>
    <w:rsid w:val="00723B13"/>
    <w:rsid w:val="0073066D"/>
    <w:rsid w:val="00732F5A"/>
    <w:rsid w:val="00734645"/>
    <w:rsid w:val="0073689E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678FD"/>
    <w:rsid w:val="00870BC6"/>
    <w:rsid w:val="00870EE7"/>
    <w:rsid w:val="008712E1"/>
    <w:rsid w:val="00873374"/>
    <w:rsid w:val="0088068E"/>
    <w:rsid w:val="008863B9"/>
    <w:rsid w:val="00894EC8"/>
    <w:rsid w:val="008A0AAC"/>
    <w:rsid w:val="008A45A6"/>
    <w:rsid w:val="008B1569"/>
    <w:rsid w:val="008C166F"/>
    <w:rsid w:val="008D3CCC"/>
    <w:rsid w:val="008D4170"/>
    <w:rsid w:val="008F3789"/>
    <w:rsid w:val="008F686C"/>
    <w:rsid w:val="0090118D"/>
    <w:rsid w:val="0091207D"/>
    <w:rsid w:val="00913DD6"/>
    <w:rsid w:val="009148DE"/>
    <w:rsid w:val="00916574"/>
    <w:rsid w:val="009247B8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43ED"/>
    <w:rsid w:val="009861EE"/>
    <w:rsid w:val="00991B88"/>
    <w:rsid w:val="00991F87"/>
    <w:rsid w:val="009A5753"/>
    <w:rsid w:val="009A579D"/>
    <w:rsid w:val="009A7C31"/>
    <w:rsid w:val="009B13F9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07B6"/>
    <w:rsid w:val="00A44730"/>
    <w:rsid w:val="00A47E70"/>
    <w:rsid w:val="00A50CF0"/>
    <w:rsid w:val="00A521EC"/>
    <w:rsid w:val="00A548C7"/>
    <w:rsid w:val="00A63A85"/>
    <w:rsid w:val="00A7071B"/>
    <w:rsid w:val="00A71099"/>
    <w:rsid w:val="00A7671C"/>
    <w:rsid w:val="00A81CBC"/>
    <w:rsid w:val="00A9176F"/>
    <w:rsid w:val="00A91C69"/>
    <w:rsid w:val="00AA2CBC"/>
    <w:rsid w:val="00AB66B1"/>
    <w:rsid w:val="00AC2713"/>
    <w:rsid w:val="00AC5820"/>
    <w:rsid w:val="00AD1CD8"/>
    <w:rsid w:val="00AE7DD4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C1EB9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CF540D"/>
    <w:rsid w:val="00D00148"/>
    <w:rsid w:val="00D03F9A"/>
    <w:rsid w:val="00D05EC5"/>
    <w:rsid w:val="00D06D51"/>
    <w:rsid w:val="00D077AC"/>
    <w:rsid w:val="00D14405"/>
    <w:rsid w:val="00D24991"/>
    <w:rsid w:val="00D31026"/>
    <w:rsid w:val="00D35695"/>
    <w:rsid w:val="00D373BD"/>
    <w:rsid w:val="00D44A90"/>
    <w:rsid w:val="00D50255"/>
    <w:rsid w:val="00D60015"/>
    <w:rsid w:val="00D66520"/>
    <w:rsid w:val="00D71B8D"/>
    <w:rsid w:val="00D76191"/>
    <w:rsid w:val="00D84AE9"/>
    <w:rsid w:val="00D95C1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4D0C"/>
    <w:rsid w:val="00DD5440"/>
    <w:rsid w:val="00DD6C67"/>
    <w:rsid w:val="00DE103A"/>
    <w:rsid w:val="00DE12D9"/>
    <w:rsid w:val="00DE211A"/>
    <w:rsid w:val="00DE34CF"/>
    <w:rsid w:val="00DE3E88"/>
    <w:rsid w:val="00E02E82"/>
    <w:rsid w:val="00E10FBE"/>
    <w:rsid w:val="00E13F3D"/>
    <w:rsid w:val="00E22C03"/>
    <w:rsid w:val="00E24D55"/>
    <w:rsid w:val="00E250C9"/>
    <w:rsid w:val="00E34898"/>
    <w:rsid w:val="00E35060"/>
    <w:rsid w:val="00E50DF1"/>
    <w:rsid w:val="00E52D8D"/>
    <w:rsid w:val="00E53BB2"/>
    <w:rsid w:val="00E62624"/>
    <w:rsid w:val="00E72048"/>
    <w:rsid w:val="00E832D7"/>
    <w:rsid w:val="00E87946"/>
    <w:rsid w:val="00E9177E"/>
    <w:rsid w:val="00E93810"/>
    <w:rsid w:val="00EA51E8"/>
    <w:rsid w:val="00EB09B7"/>
    <w:rsid w:val="00EB394A"/>
    <w:rsid w:val="00EB397C"/>
    <w:rsid w:val="00EC6DB7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3028"/>
    <w:rsid w:val="00FB5DD4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9A243B"/>
  <w15:docId w15:val="{621862A1-F171-4254-AB9B-BC899DB0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969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357</cp:revision>
  <cp:lastPrinted>1900-01-01T00:00:00Z</cp:lastPrinted>
  <dcterms:created xsi:type="dcterms:W3CDTF">2022-12-12T09:24:00Z</dcterms:created>
  <dcterms:modified xsi:type="dcterms:W3CDTF">2023-11-10T18:22:00Z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