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65340F2E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0CC" w:rsidRPr="00DE30CC">
        <w:rPr>
          <w:b/>
          <w:i/>
          <w:iCs/>
          <w:noProof/>
          <w:sz w:val="24"/>
        </w:rPr>
        <w:t>R5s230810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21026A6D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D115C6">
                <w:rPr>
                  <w:b/>
                  <w:noProof/>
                  <w:sz w:val="28"/>
                </w:rPr>
                <w:t>8.523</w:t>
              </w:r>
              <w:r w:rsidR="000460FA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0F2A81D" w:rsidR="000460FA" w:rsidRPr="00DE30CC" w:rsidRDefault="00DE30CC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E30CC">
              <w:rPr>
                <w:rFonts w:cs="Arial"/>
                <w:b/>
                <w:bCs/>
                <w:color w:val="000000"/>
                <w:sz w:val="24"/>
                <w:szCs w:val="24"/>
              </w:rPr>
              <w:t>3262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42B34060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AB256E">
                <w:rPr>
                  <w:b/>
                  <w:noProof/>
                  <w:sz w:val="28"/>
                </w:rPr>
                <w:t>8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50FD0D7" w:rsidR="000460FA" w:rsidRDefault="00515B0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515B06">
              <w:t xml:space="preserve">Correction </w:t>
            </w:r>
            <w:r w:rsidR="00D115C6">
              <w:t>to NR MAC test case 7.1.1.6.</w:t>
            </w:r>
            <w:r w:rsidR="00AB256E">
              <w:t>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54CCB894" w:rsidR="000460FA" w:rsidRDefault="005844A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B256E">
              <w:t>1</w:t>
            </w:r>
            <w:r w:rsidR="0009406A">
              <w:t>1-02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BD242" w14:textId="77777777" w:rsidR="00D115C6" w:rsidRDefault="00310F72" w:rsidP="00310F72">
            <w:pPr>
              <w:pStyle w:val="CRCoverPage"/>
              <w:spacing w:after="0"/>
            </w:pPr>
            <w:r w:rsidRPr="00310F72">
              <w:t xml:space="preserve">Previous meeting agreed that TC 7.1.1.6.1 as currently defined doesn’t verify TP4 correctly, which must be addressed. A PICS based solution based on </w:t>
            </w:r>
            <w:proofErr w:type="spellStart"/>
            <w:r w:rsidRPr="00310F72">
              <w:t>pc_dl_SchedulingOffset_PDSCH_TypeA</w:t>
            </w:r>
            <w:proofErr w:type="spellEnd"/>
            <w:r w:rsidRPr="00310F72">
              <w:t xml:space="preserve"> is proposed.</w:t>
            </w:r>
          </w:p>
          <w:p w14:paraId="17534A13" w14:textId="77777777" w:rsidR="00310F72" w:rsidRDefault="00310F72" w:rsidP="00310F72">
            <w:pPr>
              <w:pStyle w:val="CRCoverPage"/>
              <w:spacing w:after="0"/>
            </w:pPr>
          </w:p>
          <w:p w14:paraId="17AD471D" w14:textId="26D6FB2E" w:rsidR="00310F72" w:rsidRPr="00D268E5" w:rsidRDefault="00310F72" w:rsidP="00310F72">
            <w:pPr>
              <w:pStyle w:val="CRCoverPage"/>
              <w:spacing w:after="0"/>
            </w:pPr>
            <w:r w:rsidRPr="007B066F">
              <w:rPr>
                <w:b/>
                <w:bCs/>
              </w:rPr>
              <w:t>Note:</w:t>
            </w:r>
            <w:r>
              <w:t xml:space="preserve"> </w:t>
            </w:r>
            <w:proofErr w:type="spellStart"/>
            <w:r w:rsidR="00A17A9D">
              <w:t>P</w:t>
            </w:r>
            <w:r>
              <w:t>roseCR</w:t>
            </w:r>
            <w:proofErr w:type="spellEnd"/>
            <w:r>
              <w:t xml:space="preserve"> </w:t>
            </w:r>
            <w:r w:rsidR="00A17A9D">
              <w:t>(</w:t>
            </w:r>
            <w:r w:rsidR="00A17A9D" w:rsidRPr="00A17A9D">
              <w:t>R5-236565</w:t>
            </w:r>
            <w:r w:rsidR="00A17A9D">
              <w:t xml:space="preserve">) </w:t>
            </w:r>
            <w:r>
              <w:t>would be raised for the RAN5#101 meeting</w:t>
            </w:r>
            <w:r w:rsidR="00A17A9D">
              <w:t xml:space="preserve"> [1]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105D0ABA" w:rsidR="000C4114" w:rsidRPr="00D268E5" w:rsidRDefault="00310F72" w:rsidP="000C4114">
            <w:pPr>
              <w:pStyle w:val="CRCoverPage"/>
              <w:spacing w:after="0"/>
              <w:rPr>
                <w:noProof/>
              </w:rPr>
            </w:pPr>
            <w:r w:rsidRPr="00310F72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7.1.1.6.1</w:t>
            </w:r>
            <w:r w:rsidRPr="00310F72">
              <w:rPr>
                <w:noProof/>
              </w:rPr>
              <w:t xml:space="preserve"> required for </w:t>
            </w:r>
            <w:r>
              <w:rPr>
                <w:noProof/>
              </w:rPr>
              <w:t>the correction</w:t>
            </w:r>
            <w:r w:rsidRPr="00310F72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1391CFDE" w:rsidR="000460FA" w:rsidRPr="00D268E5" w:rsidRDefault="00310F72" w:rsidP="000460FA">
            <w:pPr>
              <w:pStyle w:val="CRCoverPage"/>
              <w:spacing w:after="0"/>
              <w:rPr>
                <w:noProof/>
              </w:rPr>
            </w:pPr>
            <w:r w:rsidRPr="00310F72">
              <w:rPr>
                <w:noProof/>
                <w:lang w:eastAsia="zh-CN"/>
              </w:rPr>
              <w:t>TP4 will not be properly tested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9FCB6E1" w:rsidR="000460FA" w:rsidRDefault="00D115C6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</w:t>
            </w:r>
            <w:r w:rsidR="00310F72">
              <w:rPr>
                <w:noProof/>
              </w:rPr>
              <w:t>1</w:t>
            </w:r>
            <w:r w:rsidR="000460FA">
              <w:rPr>
                <w:noProof/>
              </w:rPr>
              <w:t>.</w:t>
            </w:r>
            <w:r>
              <w:rPr>
                <w:noProof/>
              </w:rPr>
              <w:t>ENDC, 7.1.1.6.</w:t>
            </w:r>
            <w:r w:rsidR="00310F72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0460FA">
              <w:rPr>
                <w:noProof/>
              </w:rPr>
              <w:t>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56D6C126" w:rsidR="000460FA" w:rsidRDefault="00310F7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128015F3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5461777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 xml:space="preserve">TS/TR </w:t>
            </w:r>
            <w:r w:rsidR="00310F72">
              <w:rPr>
                <w:noProof/>
              </w:rPr>
              <w:t>38-523-1</w:t>
            </w:r>
            <w:r w:rsidRPr="00DA0F4C">
              <w:rPr>
                <w:noProof/>
              </w:rPr>
              <w:t xml:space="preserve">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4958697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760FCDD" w14:textId="65D4B5F2" w:rsidR="00310F72" w:rsidRDefault="0044648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310F72" w:rsidRPr="00672A28">
        <w:rPr>
          <w:rFonts w:ascii="Arial" w:hAnsi="Arial" w:cs="Arial"/>
          <w:iCs/>
        </w:rPr>
        <w:t>Table of Contents</w:t>
      </w:r>
      <w:r w:rsidR="00310F72">
        <w:tab/>
      </w:r>
      <w:r w:rsidR="00310F72">
        <w:fldChar w:fldCharType="begin"/>
      </w:r>
      <w:r w:rsidR="00310F72">
        <w:instrText xml:space="preserve"> PAGEREF _Toc149586974 \h </w:instrText>
      </w:r>
      <w:r w:rsidR="00310F72">
        <w:fldChar w:fldCharType="separate"/>
      </w:r>
      <w:r w:rsidR="00310F72">
        <w:t>2</w:t>
      </w:r>
      <w:r w:rsidR="00310F72">
        <w:fldChar w:fldCharType="end"/>
      </w:r>
    </w:p>
    <w:p w14:paraId="1ED17DAF" w14:textId="3D9AB1AF" w:rsidR="00310F72" w:rsidRDefault="00310F7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72A28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72A28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_Toc149586975 \h </w:instrText>
      </w:r>
      <w:r>
        <w:fldChar w:fldCharType="separate"/>
      </w:r>
      <w:r>
        <w:t>3</w:t>
      </w:r>
      <w:r>
        <w:fldChar w:fldCharType="end"/>
      </w:r>
    </w:p>
    <w:p w14:paraId="65CF5C6B" w14:textId="0260A062" w:rsidR="00310F72" w:rsidRDefault="00310F7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72A28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72A28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_Toc149586976 \h </w:instrText>
      </w:r>
      <w:r>
        <w:fldChar w:fldCharType="separate"/>
      </w:r>
      <w:r>
        <w:t>3</w:t>
      </w:r>
      <w:r>
        <w:fldChar w:fldCharType="end"/>
      </w:r>
    </w:p>
    <w:p w14:paraId="5F195766" w14:textId="623594EF" w:rsidR="00310F72" w:rsidRDefault="00310F7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72A2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72A2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_Toc149586977 \h </w:instrText>
      </w:r>
      <w:r>
        <w:fldChar w:fldCharType="separate"/>
      </w:r>
      <w:r>
        <w:t>3</w:t>
      </w:r>
      <w:r>
        <w:fldChar w:fldCharType="end"/>
      </w:r>
    </w:p>
    <w:p w14:paraId="6A3ADEC9" w14:textId="5AE1A457" w:rsidR="00310F72" w:rsidRDefault="00310F7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72A28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72A2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_Toc149586978 \h </w:instrText>
      </w:r>
      <w:r>
        <w:fldChar w:fldCharType="separate"/>
      </w:r>
      <w:r>
        <w:t>3</w:t>
      </w:r>
      <w:r>
        <w:fldChar w:fldCharType="end"/>
      </w:r>
    </w:p>
    <w:p w14:paraId="6F81B316" w14:textId="34E01444" w:rsidR="00310F72" w:rsidRDefault="00310F7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72A28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72A28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_Toc149586979 \h </w:instrText>
      </w:r>
      <w:r>
        <w:fldChar w:fldCharType="separate"/>
      </w:r>
      <w:r>
        <w:t>7</w:t>
      </w:r>
      <w:r>
        <w:fldChar w:fldCharType="end"/>
      </w:r>
    </w:p>
    <w:p w14:paraId="5DC04CAD" w14:textId="0D311258" w:rsidR="00310F72" w:rsidRDefault="00310F7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72A28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72A28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_Toc149586980 \h </w:instrText>
      </w:r>
      <w:r>
        <w:fldChar w:fldCharType="separate"/>
      </w:r>
      <w:r>
        <w:t>11</w:t>
      </w:r>
      <w:r>
        <w:fldChar w:fldCharType="end"/>
      </w:r>
    </w:p>
    <w:p w14:paraId="33D17DF6" w14:textId="354A621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49586975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69796882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6C26E1">
        <w:t>37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proofErr w:type="spellStart"/>
      <w:r w:rsidR="005A1E3D" w:rsidRPr="00E47023">
        <w:rPr>
          <w:rFonts w:cs="Arial"/>
          <w:sz w:val="24"/>
          <w:lang w:eastAsia="ja-JP"/>
        </w:rPr>
        <w:t>Kalahasti</w:t>
      </w:r>
      <w:proofErr w:type="spellEnd"/>
      <w:r w:rsidR="005A1E3D" w:rsidRPr="00E47023">
        <w:rPr>
          <w:rFonts w:cs="Arial"/>
          <w:sz w:val="24"/>
          <w:lang w:eastAsia="ja-JP"/>
        </w:rPr>
        <w:t>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49586976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49586977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1E3D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50BF2E2A" w:rsidR="005A1E3D" w:rsidRDefault="0069640C" w:rsidP="005A1E3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New template</w:t>
            </w:r>
          </w:p>
        </w:tc>
        <w:tc>
          <w:tcPr>
            <w:tcW w:w="7654" w:type="dxa"/>
          </w:tcPr>
          <w:p w14:paraId="1BE6B413" w14:textId="26BFDAEF" w:rsidR="005A1E3D" w:rsidRDefault="0069640C" w:rsidP="005A1E3D">
            <w:pPr>
              <w:spacing w:after="0"/>
            </w:pPr>
            <w:r w:rsidRPr="0069640C">
              <w:rPr>
                <w:rFonts w:ascii="Arial" w:hAnsi="Arial"/>
              </w:rPr>
              <w:t xml:space="preserve">template (value) </w:t>
            </w:r>
            <w:proofErr w:type="spellStart"/>
            <w:r w:rsidRPr="0069640C">
              <w:rPr>
                <w:rFonts w:ascii="Arial" w:hAnsi="Arial"/>
              </w:rPr>
              <w:t>PDSCH_TimeDomainResourceAllocationList</w:t>
            </w:r>
            <w:proofErr w:type="spellEnd"/>
            <w:r w:rsidRPr="0069640C">
              <w:rPr>
                <w:rFonts w:ascii="Arial" w:hAnsi="Arial"/>
              </w:rPr>
              <w:t xml:space="preserve"> cs_NR_PDSCH_TimeDomainResourceAllocationList_71161</w:t>
            </w:r>
          </w:p>
        </w:tc>
      </w:tr>
      <w:tr w:rsidR="0079109A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C15FE2D" w14:textId="52C4E215" w:rsidR="007B066F" w:rsidRDefault="007B066F" w:rsidP="007B066F">
            <w:pPr>
              <w:pStyle w:val="CRCoverPage"/>
              <w:spacing w:after="0"/>
              <w:rPr>
                <w:noProof/>
              </w:rPr>
            </w:pPr>
            <w:r>
              <w:t xml:space="preserve">To properly test TP4, a PICS based solution based on </w:t>
            </w:r>
            <w:proofErr w:type="spellStart"/>
            <w:r>
              <w:t>pc_dl_SchedulingOffset_PDSCH_TypeA</w:t>
            </w:r>
            <w:proofErr w:type="spellEnd"/>
            <w:r>
              <w:t xml:space="preserve"> is proposed. Configure UE with two entries in </w:t>
            </w:r>
            <w:r w:rsidRPr="0065267A">
              <w:rPr>
                <w:noProof/>
              </w:rPr>
              <w:t>PDSCH-TimeDomainResourceAllocationList</w:t>
            </w:r>
            <w:r>
              <w:rPr>
                <w:noProof/>
              </w:rPr>
              <w:t>—one for K0=0 (default) and K0=4 (for TP4).</w:t>
            </w:r>
          </w:p>
          <w:p w14:paraId="4B0DFD28" w14:textId="77777777" w:rsidR="007B066F" w:rsidRDefault="007B066F" w:rsidP="007B066F">
            <w:pPr>
              <w:pStyle w:val="CRCoverPage"/>
              <w:spacing w:after="0"/>
            </w:pPr>
          </w:p>
          <w:p w14:paraId="6C7D0B60" w14:textId="72B5D466" w:rsidR="00FE12B4" w:rsidRPr="00FA46AD" w:rsidRDefault="007B066F" w:rsidP="007B066F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7B066F">
              <w:rPr>
                <w:b/>
                <w:bCs/>
              </w:rPr>
              <w:t>Note:</w:t>
            </w:r>
            <w:r>
              <w:t xml:space="preserve"> A </w:t>
            </w:r>
            <w:proofErr w:type="spellStart"/>
            <w:r>
              <w:t>proseCR</w:t>
            </w:r>
            <w:proofErr w:type="spellEnd"/>
            <w:r>
              <w:t xml:space="preserve"> would be raised for the RAN5#101 meeting</w:t>
            </w:r>
          </w:p>
        </w:tc>
      </w:tr>
      <w:tr w:rsidR="0079109A" w14:paraId="4403EECE" w14:textId="77777777" w:rsidTr="0053135D">
        <w:tc>
          <w:tcPr>
            <w:tcW w:w="1985" w:type="dxa"/>
          </w:tcPr>
          <w:p w14:paraId="37831C4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51F228EF" w:rsidR="0079109A" w:rsidRPr="00FA46AD" w:rsidRDefault="007B066F" w:rsidP="0079109A">
            <w:pPr>
              <w:pStyle w:val="CRCoverPage"/>
              <w:spacing w:after="0"/>
              <w:rPr>
                <w:lang w:val="en-SG"/>
              </w:rPr>
            </w:pPr>
            <w:r>
              <w:t xml:space="preserve">A new template </w:t>
            </w:r>
            <w:r w:rsidRPr="007B066F">
              <w:t>cs_NR_PDSCH_TimeDomainResourceAllocationList_</w:t>
            </w:r>
            <w:r>
              <w:t>71161 is defined</w:t>
            </w:r>
          </w:p>
        </w:tc>
      </w:tr>
      <w:tr w:rsidR="0079109A" w14:paraId="170F8D79" w14:textId="77777777" w:rsidTr="0053135D">
        <w:tc>
          <w:tcPr>
            <w:tcW w:w="1985" w:type="dxa"/>
          </w:tcPr>
          <w:p w14:paraId="65ED295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4AAA078A" w:rsidR="0079109A" w:rsidRPr="00880368" w:rsidRDefault="00C826E6" w:rsidP="0079109A">
            <w:pPr>
              <w:spacing w:after="0"/>
              <w:rPr>
                <w:rFonts w:ascii="Arial" w:hAnsi="Arial" w:cs="Arial"/>
                <w:lang w:val="en-IN" w:eastAsia="en-GB"/>
              </w:rPr>
            </w:pPr>
            <w:proofErr w:type="spellStart"/>
            <w:r w:rsidRPr="00C826E6">
              <w:rPr>
                <w:rFonts w:ascii="Arial" w:hAnsi="Arial" w:cs="Arial"/>
                <w:lang w:val="en-IN" w:eastAsia="en-GB"/>
              </w:rPr>
              <w:t>MAC_SPS_TC_Common_</w:t>
            </w:r>
            <w:proofErr w:type="gramStart"/>
            <w:r w:rsidRPr="00C826E6">
              <w:rPr>
                <w:rFonts w:ascii="Arial" w:hAnsi="Arial" w:cs="Arial"/>
                <w:lang w:val="en-IN" w:eastAsia="en-GB"/>
              </w:rPr>
              <w:t>NR</w:t>
            </w:r>
            <w:proofErr w:type="spellEnd"/>
            <w:r w:rsidR="0079109A">
              <w:rPr>
                <w:rFonts w:ascii="Arial" w:hAnsi="Arial" w:cs="Arial"/>
                <w:lang w:eastAsia="en-GB"/>
              </w:rPr>
              <w:t>.</w:t>
            </w:r>
            <w:proofErr w:type="spellStart"/>
            <w:r w:rsidR="0079109A">
              <w:rPr>
                <w:rFonts w:ascii="Arial" w:hAnsi="Arial" w:cs="Arial"/>
                <w:lang w:eastAsia="en-GB"/>
              </w:rPr>
              <w:t>ttcn</w:t>
            </w:r>
            <w:proofErr w:type="spellEnd"/>
            <w:proofErr w:type="gramEnd"/>
          </w:p>
        </w:tc>
      </w:tr>
      <w:tr w:rsidR="0079109A" w14:paraId="7A70A8CE" w14:textId="77777777" w:rsidTr="0053135D">
        <w:tc>
          <w:tcPr>
            <w:tcW w:w="1985" w:type="dxa"/>
          </w:tcPr>
          <w:p w14:paraId="4AB30E95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26701DF7" w:rsidR="0079109A" w:rsidRDefault="004F2329" w:rsidP="0079109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and implemented as per R5-237339</w:t>
            </w:r>
          </w:p>
        </w:tc>
      </w:tr>
    </w:tbl>
    <w:p w14:paraId="4F08DC2C" w14:textId="77777777" w:rsidR="00213FE3" w:rsidRDefault="00213FE3" w:rsidP="00213FE3"/>
    <w:p w14:paraId="21F36F35" w14:textId="3B1999B4" w:rsidR="00213FE3" w:rsidRPr="00FE12B4" w:rsidRDefault="00AB256E" w:rsidP="00213FE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New Template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21E41CF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template (value)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PDSCH_TimeDomainResourceAllocationList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cs_NR_PDSCH_TimeDomainResourceAllocationList_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71161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=</w:t>
            </w:r>
          </w:p>
          <w:p w14:paraId="4736EC8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{ /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* @status    APPROVED (ENDC, NR5GC) */</w:t>
            </w:r>
          </w:p>
          <w:p w14:paraId="211BF3B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Acc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to 38.523-1 Table 7.1.1.4.1.0-1: PDSCH-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TimeDomainResourceAllocationList</w:t>
            </w:r>
            <w:proofErr w:type="spellEnd"/>
          </w:p>
          <w:p w14:paraId="48622D7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 R5-190677 sic@</w:t>
            </w:r>
          </w:p>
          <w:p w14:paraId="7976201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cs_NR_PDSCH_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TimeDomainResourceAllocation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0,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typeA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, 53),    // S=2, L=12</w:t>
            </w:r>
          </w:p>
          <w:p w14:paraId="43B9FC9B" w14:textId="5A207D81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cs_NR_PDSCH_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TimeDomainResourceAllocation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="0004220C">
              <w:rPr>
                <w:rFonts w:ascii="Courier New" w:hAnsi="Courier New" w:cs="Courier New"/>
                <w:color w:val="000000"/>
                <w:lang w:val="en-IN" w:eastAsia="de-DE"/>
              </w:rPr>
              <w:t>4</w:t>
            </w: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typeA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, 53)   // S=2, L=12</w:t>
            </w:r>
          </w:p>
          <w:p w14:paraId="511C8FA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</w:p>
          <w:p w14:paraId="107124E4" w14:textId="4FC03FED" w:rsidR="00213FE3" w:rsidRPr="00847BF2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};</w:t>
            </w:r>
          </w:p>
        </w:tc>
      </w:tr>
    </w:tbl>
    <w:p w14:paraId="49088C6A" w14:textId="63A28F4F" w:rsidR="00213FE3" w:rsidRDefault="00213FE3" w:rsidP="00213FE3"/>
    <w:p w14:paraId="02FFDA8E" w14:textId="68B462DF" w:rsidR="00C826E6" w:rsidRDefault="00C826E6" w:rsidP="00C826E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49586978"/>
      <w:bookmarkEnd w:id="10"/>
      <w:bookmarkEnd w:id="11"/>
      <w:bookmarkEnd w:id="12"/>
      <w:r>
        <w:rPr>
          <w:b/>
          <w:lang w:val="pt-BR"/>
        </w:rPr>
        <w:t xml:space="preserve">Change </w:t>
      </w:r>
      <w:r w:rsidR="00626C15"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826E6" w14:paraId="7C802DED" w14:textId="77777777" w:rsidTr="00206B23">
        <w:trPr>
          <w:trHeight w:val="447"/>
        </w:trPr>
        <w:tc>
          <w:tcPr>
            <w:tcW w:w="1985" w:type="dxa"/>
          </w:tcPr>
          <w:p w14:paraId="2C701C47" w14:textId="77777777" w:rsidR="00C826E6" w:rsidRDefault="00C826E6" w:rsidP="00206B2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3F9AD74" w14:textId="7DD0473E" w:rsidR="00C826E6" w:rsidRDefault="0069640C" w:rsidP="00206B23">
            <w:pPr>
              <w:spacing w:after="0"/>
            </w:pPr>
            <w:r w:rsidRPr="0069640C">
              <w:rPr>
                <w:rFonts w:ascii="Arial" w:hAnsi="Arial"/>
              </w:rPr>
              <w:t>function f_TC_7_1_1_6_1_ENDC_NR</w:t>
            </w:r>
          </w:p>
        </w:tc>
      </w:tr>
      <w:tr w:rsidR="00C826E6" w14:paraId="7FB4FC61" w14:textId="77777777" w:rsidTr="00206B23">
        <w:trPr>
          <w:trHeight w:val="452"/>
        </w:trPr>
        <w:tc>
          <w:tcPr>
            <w:tcW w:w="1985" w:type="dxa"/>
          </w:tcPr>
          <w:p w14:paraId="5C6EE7CA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39EFE5" w14:textId="79ECBBE8" w:rsidR="0069640C" w:rsidRPr="0069640C" w:rsidRDefault="0069640C" w:rsidP="0069640C">
            <w:pPr>
              <w:rPr>
                <w:rFonts w:ascii="Arial" w:eastAsia="SimSun" w:hAnsi="Arial" w:cs="Arial"/>
                <w:color w:val="000000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lang w:eastAsia="zh-CN"/>
              </w:rPr>
              <w:t>Same as Change 1</w:t>
            </w:r>
          </w:p>
        </w:tc>
      </w:tr>
      <w:tr w:rsidR="00C826E6" w14:paraId="287A6943" w14:textId="77777777" w:rsidTr="00206B23">
        <w:tc>
          <w:tcPr>
            <w:tcW w:w="1985" w:type="dxa"/>
          </w:tcPr>
          <w:p w14:paraId="5D430D6C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252B5D2" w14:textId="58F8A71D" w:rsidR="00626C15" w:rsidRPr="0069640C" w:rsidRDefault="0069640C" w:rsidP="0069640C">
            <w:pPr>
              <w:pStyle w:val="CRCoverPage"/>
              <w:numPr>
                <w:ilvl w:val="0"/>
                <w:numId w:val="45"/>
              </w:numPr>
              <w:spacing w:after="0"/>
              <w:rPr>
                <w:highlight w:val="yellow"/>
              </w:rPr>
            </w:pPr>
            <w:r w:rsidRPr="0069640C">
              <w:rPr>
                <w:highlight w:val="yellow"/>
              </w:rPr>
              <w:t xml:space="preserve">Step 0A-0B is updated so that RRC Reconfiguration includes </w:t>
            </w:r>
            <w:proofErr w:type="spellStart"/>
            <w:r w:rsidRPr="0069640C">
              <w:rPr>
                <w:highlight w:val="yellow"/>
              </w:rPr>
              <w:t>ReconfigurationWithSync</w:t>
            </w:r>
            <w:proofErr w:type="spellEnd"/>
            <w:r w:rsidRPr="0069640C">
              <w:rPr>
                <w:highlight w:val="yellow"/>
              </w:rPr>
              <w:t xml:space="preserve"> for the modification of PDSCH-</w:t>
            </w:r>
            <w:proofErr w:type="spellStart"/>
            <w:r w:rsidRPr="0069640C">
              <w:rPr>
                <w:highlight w:val="yellow"/>
              </w:rPr>
              <w:t>TimeDomainResourceAllocationList</w:t>
            </w:r>
            <w:proofErr w:type="spellEnd"/>
            <w:r w:rsidRPr="0069640C">
              <w:rPr>
                <w:highlight w:val="yellow"/>
              </w:rPr>
              <w:t xml:space="preserve"> to include K0=0 and K0=4 based on PICS.</w:t>
            </w:r>
          </w:p>
          <w:p w14:paraId="24CC818F" w14:textId="77777777" w:rsidR="0069640C" w:rsidRDefault="0069640C" w:rsidP="0069640C">
            <w:pPr>
              <w:pStyle w:val="CRCoverPage"/>
              <w:spacing w:after="0"/>
            </w:pPr>
          </w:p>
          <w:p w14:paraId="0934D08C" w14:textId="2E17D0C2" w:rsidR="0069640C" w:rsidRPr="0069640C" w:rsidRDefault="0069640C" w:rsidP="0069640C">
            <w:pPr>
              <w:pStyle w:val="CRCoverPage"/>
              <w:numPr>
                <w:ilvl w:val="0"/>
                <w:numId w:val="45"/>
              </w:numPr>
              <w:spacing w:after="0"/>
              <w:rPr>
                <w:highlight w:val="green"/>
              </w:rPr>
            </w:pPr>
            <w:r w:rsidRPr="0069640C">
              <w:rPr>
                <w:highlight w:val="green"/>
              </w:rPr>
              <w:t xml:space="preserve">For the Reconfiguration in Step 29, the </w:t>
            </w:r>
            <w:proofErr w:type="spellStart"/>
            <w:r w:rsidRPr="0069640C">
              <w:rPr>
                <w:highlight w:val="green"/>
              </w:rPr>
              <w:t>ReconfigurationWithSync</w:t>
            </w:r>
            <w:proofErr w:type="spellEnd"/>
            <w:r w:rsidRPr="0069640C">
              <w:rPr>
                <w:highlight w:val="green"/>
              </w:rPr>
              <w:t xml:space="preserve"> is cleared to keep the step as SPS reconfiguration only</w:t>
            </w:r>
          </w:p>
          <w:p w14:paraId="33358D4C" w14:textId="77777777" w:rsidR="00C826E6" w:rsidRPr="00FA46AD" w:rsidRDefault="00C826E6" w:rsidP="00206B2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C826E6" w14:paraId="0D6D403D" w14:textId="77777777" w:rsidTr="00206B23">
        <w:tc>
          <w:tcPr>
            <w:tcW w:w="1985" w:type="dxa"/>
          </w:tcPr>
          <w:p w14:paraId="7B250235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5D2A769" w14:textId="76C01459" w:rsidR="00C826E6" w:rsidRPr="00880368" w:rsidRDefault="00D518D1" w:rsidP="00206B23">
            <w:pPr>
              <w:spacing w:after="0"/>
              <w:rPr>
                <w:rFonts w:ascii="Arial" w:hAnsi="Arial" w:cs="Arial"/>
                <w:lang w:val="en-IN" w:eastAsia="en-GB"/>
              </w:rPr>
            </w:pPr>
            <w:proofErr w:type="spellStart"/>
            <w:r w:rsidRPr="00D518D1">
              <w:rPr>
                <w:rFonts w:ascii="Arial" w:hAnsi="Arial" w:cs="Arial"/>
                <w:lang w:val="en-IN" w:eastAsia="en-GB"/>
              </w:rPr>
              <w:t>MAC_SPS_</w:t>
            </w:r>
            <w:r w:rsidR="0069640C">
              <w:rPr>
                <w:rFonts w:ascii="Arial" w:hAnsi="Arial" w:cs="Arial"/>
                <w:lang w:val="en-IN" w:eastAsia="en-GB"/>
              </w:rPr>
              <w:t>ENDC</w:t>
            </w:r>
            <w:r w:rsidRPr="00D518D1">
              <w:rPr>
                <w:rFonts w:ascii="Arial" w:hAnsi="Arial" w:cs="Arial"/>
                <w:lang w:val="en-IN" w:eastAsia="en-GB"/>
              </w:rPr>
              <w:t>_</w:t>
            </w:r>
            <w:proofErr w:type="gramStart"/>
            <w:r w:rsidRPr="00D518D1">
              <w:rPr>
                <w:rFonts w:ascii="Arial" w:hAnsi="Arial" w:cs="Arial"/>
                <w:lang w:val="en-IN" w:eastAsia="en-GB"/>
              </w:rPr>
              <w:t>NR</w:t>
            </w:r>
            <w:r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  <w:proofErr w:type="gramEnd"/>
          </w:p>
        </w:tc>
      </w:tr>
      <w:tr w:rsidR="004A7CFD" w14:paraId="32CD3E7F" w14:textId="77777777" w:rsidTr="00206B23">
        <w:tc>
          <w:tcPr>
            <w:tcW w:w="1985" w:type="dxa"/>
          </w:tcPr>
          <w:p w14:paraId="33461683" w14:textId="4C540357" w:rsidR="004A7CFD" w:rsidRDefault="004A7CFD" w:rsidP="004A7CF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2DA7BD4" w14:textId="4E10F619" w:rsidR="004A7CFD" w:rsidRDefault="004A7CFD" w:rsidP="004A7CF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and implemented as per R5-237339</w:t>
            </w:r>
          </w:p>
        </w:tc>
      </w:tr>
    </w:tbl>
    <w:p w14:paraId="06E356BF" w14:textId="77777777" w:rsidR="00C826E6" w:rsidRDefault="00C826E6" w:rsidP="00C826E6"/>
    <w:p w14:paraId="5A83913C" w14:textId="77777777" w:rsidR="00C826E6" w:rsidRPr="00FE12B4" w:rsidRDefault="00C826E6" w:rsidP="00C826E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26E6" w:rsidRPr="0069640C" w14:paraId="37C38243" w14:textId="77777777" w:rsidTr="00206B23">
        <w:tc>
          <w:tcPr>
            <w:tcW w:w="9855" w:type="dxa"/>
          </w:tcPr>
          <w:p w14:paraId="056B49CF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function f_TC_7_1_1_6_1_ENDC_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runs on ENDC_NR_PTC</w:t>
            </w:r>
          </w:p>
          <w:p w14:paraId="7FFB3D8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{// Correct handling of DL assignment / Semi-persistent case</w:t>
            </w:r>
          </w:p>
          <w:p w14:paraId="64743EC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A98FB4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9ECF2B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DRB_Identity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=tsc_NR_DRB2;</w:t>
            </w:r>
          </w:p>
          <w:p w14:paraId="52273B9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  <w:proofErr w:type="gramEnd"/>
          </w:p>
          <w:p w14:paraId="462671D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R5s230087 sic@</w:t>
            </w:r>
          </w:p>
          <w:p w14:paraId="4BEA185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value)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_RadioBearerList_Type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v_SS_Drb_ConfigList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:= {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cs_NR_SS_RadioBearer_MAC_TestMode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(tsc_NR_DRB2,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cs_NR_MAC_TestModeInfo_NormalMode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)};</w:t>
            </w:r>
          </w:p>
          <w:p w14:paraId="6EB506F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31D91C8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template(value)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  <w:proofErr w:type="gramEnd"/>
          </w:p>
          <w:p w14:paraId="7127548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NR_DownlinkBWP_List_Type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0CE3C7AC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196FBD2C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v_ServingCellConfig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 //@sic R5s221195 sic@</w:t>
            </w:r>
          </w:p>
          <w:p w14:paraId="6EB8F07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//Init Cell parameters</w:t>
            </w:r>
          </w:p>
          <w:p w14:paraId="47EECB6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f_ENDC_NR_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Init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EFDAF6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53E770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//Create and configure NR cell1</w:t>
            </w:r>
          </w:p>
          <w:p w14:paraId="5869305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f_NR_CellConfig_Def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5671646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725D6F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Get NR capabilities sent during EUTRA preamble</w:t>
            </w:r>
          </w:p>
          <w:p w14:paraId="61B41B1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f_NR_ENDC_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PreambleOnEUTRA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MCG_Only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57F3F8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f_NR_AS_CipheringAlgorithm_Set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(nea0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0DB41A0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15709B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//Configure on SS the SCG DRB in No MAC header manipulation in DL and RLC and PDCP in transparent mode</w:t>
            </w:r>
          </w:p>
          <w:p w14:paraId="131C411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f_NR_ENDC_ConfigAM_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UM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0, 1,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v_SS_Drb_ConfigList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DF8FAA0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3B3909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Wait for Trigger from EUTRA indicating start of Test Body</w:t>
            </w:r>
          </w:p>
          <w:p w14:paraId="6ABF8B4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f_EUTRA_NR_WaitForCoOrd_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Trigger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EUTRA);</w:t>
            </w:r>
          </w:p>
          <w:p w14:paraId="514E53F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</w:p>
          <w:p w14:paraId="44F827A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(true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7F156A2F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steps 0A-0B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logsic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397825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f_NR_GetServinCellConfig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1670016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f_NR_GetSpCellConfigDef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v_ServingCellConfig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1F3608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v_SpCellConfig.spCellConfigDedicated.initialDownlinkBWP.sps_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{setup := cs_SPS_Config_711161};</w:t>
            </w:r>
          </w:p>
          <w:p w14:paraId="50CB022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f_NR_CellInfo_GetDownlinkBWP_List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171E1CE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[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0].Sps.R15 := cs_SPS_Config_711161;</w:t>
            </w:r>
          </w:p>
          <w:p w14:paraId="7946E2F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f_NR_CellInfo_SetDownlinkBWP_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F7E07E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f_NR_CellInfo_GetPhysicalCellGroupConfig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1102119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v_PhysicalCellGroupConfig.cs_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RNTI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setup :=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tsc_RNTI_Value_CS_RNTI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};</w:t>
            </w:r>
          </w:p>
          <w:p w14:paraId="1769C48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R5s221195 sic@</w:t>
            </w:r>
          </w:p>
          <w:p w14:paraId="4FA5D78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SpCellConfig.reconfigurationWithSync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omit;</w:t>
            </w:r>
          </w:p>
          <w:p w14:paraId="284AE18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v_SpCellConfig.rlf_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TimersAndConstants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omit;</w:t>
            </w:r>
          </w:p>
          <w:p w14:paraId="5BBB3024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732BA1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cs_38508_CellGroupConfig (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tsc_NR_CellGroupId_SCG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,//@sic R5s221195 sic@</w:t>
            </w:r>
          </w:p>
          <w:p w14:paraId="30198BC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omit,</w:t>
            </w:r>
          </w:p>
          <w:p w14:paraId="5F14041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1DEDEC6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4B93038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v_PhysicalCellGroupConfig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61FB699F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v_SpCellConfig</w:t>
            </w:r>
            <w:proofErr w:type="spellEnd"/>
          </w:p>
          <w:p w14:paraId="050FE43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);</w:t>
            </w:r>
          </w:p>
          <w:p w14:paraId="4DB2B13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R5s221195 sic@</w:t>
            </w:r>
          </w:p>
          <w:p w14:paraId="5B45CE1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f_NR_SendRRCReconfigurationContentsToEUTRA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(omit,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v_CellGroupConfig</w:t>
            </w:r>
            <w:proofErr w:type="spellEnd"/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2000484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-,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cs_NR_ServingCellConfig_SpCell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cs_NR_SS_SpCellConfig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(omit, omit, omit,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v_PhysicalCellGroupConfig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45E0E82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cads_NR_DownlinkBWP_ConfigCommon_REQ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-,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6036709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//@sic R5s230087 sic@</w:t>
            </w:r>
          </w:p>
          <w:p w14:paraId="238A1D9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={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cs_NR_SS_RadioBearer_MAC_TestMode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(tsc_NR_DRB2,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cs_NR_MAC_TestModeInfo_NoHeaderManipulationDL_UL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)};</w:t>
            </w:r>
          </w:p>
          <w:p w14:paraId="049DB6F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v_SS_Drb_ConfigList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18119C4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"Steps 1 - 28"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0C64D9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f_TC_7_1_1_6_1_NR_TestBody1(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29B8E7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4B4772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A4C789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steps 29-30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logsic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2BB669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v_SpCellConfig.spCellConfigDedicated.initialDownlinkBWP.sps_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{release := NULL};</w:t>
            </w:r>
          </w:p>
          <w:p w14:paraId="1A5C777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[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0].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omit;</w:t>
            </w:r>
          </w:p>
          <w:p w14:paraId="6860EA5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cs_38508_CellGroupConfig (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tsc_NR_CellGroupId_SCG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, //@sic R5s221195 sic@</w:t>
            </w:r>
          </w:p>
          <w:p w14:paraId="690A4BE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omit,</w:t>
            </w:r>
          </w:p>
          <w:p w14:paraId="4B0F411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2340536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75CCD75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4E6EB3B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v_SpCellConfig</w:t>
            </w:r>
            <w:proofErr w:type="spellEnd"/>
          </w:p>
          <w:p w14:paraId="07F0946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);</w:t>
            </w:r>
          </w:p>
          <w:p w14:paraId="3379D3A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f_NR_SendRRCReconfigurationContentsToEUTRA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(omit,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v_CellGroupConfig</w:t>
            </w:r>
            <w:proofErr w:type="spellEnd"/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63B8F21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//@siclog steps 31-32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logsic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92C99C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f_TC_7_1_1_6_1_NR_TestBody2(v_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DRBId,v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_TimingDL,10); //10*80 =800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ms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assumed to be sufficient to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perfor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RRC Reconfiguration</w:t>
            </w:r>
          </w:p>
          <w:p w14:paraId="4F1421F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f_NR_CellInfo_SetDownlinkBWP_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267BCD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cads_NR_DownlinkBWP_ConfigCommon_REQ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-,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70C3B80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1F78BCE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(false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75F42FF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Send Trigger to EUTRA indicating Finish of Test Body</w:t>
            </w:r>
          </w:p>
          <w:p w14:paraId="33E0806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f_EUTRA_NR_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SendCoOrd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EUTRA,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cms_EUTRA_NR_Trigger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6AAC47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03FC2E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from coordination AFTER the connection is released in E-UTRA</w:t>
            </w:r>
          </w:p>
          <w:p w14:paraId="4925D2B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f_EUTRA_NR_WaitForCoOrd_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Trigger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EUTRA, "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Postamble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");</w:t>
            </w:r>
          </w:p>
          <w:p w14:paraId="4B10ACE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Postamble</w:t>
            </w:r>
            <w:proofErr w:type="spellEnd"/>
          </w:p>
          <w:p w14:paraId="59C653F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ReleaseAllCells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33A89C1" w14:textId="382045CE" w:rsidR="00C826E6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}; </w:t>
            </w:r>
          </w:p>
        </w:tc>
      </w:tr>
    </w:tbl>
    <w:p w14:paraId="62691350" w14:textId="77777777" w:rsidR="00C826E6" w:rsidRDefault="00C826E6" w:rsidP="00C826E6"/>
    <w:p w14:paraId="7416CF22" w14:textId="77777777" w:rsidR="00C826E6" w:rsidRPr="00FE12B4" w:rsidRDefault="00C826E6" w:rsidP="00C826E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26E6" w14:paraId="69841933" w14:textId="77777777" w:rsidTr="00206B23">
        <w:tc>
          <w:tcPr>
            <w:tcW w:w="9855" w:type="dxa"/>
          </w:tcPr>
          <w:p w14:paraId="6FEC2BAC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import from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NR_Parameters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all;</w:t>
            </w:r>
            <w:proofErr w:type="gramEnd"/>
          </w:p>
          <w:p w14:paraId="52544B8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…</w:t>
            </w:r>
          </w:p>
          <w:p w14:paraId="603293B0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function f_TC_7_1_1_6_1_ENDC_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runs on ENDC_NR_PTC</w:t>
            </w:r>
          </w:p>
          <w:p w14:paraId="0F58B86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{// Correct handling of DL assignment / Semi-persistent case</w:t>
            </w:r>
          </w:p>
          <w:p w14:paraId="59A63B3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93AFFA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76F875C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DRB_Identity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=tsc_NR_DRB2;</w:t>
            </w:r>
          </w:p>
          <w:p w14:paraId="1CA8A36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  <w:proofErr w:type="gramEnd"/>
          </w:p>
          <w:p w14:paraId="0C9144C4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R5s230087 sic@</w:t>
            </w:r>
          </w:p>
          <w:p w14:paraId="3C07DC5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value)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_RadioBearerList_Type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v_SS_Drb_ConfigList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:= {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cs_NR_SS_RadioBearer_MAC_TestMode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(tsc_NR_DRB2,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cs_NR_MAC_TestModeInfo_NormalMode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)};</w:t>
            </w:r>
          </w:p>
          <w:p w14:paraId="149C8D8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54ED8BE4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template(value)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  <w:proofErr w:type="gramEnd"/>
          </w:p>
          <w:p w14:paraId="381C979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NR_DownlinkBWP_List_Type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3BF0A66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1A2C340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v_ServingCellConfig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 //@sic R5s221195 sic@</w:t>
            </w:r>
          </w:p>
          <w:p w14:paraId="2CD5BBE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//Init Cell parameters</w:t>
            </w:r>
          </w:p>
          <w:p w14:paraId="1E95627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f_ENDC_NR_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Init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3EEF36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0FD7D0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//Create and configure NR cell1</w:t>
            </w:r>
          </w:p>
          <w:p w14:paraId="77B26CF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f_NR_CellConfig_Def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130BA13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0339DB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Get NR capabilities sent during EUTRA preamble</w:t>
            </w:r>
          </w:p>
          <w:p w14:paraId="1735F87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f_NR_ENDC_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PreambleOnEUTRA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MCG_Only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0C8A445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f_NR_AS_CipheringAlgorithm_Set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(nea0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2F6CF6F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24BBD3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//Configure on SS the SCG DRB in No MAC header manipulation in DL and RLC and PDCP in transparent mode</w:t>
            </w:r>
          </w:p>
          <w:p w14:paraId="2EA601F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f_NR_ENDC_ConfigAM_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UM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0, 1,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v_SS_Drb_ConfigList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1A6B35C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33B8B3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Wait for Trigger from EUTRA indicating start of Test Body</w:t>
            </w:r>
          </w:p>
          <w:p w14:paraId="7E59938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f_EUTRA_NR_WaitForCoOrd_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Trigger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EUTRA);</w:t>
            </w:r>
          </w:p>
          <w:p w14:paraId="4D7E73BF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</w:p>
          <w:p w14:paraId="072B330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(true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1F51D98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steps 0A-0B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logsic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211FFA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f_NR_GetServinCellConfig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2789A90C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f_NR_GetSpCellConfigDef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v_ServingCellConfig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727031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v_SpCellConfig.spCellConfigDedicated.initialDownlinkBWP.sps_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{setup := cs_SPS_Config_711161};</w:t>
            </w:r>
          </w:p>
          <w:p w14:paraId="5EAF032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f_NR_CellInfo_GetDownlinkBWP_List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7B1952B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[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0].Sps.R15 := cs_SPS_Config_711161;</w:t>
            </w:r>
          </w:p>
          <w:p w14:paraId="158775B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if (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pc_dl_SchedulingOffset_PDSCH_TypeA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 {</w:t>
            </w:r>
          </w:p>
          <w:p w14:paraId="08BB1C7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List[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0].Pdsch.ConfigCommon.R15.pdsch_TimeDomainAllocationList := cs_NR_PDSCH_TimeDomainResourceAllocationList_71161;</w:t>
            </w:r>
          </w:p>
          <w:p w14:paraId="0D408D54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}</w:t>
            </w:r>
          </w:p>
          <w:p w14:paraId="007A7F8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f_NR_CellInfo_SetDownlinkBWP_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767BE1E4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f_NR_CellInfo_GetPhysicalCellGroupConfig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0995E55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v_PhysicalCellGroupConfig.cs_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RNTI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setup :=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tsc_RNTI_Value_CS_RNTI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};</w:t>
            </w:r>
          </w:p>
          <w:p w14:paraId="568BDCD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R5s221195 sic@</w:t>
            </w:r>
          </w:p>
          <w:p w14:paraId="4EA44B0C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if (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pc_dl_SchedulingOffset_PDSCH_TypeA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 {</w:t>
            </w:r>
          </w:p>
          <w:p w14:paraId="0FDFD98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SpCellConfig.reconfigurationWithSync.spCellConfigCommon.downlinkConfigCommon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.initialDownlinkBWP.pdsch_ConfigCommon.setup.pdsch_TimeDomainAllocationList := cs_NR_PDSCH_TimeDomainResourceAllocationList_71161;</w:t>
            </w:r>
          </w:p>
          <w:p w14:paraId="19A83B60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} else {</w:t>
            </w:r>
          </w:p>
          <w:p w14:paraId="65FAA1F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SpCellConfig.reconfigurationWithSync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omit;</w:t>
            </w:r>
          </w:p>
          <w:p w14:paraId="5B24ADF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}</w:t>
            </w:r>
          </w:p>
          <w:p w14:paraId="2932B4C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v_SpCellConfig.rlf_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TimersAndConstants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omit;</w:t>
            </w:r>
          </w:p>
          <w:p w14:paraId="194DD3D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9C3C22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cs_38508_CellGroupConfig (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tsc_NR_CellGroupId_SCG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,//@sic R5s221195 sic@</w:t>
            </w:r>
          </w:p>
          <w:p w14:paraId="45FB579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omit,</w:t>
            </w:r>
          </w:p>
          <w:p w14:paraId="565BE90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1F07EC6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0E0578C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v_PhysicalCellGroupConfig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02F7FF3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v_SpCellConfig</w:t>
            </w:r>
            <w:proofErr w:type="spellEnd"/>
          </w:p>
          <w:p w14:paraId="7F073B1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);</w:t>
            </w:r>
          </w:p>
          <w:p w14:paraId="5372FE8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R5s221195 sic@</w:t>
            </w:r>
          </w:p>
          <w:p w14:paraId="7D9C81A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f_NR_SendRRCReconfigurationContentsToEUTRA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(omit,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v_CellGroupConfig</w:t>
            </w:r>
            <w:proofErr w:type="spellEnd"/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7826A50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-,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cs_NR_ServingCellConfig_SpCell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cs_NR_SS_SpCellConfig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(omit, omit, omit,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v_PhysicalCellGroupConfig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7D95002F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cads_NR_DownlinkBWP_ConfigCommon_REQ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-,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58350FC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R5s230087 sic@</w:t>
            </w:r>
          </w:p>
          <w:p w14:paraId="06AAECC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={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cs_NR_SS_RadioBearer_MAC_TestMode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(tsc_NR_DRB2,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cs_NR_MAC_TestModeInfo_NoHeaderManipulationDL_UL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)};</w:t>
            </w:r>
          </w:p>
          <w:p w14:paraId="664A83E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v_SS_Drb_ConfigList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3B4220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"Steps 1 - 28"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08ADF0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f_TC_7_1_1_6_1_NR_TestBody1(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A9A0F7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3511E5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A064AC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steps 29-30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logsic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E6F4CF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if (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pc_dl_SchedulingOffset_PDSCH_TypeA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) {</w:t>
            </w:r>
          </w:p>
          <w:p w14:paraId="7EE7B08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SpCellConfig.reconfigurationWithSync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= omit;</w:t>
            </w:r>
          </w:p>
          <w:p w14:paraId="196C62B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}</w:t>
            </w:r>
          </w:p>
          <w:p w14:paraId="6E1301E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6A3DFB4C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v_SpCellConfig.spCellConfigDedicated.initialDownlinkBWP.sps_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{release := NULL};</w:t>
            </w:r>
          </w:p>
          <w:p w14:paraId="66DE8BE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[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0].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omit;</w:t>
            </w:r>
          </w:p>
          <w:p w14:paraId="02AA932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cs_38508_CellGroupConfig (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tsc_NR_CellGroupId_SCG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, //@sic R5s221195 sic@</w:t>
            </w:r>
          </w:p>
          <w:p w14:paraId="64DB543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omit,</w:t>
            </w:r>
          </w:p>
          <w:p w14:paraId="4D3BC70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094E8B9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254D0C7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17E44CC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v_SpCellConfig</w:t>
            </w:r>
            <w:proofErr w:type="spellEnd"/>
          </w:p>
          <w:p w14:paraId="2C6271C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                                         );</w:t>
            </w:r>
          </w:p>
          <w:p w14:paraId="57B44A1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f_NR_SendRRCReconfigurationContentsToEUTRA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(omit,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v_CellGroupConfig</w:t>
            </w:r>
            <w:proofErr w:type="spellEnd"/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3A8C44C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//@siclog steps 31-32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logsic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237650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f_TC_7_1_1_6_1_NR_TestBody2(v_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DRBId,v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_TimingDL,10); //10*80 =800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ms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assumed to be sufficient to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perfor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RRC Reconfiguration</w:t>
            </w:r>
          </w:p>
          <w:p w14:paraId="122AA19F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f_NR_CellInfo_SetDownlinkBWP_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0887047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CommonCellConfig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cads_NR_DownlinkBWP_ConfigCommon_REQ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-,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v_NR_DownlinkBWP_List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3EC3097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5B4E2770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(false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604BE96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Send Trigger to EUTRA indicating Finish of Test Body</w:t>
            </w:r>
          </w:p>
          <w:p w14:paraId="5B45D59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f_EUTRA_NR_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SendCoOrd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EUTRA,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cms_EUTRA_NR_Trigger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120763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56342A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from coordination AFTER the connection is released in E-UTRA</w:t>
            </w:r>
          </w:p>
          <w:p w14:paraId="7C01602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f_EUTRA_NR_WaitForCoOrd_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Trigger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EUTRA, "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Postamble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");</w:t>
            </w:r>
          </w:p>
          <w:p w14:paraId="5BD3984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Postamble</w:t>
            </w:r>
            <w:proofErr w:type="spellEnd"/>
          </w:p>
          <w:p w14:paraId="5F84E3D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ReleaseAllCells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50FE8AC" w14:textId="082543A4" w:rsidR="00AB256E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};</w:t>
            </w:r>
          </w:p>
          <w:p w14:paraId="601D9258" w14:textId="6623DD8E" w:rsidR="00C826E6" w:rsidRDefault="00C826E6" w:rsidP="00D518D1">
            <w:pPr>
              <w:autoSpaceDE w:val="0"/>
              <w:autoSpaceDN w:val="0"/>
              <w:adjustRightInd w:val="0"/>
              <w:spacing w:after="0"/>
            </w:pPr>
            <w:r w:rsidRPr="005844A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</w:p>
        </w:tc>
      </w:tr>
    </w:tbl>
    <w:p w14:paraId="0BC7B490" w14:textId="77777777" w:rsidR="00C826E6" w:rsidRDefault="00C826E6" w:rsidP="00C826E6"/>
    <w:p w14:paraId="5AA573B8" w14:textId="48945440" w:rsidR="00190172" w:rsidRDefault="00190172" w:rsidP="0019017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49586979"/>
      <w:r>
        <w:rPr>
          <w:b/>
          <w:lang w:val="pt-BR"/>
        </w:rPr>
        <w:t>Change 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90172" w14:paraId="0D73DFE8" w14:textId="77777777" w:rsidTr="000B16D0">
        <w:trPr>
          <w:trHeight w:val="447"/>
        </w:trPr>
        <w:tc>
          <w:tcPr>
            <w:tcW w:w="1985" w:type="dxa"/>
          </w:tcPr>
          <w:p w14:paraId="185536AF" w14:textId="77777777" w:rsidR="00190172" w:rsidRDefault="00190172" w:rsidP="000B16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81F8D13" w14:textId="77777777" w:rsidR="00190172" w:rsidRDefault="00190172" w:rsidP="000B16D0">
            <w:pPr>
              <w:spacing w:after="0"/>
            </w:pPr>
            <w:r w:rsidRPr="00FE12B4">
              <w:rPr>
                <w:rFonts w:ascii="Arial" w:hAnsi="Arial"/>
              </w:rPr>
              <w:t>function f_TC_7_1_1_6_3_NR_TestBody</w:t>
            </w:r>
            <w:r>
              <w:rPr>
                <w:rFonts w:ascii="Arial" w:hAnsi="Arial"/>
              </w:rPr>
              <w:t>2</w:t>
            </w:r>
          </w:p>
        </w:tc>
      </w:tr>
      <w:tr w:rsidR="00190172" w14:paraId="4F4C4A83" w14:textId="77777777" w:rsidTr="000B16D0">
        <w:trPr>
          <w:trHeight w:val="452"/>
        </w:trPr>
        <w:tc>
          <w:tcPr>
            <w:tcW w:w="1985" w:type="dxa"/>
          </w:tcPr>
          <w:p w14:paraId="31617E21" w14:textId="77777777" w:rsidR="00190172" w:rsidRDefault="00190172" w:rsidP="0019017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1DC646" w14:textId="69E94AD3" w:rsidR="00190172" w:rsidRPr="00190172" w:rsidRDefault="00190172" w:rsidP="00190172">
            <w:pPr>
              <w:rPr>
                <w:rFonts w:ascii="Arial" w:eastAsia="SimSun" w:hAnsi="Arial" w:cs="Arial"/>
                <w:color w:val="000000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lang w:eastAsia="zh-CN"/>
              </w:rPr>
              <w:t>Same as Change 1</w:t>
            </w:r>
          </w:p>
        </w:tc>
      </w:tr>
      <w:tr w:rsidR="00190172" w14:paraId="2FB30D56" w14:textId="77777777" w:rsidTr="000B16D0">
        <w:tc>
          <w:tcPr>
            <w:tcW w:w="1985" w:type="dxa"/>
          </w:tcPr>
          <w:p w14:paraId="3CD370B0" w14:textId="77777777" w:rsidR="00190172" w:rsidRDefault="00190172" w:rsidP="0019017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EF651A" w14:textId="2D5B728A" w:rsidR="00190172" w:rsidRDefault="00190172" w:rsidP="00190172">
            <w:pPr>
              <w:pStyle w:val="CRCoverPage"/>
              <w:spacing w:after="0"/>
              <w:rPr>
                <w:lang w:val="en-SG"/>
              </w:rPr>
            </w:pPr>
            <w:r w:rsidRPr="00190172">
              <w:rPr>
                <w:lang w:val="en-SG"/>
              </w:rPr>
              <w:t>In the NR</w:t>
            </w:r>
            <w:r>
              <w:rPr>
                <w:lang w:val="en-SG"/>
              </w:rPr>
              <w:t>5GC</w:t>
            </w:r>
            <w:r w:rsidRPr="00190172">
              <w:rPr>
                <w:lang w:val="en-SG"/>
              </w:rPr>
              <w:t xml:space="preserve"> case, SIB1 is updated to include 2 entries of PDSCH-</w:t>
            </w:r>
            <w:proofErr w:type="spellStart"/>
            <w:r w:rsidRPr="00190172">
              <w:rPr>
                <w:lang w:val="en-SG"/>
              </w:rPr>
              <w:t>TimeDomainResourceAllocationList</w:t>
            </w:r>
            <w:proofErr w:type="spellEnd"/>
            <w:r w:rsidRPr="00190172">
              <w:rPr>
                <w:lang w:val="en-SG"/>
              </w:rPr>
              <w:t xml:space="preserve"> (K0=0 and K0=4) based on PICS.</w:t>
            </w:r>
          </w:p>
          <w:p w14:paraId="209282DD" w14:textId="7E6AD732" w:rsidR="00190172" w:rsidRPr="00FA46AD" w:rsidRDefault="00190172" w:rsidP="00190172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190172" w14:paraId="40D862AB" w14:textId="77777777" w:rsidTr="000B16D0">
        <w:tc>
          <w:tcPr>
            <w:tcW w:w="1985" w:type="dxa"/>
          </w:tcPr>
          <w:p w14:paraId="031366CD" w14:textId="77777777" w:rsidR="00190172" w:rsidRDefault="00190172" w:rsidP="0019017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5B6FB0" w14:textId="1032A85D" w:rsidR="00190172" w:rsidRPr="00880368" w:rsidRDefault="00190172" w:rsidP="00190172">
            <w:pPr>
              <w:spacing w:after="0"/>
              <w:rPr>
                <w:rFonts w:ascii="Arial" w:hAnsi="Arial" w:cs="Arial"/>
                <w:lang w:val="en-IN" w:eastAsia="en-GB"/>
              </w:rPr>
            </w:pPr>
            <w:r>
              <w:rPr>
                <w:rFonts w:ascii="Arial" w:hAnsi="Arial" w:cs="Arial"/>
                <w:lang w:val="en-IN" w:eastAsia="en-GB"/>
              </w:rPr>
              <w:t>MAC_SPS_NR5GC.ttcn</w:t>
            </w:r>
          </w:p>
        </w:tc>
      </w:tr>
      <w:tr w:rsidR="00190172" w14:paraId="25515DF8" w14:textId="77777777" w:rsidTr="000B16D0">
        <w:tc>
          <w:tcPr>
            <w:tcW w:w="1985" w:type="dxa"/>
          </w:tcPr>
          <w:p w14:paraId="484E1FA6" w14:textId="77777777" w:rsidR="00190172" w:rsidRDefault="00190172" w:rsidP="0019017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82101DC" w14:textId="3277B1B0" w:rsidR="00190172" w:rsidRDefault="007C5239" w:rsidP="0019017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and implemented as per R5-237339</w:t>
            </w:r>
          </w:p>
        </w:tc>
      </w:tr>
    </w:tbl>
    <w:p w14:paraId="3D8EAF1D" w14:textId="77777777" w:rsidR="00190172" w:rsidRDefault="00190172" w:rsidP="00190172"/>
    <w:p w14:paraId="25E0B1F8" w14:textId="77777777" w:rsidR="00190172" w:rsidRPr="00FE12B4" w:rsidRDefault="00190172" w:rsidP="00190172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90172" w:rsidRPr="00190172" w14:paraId="13CF95EC" w14:textId="77777777" w:rsidTr="000B16D0">
        <w:tc>
          <w:tcPr>
            <w:tcW w:w="9855" w:type="dxa"/>
          </w:tcPr>
          <w:p w14:paraId="3818470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function f_TC_7_1_1_6_1_NR5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GC(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runs on NR5GC_PTC</w:t>
            </w:r>
          </w:p>
          <w:p w14:paraId="166A439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{ /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 Correct handling of DL assignment / Semi-persistent case</w:t>
            </w:r>
          </w:p>
          <w:p w14:paraId="05AEF1F6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23852D81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DRB_Identity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472F7E1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  <w:proofErr w:type="gramEnd"/>
          </w:p>
          <w:p w14:paraId="0405E69F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16D0B3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7F536828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template(value)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  <w:proofErr w:type="gramEnd"/>
          </w:p>
          <w:p w14:paraId="3DCFD56C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NR_DownlinkBWP_List_Type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693B52B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(omit) RRCReconfiguration_v1530_IEs 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V1530Ext;</w:t>
            </w:r>
            <w:proofErr w:type="gramEnd"/>
          </w:p>
          <w:p w14:paraId="23E054E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NR_RLC_BearerToAddModList_Type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v_RLC_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BearerConfigList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7026CEE7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NR_RadioBearerList_Type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1BDC66B6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715D1215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v_ServingCellConfig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 //@sic R5s221197 sic@</w:t>
            </w:r>
          </w:p>
          <w:p w14:paraId="1A8B91CA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</w:t>
            </w:r>
          </w:p>
          <w:p w14:paraId="7764A40F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AF6BDB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//Init Cell parameters</w:t>
            </w:r>
          </w:p>
          <w:p w14:paraId="16D84563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Init(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NR_1);</w:t>
            </w:r>
          </w:p>
          <w:p w14:paraId="01EA93DA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F36BE1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//Create and configure NR cell1</w:t>
            </w:r>
          </w:p>
          <w:p w14:paraId="1227D639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f_NR_CellConfig_Def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(nr_Cell1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  <w:proofErr w:type="gramEnd"/>
          </w:p>
          <w:p w14:paraId="1D520CF8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FC84BC6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Get NR capabilities sent during EUTRA preamble</w:t>
            </w:r>
          </w:p>
          <w:p w14:paraId="720FE848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f_NR5GC_Preamble (nr_Cell1, STATE_IDLE_1A,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TESTModeA_ON</w:t>
            </w:r>
            <w:proofErr w:type="spellEnd"/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674F0E03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//Set null cipher Algorithm</w:t>
            </w:r>
          </w:p>
          <w:p w14:paraId="5ED96CA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f_NR_AS_CipheringAlgorithm_Set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(nea0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562AC55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//Retrieve DRB Id of the first PDU session</w:t>
            </w:r>
          </w:p>
          <w:p w14:paraId="41E0B587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f_NR_GetDefaultDRB_ForFirstPDUSession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64A0D49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//Initialise for No Header Manipulation DL only.</w:t>
            </w:r>
          </w:p>
          <w:p w14:paraId="090932FA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cs_NR_SS_RadioBearer_MAC_TestMode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cs_NR_MAC_TestModeInfo_NormalMode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)};</w:t>
            </w:r>
          </w:p>
          <w:p w14:paraId="40F54D2E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v_RLC_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BearerConfigList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f_NR_ReconfigureRLC_UM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-, -,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f_NR_DL_UM_T_Reassembly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(f_NR_CellInfo_GetIsFR1(nr_Cell1)));</w:t>
            </w:r>
          </w:p>
          <w:p w14:paraId="1D9EA59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A428CEE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//Configure</w:t>
            </w:r>
          </w:p>
          <w:p w14:paraId="16257DD3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Def(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</w:t>
            </w:r>
          </w:p>
          <w:p w14:paraId="3758C8B1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TEST_LOOPModeA_ON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6417FB40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cs_UE_TestLoopModeA_NR_LB_Setup_1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0,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070EB4FF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-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 /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p_IpPduDelayTime</w:t>
            </w:r>
            <w:proofErr w:type="spellEnd"/>
          </w:p>
          <w:p w14:paraId="5A425FF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v_RLC_BearerConfigList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3F67A16E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-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 /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MAC_CellGroupConfig</w:t>
            </w:r>
            <w:proofErr w:type="spellEnd"/>
          </w:p>
          <w:p w14:paraId="05A8BCA0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-,</w:t>
            </w:r>
          </w:p>
          <w:p w14:paraId="3558FA6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v_SS_Drb_ConfigList</w:t>
            </w:r>
            <w:proofErr w:type="spellEnd"/>
          </w:p>
          <w:p w14:paraId="318BF93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);</w:t>
            </w:r>
          </w:p>
          <w:p w14:paraId="61E3C595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</w:t>
            </w:r>
          </w:p>
          <w:p w14:paraId="7A1FDDD6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(true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338E4C7C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step 0A-0B sic@</w:t>
            </w:r>
          </w:p>
          <w:p w14:paraId="751900B1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R5s221197 sic@</w:t>
            </w:r>
          </w:p>
          <w:p w14:paraId="5B3C89B9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f_NR_GetServinCellConfig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3C7C6F20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f_NR_GetSpCellConfigDef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v_ServingCellConfig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0CBFEE34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v_SpCellConfig.spCellConfigDedicated.initialDownlinkBWP.sps_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{setup := cs_SPS_Config_711161};</w:t>
            </w:r>
          </w:p>
          <w:p w14:paraId="3A21F09F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f_NR_CellInfo_GetDownlinkBWP_List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4318D249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[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0].Sps.R15 := cs_SPS_Config_711161;</w:t>
            </w:r>
          </w:p>
          <w:p w14:paraId="2A482226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f_NR_CellInfo_GetPhysicalCellGroupConfig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2C52C74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v_PhysicalCellGroupConfig.cs_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RNTI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setup :=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tsc_RNTI_Value_CS_RNTI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};</w:t>
            </w:r>
          </w:p>
          <w:p w14:paraId="7EB490F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cs_38508_CellGroupConfig (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tsc_NR_CellGroupId_MCG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,</w:t>
            </w:r>
          </w:p>
          <w:p w14:paraId="702B26B4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omit,</w:t>
            </w:r>
          </w:p>
          <w:p w14:paraId="4278BDB4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2D12750A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3820C186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v_PhysicalCellGroupConfig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5BACF0B1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v_SpCellConfig</w:t>
            </w:r>
            <w:proofErr w:type="spellEnd"/>
          </w:p>
          <w:p w14:paraId="149AAD4A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);</w:t>
            </w:r>
          </w:p>
          <w:p w14:paraId="0CF6B47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v_V1530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Ext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cs_NR_RRCReconfiguration_v1530_IEs(bit2oct(encvalue(v_CellGroupConfig)));</w:t>
            </w:r>
          </w:p>
          <w:p w14:paraId="6F75349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f_NR_SendRRCReconfiguration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(nr_Cell1, 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-,-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v_V1530Ext);</w:t>
            </w:r>
          </w:p>
          <w:p w14:paraId="7E700B2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-,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cs_NR_ServingCellConfig_SpCell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cs_NR_SS_SpCellConfig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(omit, omit, omit,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v_PhysicalCellGroupConfig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2B69BAB4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f_NR_CellInfo_SetDownlinkBWP_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22C60E3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CommonCellConfig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cads_NR_DownlinkBWP_ConfigCommon_REQ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-,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4B8DA19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37D998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"Steps 1 - 28"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47821FE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cs_NR_SS_RadioBearer_MAC_TestMode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cs_NR_MAC_TestModeInfo_NoHeaderManipulationDL_UL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)};</w:t>
            </w:r>
          </w:p>
          <w:p w14:paraId="1FBCE577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v_SS_Drb_ConfigList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CBBD80E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f_TC_7_1_1_6_1_NR_TestBody1(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D5C520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9C482B5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steps 29-30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logsic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2D7264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cs_NR_SS_RadioBearer_MAC_TestMode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cs_NR_MAC_TestModeInfo_NormalMode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)};</w:t>
            </w:r>
          </w:p>
          <w:p w14:paraId="32E376E9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v_SS_Drb_ConfigList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B55A6AE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v_SpCellConfig.spCellConfigDedicated.initialDownlinkBWP.sps_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{release := NULL};</w:t>
            </w:r>
          </w:p>
          <w:p w14:paraId="7FE83979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[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0].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omit;</w:t>
            </w:r>
          </w:p>
          <w:p w14:paraId="0AF1D61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cs_38508_CellGroupConfig (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tsc_NR_CellGroupId_MCG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,</w:t>
            </w:r>
          </w:p>
          <w:p w14:paraId="7AAFD373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omit,</w:t>
            </w:r>
          </w:p>
          <w:p w14:paraId="464FD677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7FE37E73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5576FF35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512970CA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v_SpCellConfig</w:t>
            </w:r>
            <w:proofErr w:type="spellEnd"/>
          </w:p>
          <w:p w14:paraId="3DD8DBBC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);</w:t>
            </w:r>
          </w:p>
          <w:p w14:paraId="437299C8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v_V1530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Ext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cs_NR_RRCReconfiguration_v1530_IEs(bit2oct(encvalue(v_CellGroupConfig)));</w:t>
            </w:r>
          </w:p>
          <w:p w14:paraId="1E82695F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f_NR_SendRRCReconfiguration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(nr_Cell1, 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-,-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v_V1530Ext);</w:t>
            </w:r>
          </w:p>
          <w:p w14:paraId="0C112194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</w:t>
            </w:r>
          </w:p>
          <w:p w14:paraId="0841E9DC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steps 31-32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logsic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3B54E26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cs_NR_SS_RadioBearer_MAC_TestMode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cs_NR_MAC_TestModeInfo_NoHeaderManipulationDL_UL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)};</w:t>
            </w:r>
          </w:p>
          <w:p w14:paraId="3D83EE9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v_SS_Drb_ConfigList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0965923E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8A81783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f_TC_7_1_1_6_1_NR_TestBody2(v_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DRBId,v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_TimingDL,10); //10*80 =800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ms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assumed to be sufficient to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perfor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RRC Reconfiguration</w:t>
            </w:r>
          </w:p>
          <w:p w14:paraId="039ABEE8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R5s230088 sic@</w:t>
            </w:r>
          </w:p>
          <w:p w14:paraId="629A743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f_NR_CellInfo_SetDownlinkBWP_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A6A3D9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CommonCellConfig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cads_NR_DownlinkBWP_ConfigCommon_REQ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-,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38C8FC15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(false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117B76A4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8833038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Postamble</w:t>
            </w:r>
            <w:proofErr w:type="spellEnd"/>
          </w:p>
          <w:p w14:paraId="6BDDA87C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f_NR_ULGrantConfiguration_Start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 // Def UL Grant Config</w:t>
            </w:r>
          </w:p>
          <w:p w14:paraId="31959C93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to configure SS to stop report reception of HARQ ACK or NACK</w:t>
            </w:r>
          </w:p>
          <w:p w14:paraId="53A4933C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SystemIndCtrlConfig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cds_NR_SystemIndCtrl_UL_HARQ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(disable));</w:t>
            </w:r>
          </w:p>
          <w:p w14:paraId="6BB14AD9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configure SS Mac IN NORMAL TEST MODE.</w:t>
            </w:r>
          </w:p>
          <w:p w14:paraId="0B914FCF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cs_NR_SS_RadioBearer_MAC_TestMode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cs_NR_MAC_TestModeInfo_NormalMode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)};</w:t>
            </w:r>
          </w:p>
          <w:p w14:paraId="60AF7E1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v_SS_Drb_ConfigList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785BDB5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70CB91CE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R5s230130 sic@</w:t>
            </w:r>
          </w:p>
          <w:p w14:paraId="4CA58FDC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//f_NR5GC_OpenUE_TestLoopMode_Deactivate_TestMode(nr_Cell1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068CC6D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Postamble</w:t>
            </w:r>
            <w:proofErr w:type="spell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STATE_CONNECTED_3A);</w:t>
            </w:r>
          </w:p>
          <w:p w14:paraId="61B5BAE4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}; </w:t>
            </w:r>
          </w:p>
        </w:tc>
      </w:tr>
    </w:tbl>
    <w:p w14:paraId="1DB73117" w14:textId="77777777" w:rsidR="00190172" w:rsidRDefault="00190172" w:rsidP="00190172"/>
    <w:p w14:paraId="17E2F53B" w14:textId="77777777" w:rsidR="00190172" w:rsidRPr="00FE12B4" w:rsidRDefault="00190172" w:rsidP="00190172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90172" w:rsidRPr="00DC0819" w14:paraId="018E0D46" w14:textId="77777777" w:rsidTr="000B16D0">
        <w:tc>
          <w:tcPr>
            <w:tcW w:w="9855" w:type="dxa"/>
          </w:tcPr>
          <w:p w14:paraId="6908E4C5" w14:textId="77777777" w:rsidR="00DC0819" w:rsidRPr="0069640C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import from </w:t>
            </w:r>
            <w:proofErr w:type="spell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NR_Parameters</w:t>
            </w:r>
            <w:proofErr w:type="spell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all;</w:t>
            </w:r>
            <w:proofErr w:type="gramEnd"/>
          </w:p>
          <w:p w14:paraId="153D441E" w14:textId="77777777" w:rsidR="00DC0819" w:rsidRPr="0069640C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…</w:t>
            </w:r>
          </w:p>
          <w:p w14:paraId="78E6A2E9" w14:textId="77777777" w:rsidR="00190172" w:rsidRPr="00DC0819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sz w:val="18"/>
                <w:szCs w:val="18"/>
                <w:lang w:val="en-IN" w:eastAsia="de-DE"/>
              </w:rPr>
            </w:pPr>
          </w:p>
          <w:p w14:paraId="2BD2616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function f_TC_7_1_1_6_1_NR5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GC(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runs on NR5GC_PTC</w:t>
            </w:r>
          </w:p>
          <w:p w14:paraId="40EFCCEA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{ /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 Correct handling of DL assignment / Semi-persistent case</w:t>
            </w:r>
          </w:p>
          <w:p w14:paraId="4A9509B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2A1BF97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DRB_Identity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223FDA1A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  <w:proofErr w:type="gramEnd"/>
          </w:p>
          <w:p w14:paraId="069ECD8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5402CE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5A069658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template(value)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  <w:proofErr w:type="gramEnd"/>
          </w:p>
          <w:p w14:paraId="49C2894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NR_DownlinkBWP_List_Type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471A5F4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(omit) RRCReconfiguration_v1530_IEs 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V1530Ext;</w:t>
            </w:r>
            <w:proofErr w:type="gramEnd"/>
          </w:p>
          <w:p w14:paraId="59C64737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NR_RLC_BearerToAddModList_Type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v_RLC_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BearerConfigList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26A6DEB3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NR_RadioBearerList_Type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6ABA4B1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07DEEDC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v_ServingCellConfig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 //@sic R5s221197 sic@</w:t>
            </w:r>
          </w:p>
          <w:p w14:paraId="0E547E8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</w:t>
            </w:r>
          </w:p>
          <w:p w14:paraId="5A87B4D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331C991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//Init Cell parameters</w:t>
            </w:r>
          </w:p>
          <w:p w14:paraId="480E864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Init(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NR_1);</w:t>
            </w:r>
          </w:p>
          <w:p w14:paraId="70416FD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E94D712" w14:textId="2EBA59DA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if (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pc_dl_SchedulingOffset_PDSCH_TypeA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 {</w:t>
            </w:r>
          </w:p>
          <w:p w14:paraId="7F0B89A1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f_NR_CellInfo_SetSIB1_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TimeDomainAllocation(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nr_Cell1, cs_NR_PDSCH_TimeDomainResourceAllocationList_71161);</w:t>
            </w:r>
          </w:p>
          <w:p w14:paraId="78ABD940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</w:p>
          <w:p w14:paraId="73BA5E83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//Create and configure NR cell1</w:t>
            </w:r>
          </w:p>
          <w:p w14:paraId="4FC8C7F1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f_NR_CellConfig_Def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(nr_Cell1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  <w:proofErr w:type="gramEnd"/>
          </w:p>
          <w:p w14:paraId="64AB483B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</w:t>
            </w:r>
          </w:p>
          <w:p w14:paraId="19FEFDEA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v_NR_DownlinkBWP_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=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f_NR_CellInfo_GetDownlinkBWP_List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(nr_Cell1);</w:t>
            </w:r>
          </w:p>
          <w:p w14:paraId="665FC4D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v_NR_DownlinkBWP_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List[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0].Pdsch.ConfigCommon.R15.pdsch_TimeDomainAllocationList := cs_NR_PDSCH_TimeDomainResourceAllocationList_71161;</w:t>
            </w:r>
          </w:p>
          <w:p w14:paraId="03101760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v_NR_DownlinkBWP_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[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0].Sps.R15 := cs_SPS_Config_711161;</w:t>
            </w:r>
          </w:p>
          <w:p w14:paraId="1B5D5D1F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</w:p>
          <w:p w14:paraId="67CA3E4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f_NR_CellInfo_SetDownlinkBWP_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nr_Cell1,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v_NR_DownlinkBWP_List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</w:p>
          <w:p w14:paraId="54C46710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CommonCellConfig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nr_Cell1,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cads_NR_DownlinkBWP_ConfigCommon_REQ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(nr_Cell1, -,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v_NR_DownlinkBWP_List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));</w:t>
            </w:r>
          </w:p>
          <w:p w14:paraId="0DB2A3E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} else {</w:t>
            </w:r>
          </w:p>
          <w:p w14:paraId="1946E5FB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lastRenderedPageBreak/>
              <w:t xml:space="preserve">      //Create and configure NR cell1</w:t>
            </w:r>
          </w:p>
          <w:p w14:paraId="4FF19AD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f_NR_CellConfig_Def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(nr_Cell1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  <w:proofErr w:type="gramEnd"/>
          </w:p>
          <w:p w14:paraId="02CDD69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}</w:t>
            </w:r>
          </w:p>
          <w:p w14:paraId="2DAF1AD4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31A5100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Get NR capabilities sent during EUTRA preamble</w:t>
            </w:r>
          </w:p>
          <w:p w14:paraId="2464EBA8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f_NR5GC_Preamble (nr_Cell1, STATE_IDLE_1A,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TESTModeA_ON</w:t>
            </w:r>
            <w:proofErr w:type="spellEnd"/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4EB1635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//Set null cipher Algorithm</w:t>
            </w:r>
          </w:p>
          <w:p w14:paraId="063C321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f_NR_AS_CipheringAlgorithm_Set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(nea0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4E5A1BA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//Retrieve DRB Id of the first PDU session</w:t>
            </w:r>
          </w:p>
          <w:p w14:paraId="71E4CA0F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f_NR_GetDefaultDRB_ForFirstPDUSession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71289835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//Initialise for No Header Manipulation DL only.</w:t>
            </w:r>
          </w:p>
          <w:p w14:paraId="3D6425B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cs_NR_SS_RadioBearer_MAC_TestMode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cs_NR_MAC_TestModeInfo_NormalMode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)};</w:t>
            </w:r>
          </w:p>
          <w:p w14:paraId="460785B8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v_RLC_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BearerConfigList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f_NR_ReconfigureRLC_UM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-, -,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f_NR_DL_UM_T_Reassembly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(f_NR_CellInfo_GetIsFR1(nr_Cell1)));</w:t>
            </w:r>
          </w:p>
          <w:p w14:paraId="29A1AC14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3A5332A3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//Configure</w:t>
            </w:r>
          </w:p>
          <w:p w14:paraId="24CA79F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Def(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</w:t>
            </w:r>
          </w:p>
          <w:p w14:paraId="06B6085F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TEST_LOOPModeA_ON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106BDFD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cs_UE_TestLoopModeA_NR_LB_Setup_1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0,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1577A901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-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 /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p_IpPduDelayTime</w:t>
            </w:r>
            <w:proofErr w:type="spellEnd"/>
          </w:p>
          <w:p w14:paraId="2A9B5A0A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v_RLC_BearerConfigList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24DA00D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-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 /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MAC_CellGroupConfig</w:t>
            </w:r>
            <w:proofErr w:type="spellEnd"/>
          </w:p>
          <w:p w14:paraId="5A5EC4F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-,</w:t>
            </w:r>
          </w:p>
          <w:p w14:paraId="00B82768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v_SS_Drb_ConfigList</w:t>
            </w:r>
            <w:proofErr w:type="spellEnd"/>
          </w:p>
          <w:p w14:paraId="33CC802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);</w:t>
            </w:r>
          </w:p>
          <w:p w14:paraId="475DE51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</w:t>
            </w:r>
          </w:p>
          <w:p w14:paraId="782A5ECF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(true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0C841D3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step 0A-0B sic@</w:t>
            </w:r>
          </w:p>
          <w:p w14:paraId="436298AF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R5s221197 sic@</w:t>
            </w:r>
          </w:p>
          <w:p w14:paraId="38883E27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f_NR_GetServinCellConfig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5DC52A1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f_NR_GetSpCellConfigDef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v_ServingCellConfig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FEBCE73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v_SpCellConfig.spCellConfigDedicated.initialDownlinkBWP.sps_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{setup := cs_SPS_Config_711161};</w:t>
            </w:r>
          </w:p>
          <w:p w14:paraId="445C10C8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f_NR_CellInfo_GetDownlinkBWP_List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1AFC9E01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[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0].Sps.R15 := cs_SPS_Config_711161;</w:t>
            </w:r>
          </w:p>
          <w:p w14:paraId="68463B91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f_NR_CellInfo_GetPhysicalCellGroupConfig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6968142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v_PhysicalCellGroupConfig.cs_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RNTI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setup :=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tsc_RNTI_Value_CS_RNTI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};</w:t>
            </w:r>
          </w:p>
          <w:p w14:paraId="58D9D3EA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cs_38508_CellGroupConfig (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tsc_NR_CellGroupId_MCG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,</w:t>
            </w:r>
          </w:p>
          <w:p w14:paraId="37A3973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omit,</w:t>
            </w:r>
          </w:p>
          <w:p w14:paraId="19EDFA3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59A40D61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05A22B71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v_PhysicalCellGroupConfig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3969426D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v_SpCellConfig</w:t>
            </w:r>
            <w:proofErr w:type="spellEnd"/>
          </w:p>
          <w:p w14:paraId="1626282A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);</w:t>
            </w:r>
          </w:p>
          <w:p w14:paraId="50DFA18F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v_V1530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Ext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cs_NR_RRCReconfiguration_v1530_IEs(bit2oct(encvalue(v_CellGroupConfig)));</w:t>
            </w:r>
          </w:p>
          <w:p w14:paraId="2E45BDA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f_NR_SendRRCReconfiguration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(nr_Cell1, 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-,-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v_V1530Ext);</w:t>
            </w:r>
          </w:p>
          <w:p w14:paraId="448A3757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-,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cs_NR_ServingCellConfig_SpCell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cs_NR_SS_SpCellConfig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(omit, omit, omit,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v_PhysicalCellGroupConfig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0579E5D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f_NR_CellInfo_SetDownlinkBWP_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074204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CommonCellConfig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cads_NR_DownlinkBWP_ConfigCommon_REQ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-,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7207518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DD0A7E7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"Steps 1 - 28"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8C6115F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cs_NR_SS_RadioBearer_MAC_TestMode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cs_NR_MAC_TestModeInfo_NoHeaderManipulationDL_UL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)};</w:t>
            </w:r>
          </w:p>
          <w:p w14:paraId="11955C28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v_SS_Drb_ConfigList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9FD1A90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f_TC_7_1_1_6_1_NR_TestBody1(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DF0CA58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98F8F7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steps 29-30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logsic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37FF864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cs_NR_SS_RadioBearer_MAC_TestMode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cs_NR_MAC_TestModeInfo_NormalMode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)};</w:t>
            </w:r>
          </w:p>
          <w:p w14:paraId="7F68C93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v_SS_Drb_ConfigList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71FC990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v_SpCellConfig.spCellConfigDedicated.initialDownlinkBWP.sps_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{release := NULL};</w:t>
            </w:r>
          </w:p>
          <w:p w14:paraId="02885F9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[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0].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omit;</w:t>
            </w:r>
          </w:p>
          <w:p w14:paraId="44C8E66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cs_38508_CellGroupConfig (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tsc_NR_CellGroupId_MCG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,</w:t>
            </w:r>
          </w:p>
          <w:p w14:paraId="6A3C95A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omit,</w:t>
            </w:r>
          </w:p>
          <w:p w14:paraId="3145FF0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6555CE2A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27D30F8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67087C7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v_SpCellConfig</w:t>
            </w:r>
            <w:proofErr w:type="spellEnd"/>
          </w:p>
          <w:p w14:paraId="4B9B14A7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);</w:t>
            </w:r>
          </w:p>
          <w:p w14:paraId="1774327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v_V1530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Ext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cs_NR_RRCReconfiguration_v1530_IEs(bit2oct(encvalue(v_CellGroupConfig)));</w:t>
            </w:r>
          </w:p>
          <w:p w14:paraId="5FC008D8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f_NR_SendRRCReconfiguration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(nr_Cell1, 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-,-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v_V1530Ext);</w:t>
            </w:r>
          </w:p>
          <w:p w14:paraId="6520209B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1C8FC7DB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steps 31-32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logsic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2F2E577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cs_NR_SS_RadioBearer_MAC_TestMode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cs_NR_MAC_TestModeInfo_NoHeaderManipulationDL_UL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)};</w:t>
            </w:r>
          </w:p>
          <w:p w14:paraId="4B59D5F4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v_SS_Drb_ConfigList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071D5AB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A1EEDC5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f_TC_7_1_1_6_1_NR_TestBody2(v_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DRBId,v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_TimingDL,10); //10*80 =800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ms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assumed to be sufficient to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perfor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RRC Reconfiguration</w:t>
            </w:r>
          </w:p>
          <w:p w14:paraId="4F946094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R5s230088 sic@</w:t>
            </w:r>
          </w:p>
          <w:p w14:paraId="0A49E895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f_NR_CellInfo_SetDownlinkBWP_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06C554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CommonCellConfig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cads_NR_DownlinkBWP_ConfigCommon_REQ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-,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v_NR_DownlinkBWP_List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6711352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(false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1A30EC44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1E4B10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Postamble</w:t>
            </w:r>
            <w:proofErr w:type="spellEnd"/>
          </w:p>
          <w:p w14:paraId="1D68994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f_NR_ULGrantConfiguration_Start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 // Def UL Grant Config</w:t>
            </w:r>
          </w:p>
          <w:p w14:paraId="50CD5864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to configure SS to stop report reception of HARQ ACK or NACK</w:t>
            </w:r>
          </w:p>
          <w:p w14:paraId="70C4CA1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SystemIndCtrlConfig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cds_NR_SystemIndCtrl_UL_HARQ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(disable));</w:t>
            </w:r>
          </w:p>
          <w:p w14:paraId="488AE047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configure SS Mac IN NORMAL TEST MODE.</w:t>
            </w:r>
          </w:p>
          <w:p w14:paraId="12CAD58B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cs_NR_SS_RadioBearer_MAC_TestMode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v_DRBId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cs_NR_MAC_TestModeInfo_NormalMode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)};</w:t>
            </w:r>
          </w:p>
          <w:p w14:paraId="0A6EEF7F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v_SS_Drb_ConfigList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CE67EE0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119E49D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R5s230130 sic@</w:t>
            </w:r>
          </w:p>
          <w:p w14:paraId="0084921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//f_NR5GC_OpenUE_TestLoopMode_Deactivate_TestMode(nr_Cell1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78E5E215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Postamble</w:t>
            </w:r>
            <w:proofErr w:type="spell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STATE_CONNECTED_3A);</w:t>
            </w:r>
          </w:p>
          <w:p w14:paraId="266B6853" w14:textId="261F3C63" w:rsidR="00190172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};</w:t>
            </w:r>
            <w:r w:rsidR="00190172"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</w:p>
        </w:tc>
      </w:tr>
    </w:tbl>
    <w:p w14:paraId="419FF718" w14:textId="77777777" w:rsidR="00190172" w:rsidRDefault="00190172" w:rsidP="00190172"/>
    <w:p w14:paraId="7CB8DA8E" w14:textId="77777777" w:rsidR="00190172" w:rsidRDefault="00190172" w:rsidP="00C826E6"/>
    <w:p w14:paraId="4D71493D" w14:textId="61954F0A" w:rsidR="00AB256E" w:rsidRDefault="00AB256E" w:rsidP="00AB256E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49586980"/>
      <w:r>
        <w:rPr>
          <w:b/>
          <w:lang w:val="pt-BR"/>
        </w:rPr>
        <w:t xml:space="preserve">Change </w:t>
      </w:r>
      <w:r w:rsidR="00190172">
        <w:rPr>
          <w:b/>
          <w:lang w:val="pt-BR"/>
        </w:rPr>
        <w:t>4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B256E" w14:paraId="4854657A" w14:textId="77777777" w:rsidTr="000B16D0">
        <w:trPr>
          <w:trHeight w:val="447"/>
        </w:trPr>
        <w:tc>
          <w:tcPr>
            <w:tcW w:w="1985" w:type="dxa"/>
          </w:tcPr>
          <w:p w14:paraId="0E1397D5" w14:textId="77777777" w:rsidR="00AB256E" w:rsidRDefault="00AB256E" w:rsidP="000B16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0B484B9" w14:textId="43CC9020" w:rsidR="00AB256E" w:rsidRDefault="007B1862" w:rsidP="000B16D0">
            <w:pPr>
              <w:spacing w:after="0"/>
            </w:pPr>
            <w:r>
              <w:rPr>
                <w:rFonts w:ascii="Arial" w:hAnsi="Arial"/>
              </w:rPr>
              <w:t>function f</w:t>
            </w:r>
            <w:r w:rsidRPr="007B1862">
              <w:rPr>
                <w:rFonts w:ascii="Arial" w:hAnsi="Arial"/>
              </w:rPr>
              <w:t>_TC_7_1_1_6_1_NR_TestBody1</w:t>
            </w:r>
          </w:p>
        </w:tc>
      </w:tr>
      <w:tr w:rsidR="00AB256E" w14:paraId="1DB37E30" w14:textId="77777777" w:rsidTr="000B16D0">
        <w:trPr>
          <w:trHeight w:val="452"/>
        </w:trPr>
        <w:tc>
          <w:tcPr>
            <w:tcW w:w="1985" w:type="dxa"/>
          </w:tcPr>
          <w:p w14:paraId="68C5E2F8" w14:textId="77777777" w:rsidR="00AB256E" w:rsidRDefault="00AB256E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78523B9" w14:textId="7F749479" w:rsidR="00004041" w:rsidRDefault="00004041" w:rsidP="00004041">
            <w:pPr>
              <w:pStyle w:val="CRCoverPage"/>
              <w:spacing w:after="0"/>
            </w:pPr>
            <w:r>
              <w:t xml:space="preserve">To properly test TP4, a PICS based solution based on </w:t>
            </w:r>
            <w:proofErr w:type="spellStart"/>
            <w:r>
              <w:t>pc_dl_SchedulingOffset_PDSCH_TypeA</w:t>
            </w:r>
            <w:proofErr w:type="spellEnd"/>
            <w:r>
              <w:t xml:space="preserve"> is proposed.</w:t>
            </w:r>
            <w:r w:rsidR="00DD6312">
              <w:t xml:space="preserve"> Steps 11a1-11b2 are introduced to handle the step differently depending o</w:t>
            </w:r>
            <w:r w:rsidR="00DD6312" w:rsidRPr="00DD6312">
              <w:t>n UE support of K0 greater than 0 for PDSCH mapping type A.</w:t>
            </w:r>
          </w:p>
          <w:p w14:paraId="6CD39B7B" w14:textId="77777777" w:rsidR="00DD6312" w:rsidRDefault="00DD6312" w:rsidP="00004041">
            <w:pPr>
              <w:pStyle w:val="CRCoverPage"/>
              <w:spacing w:after="0"/>
            </w:pPr>
          </w:p>
          <w:p w14:paraId="47B74159" w14:textId="2B6CA3D9" w:rsidR="00DD6312" w:rsidRDefault="00DD6312" w:rsidP="00004041">
            <w:pPr>
              <w:pStyle w:val="CRCoverPage"/>
              <w:spacing w:after="0"/>
            </w:pPr>
            <w:r>
              <w:rPr>
                <w:b/>
                <w:bCs/>
              </w:rPr>
              <w:t xml:space="preserve">Note: </w:t>
            </w:r>
            <w:r>
              <w:t xml:space="preserve">A </w:t>
            </w:r>
            <w:proofErr w:type="spellStart"/>
            <w:r>
              <w:t>proseCR</w:t>
            </w:r>
            <w:proofErr w:type="spellEnd"/>
            <w:r>
              <w:t xml:space="preserve"> </w:t>
            </w:r>
            <w:r w:rsidR="00A17A9D">
              <w:t>(</w:t>
            </w:r>
            <w:r w:rsidR="00A17A9D" w:rsidRPr="00A17A9D">
              <w:t>R5-236565</w:t>
            </w:r>
            <w:r w:rsidR="00A17A9D">
              <w:t xml:space="preserve">) </w:t>
            </w:r>
            <w:r>
              <w:t>would be raised for the RAN5#101 meeting</w:t>
            </w:r>
            <w:r w:rsidR="00A17A9D">
              <w:t xml:space="preserve"> [1]</w:t>
            </w:r>
          </w:p>
          <w:p w14:paraId="62ACE3FE" w14:textId="19B83345" w:rsidR="00004041" w:rsidRPr="00FA46AD" w:rsidRDefault="00004041" w:rsidP="00DD6312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AB256E" w14:paraId="01BFAD8C" w14:textId="77777777" w:rsidTr="000B16D0">
        <w:tc>
          <w:tcPr>
            <w:tcW w:w="1985" w:type="dxa"/>
          </w:tcPr>
          <w:p w14:paraId="09FCB508" w14:textId="77777777" w:rsidR="00AB256E" w:rsidRDefault="00AB256E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B9B339" w14:textId="0D2348AB" w:rsidR="00AB256E" w:rsidRDefault="00004041" w:rsidP="00FF0896">
            <w:pPr>
              <w:pStyle w:val="CRCoverPage"/>
              <w:numPr>
                <w:ilvl w:val="0"/>
                <w:numId w:val="47"/>
              </w:numPr>
              <w:spacing w:after="0"/>
            </w:pPr>
            <w:r w:rsidRPr="00DD6312">
              <w:rPr>
                <w:highlight w:val="yellow"/>
              </w:rPr>
              <w:t xml:space="preserve">Introduce Steps 11a1 – 11a3: If </w:t>
            </w:r>
            <w:proofErr w:type="spellStart"/>
            <w:r w:rsidRPr="00DD6312">
              <w:rPr>
                <w:highlight w:val="yellow"/>
              </w:rPr>
              <w:t>pc_dl_SchedulingOffset_PDSCH_</w:t>
            </w:r>
            <w:proofErr w:type="gramStart"/>
            <w:r w:rsidRPr="00DD6312">
              <w:rPr>
                <w:highlight w:val="yellow"/>
              </w:rPr>
              <w:t>TypeA</w:t>
            </w:r>
            <w:proofErr w:type="spellEnd"/>
            <w:r w:rsidRPr="00DD6312">
              <w:rPr>
                <w:highlight w:val="yellow"/>
              </w:rPr>
              <w:t xml:space="preserve">  is</w:t>
            </w:r>
            <w:proofErr w:type="gramEnd"/>
            <w:r w:rsidRPr="00DD6312">
              <w:rPr>
                <w:highlight w:val="yellow"/>
              </w:rPr>
              <w:t xml:space="preserve"> TRUE, a</w:t>
            </w:r>
            <w:r w:rsidR="00FF0896" w:rsidRPr="00DD6312">
              <w:rPr>
                <w:highlight w:val="yellow"/>
              </w:rPr>
              <w:t xml:space="preserve">djust the timing of </w:t>
            </w:r>
            <w:proofErr w:type="spellStart"/>
            <w:r w:rsidR="00FF0896" w:rsidRPr="00DD6312">
              <w:rPr>
                <w:highlight w:val="yellow"/>
              </w:rPr>
              <w:t>v_TimingDL_CRNTI</w:t>
            </w:r>
            <w:proofErr w:type="spellEnd"/>
            <w:r w:rsidR="00FF0896" w:rsidRPr="00DD6312">
              <w:rPr>
                <w:highlight w:val="yellow"/>
              </w:rPr>
              <w:t xml:space="preserve"> to make </w:t>
            </w:r>
            <w:r w:rsidR="00BF1B38">
              <w:rPr>
                <w:highlight w:val="yellow"/>
              </w:rPr>
              <w:t>PDSCH</w:t>
            </w:r>
            <w:r w:rsidR="00FF0896" w:rsidRPr="00DD6312">
              <w:rPr>
                <w:highlight w:val="yellow"/>
              </w:rPr>
              <w:t xml:space="preserve"> coincide with the next SPS transmission slot and satisfy TP4. Since k1 is being changed to 8, the timing of v_TimingUL_5_CRNTI is also adjusted to be the same as the SPS HARQ slot.</w:t>
            </w:r>
            <w:r w:rsidR="00FF0896">
              <w:br/>
            </w:r>
          </w:p>
          <w:p w14:paraId="79CB3F78" w14:textId="3D572BAE" w:rsidR="00FF0896" w:rsidRPr="00DD6312" w:rsidRDefault="00004041" w:rsidP="00FF0896">
            <w:pPr>
              <w:pStyle w:val="CRCoverPage"/>
              <w:numPr>
                <w:ilvl w:val="0"/>
                <w:numId w:val="47"/>
              </w:numPr>
              <w:spacing w:after="0"/>
              <w:rPr>
                <w:highlight w:val="green"/>
              </w:rPr>
            </w:pPr>
            <w:r w:rsidRPr="00DD6312">
              <w:rPr>
                <w:highlight w:val="green"/>
              </w:rPr>
              <w:t>Configure SS to use K0=4 and K1=8 for Steps 11a1 – 11a3, then configure it back to original value before Step 14.</w:t>
            </w:r>
          </w:p>
          <w:p w14:paraId="03278AD1" w14:textId="77777777" w:rsidR="00004041" w:rsidRDefault="00004041" w:rsidP="00004041">
            <w:pPr>
              <w:pStyle w:val="CRCoverPage"/>
              <w:spacing w:after="0"/>
            </w:pPr>
          </w:p>
          <w:p w14:paraId="3256F5EE" w14:textId="6BD57D48" w:rsidR="00004041" w:rsidRPr="00DD6312" w:rsidRDefault="00004041" w:rsidP="00004041">
            <w:pPr>
              <w:pStyle w:val="CRCoverPage"/>
              <w:numPr>
                <w:ilvl w:val="0"/>
                <w:numId w:val="47"/>
              </w:numPr>
              <w:spacing w:after="0"/>
              <w:rPr>
                <w:highlight w:val="cyan"/>
              </w:rPr>
            </w:pPr>
            <w:r w:rsidRPr="00DD6312">
              <w:rPr>
                <w:highlight w:val="cyan"/>
              </w:rPr>
              <w:t xml:space="preserve">Introduce Steps 11b1 – 11b2: If </w:t>
            </w:r>
            <w:proofErr w:type="spellStart"/>
            <w:r w:rsidRPr="00DD6312">
              <w:rPr>
                <w:highlight w:val="cyan"/>
              </w:rPr>
              <w:t>pc_dl_SchedulingOffset_PDSCH_</w:t>
            </w:r>
            <w:proofErr w:type="gramStart"/>
            <w:r w:rsidRPr="00DD6312">
              <w:rPr>
                <w:highlight w:val="cyan"/>
              </w:rPr>
              <w:t>TypeA</w:t>
            </w:r>
            <w:proofErr w:type="spellEnd"/>
            <w:r w:rsidRPr="00DD6312">
              <w:rPr>
                <w:highlight w:val="cyan"/>
              </w:rPr>
              <w:t xml:space="preserve">  is</w:t>
            </w:r>
            <w:proofErr w:type="gramEnd"/>
            <w:r w:rsidRPr="00DD6312">
              <w:rPr>
                <w:highlight w:val="cyan"/>
              </w:rPr>
              <w:t xml:space="preserve"> FALSE, then a normal DL SPS transmission is made instead of a C-RNTI </w:t>
            </w:r>
            <w:r w:rsidRPr="00DD6312">
              <w:rPr>
                <w:highlight w:val="cyan"/>
              </w:rPr>
              <w:lastRenderedPageBreak/>
              <w:t xml:space="preserve">transmission. This is done so that the timing of succeeding steps </w:t>
            </w:r>
            <w:proofErr w:type="gramStart"/>
            <w:r w:rsidRPr="00DD6312">
              <w:rPr>
                <w:highlight w:val="cyan"/>
              </w:rPr>
              <w:t>do</w:t>
            </w:r>
            <w:proofErr w:type="gramEnd"/>
            <w:r w:rsidRPr="00DD6312">
              <w:rPr>
                <w:highlight w:val="cyan"/>
              </w:rPr>
              <w:t xml:space="preserve"> not need to be modified.</w:t>
            </w:r>
          </w:p>
          <w:p w14:paraId="751D57D6" w14:textId="77777777" w:rsidR="00AB256E" w:rsidRPr="00FA46AD" w:rsidRDefault="00AB256E" w:rsidP="00DD6312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AB256E" w14:paraId="0A27AED9" w14:textId="77777777" w:rsidTr="000B16D0">
        <w:tc>
          <w:tcPr>
            <w:tcW w:w="1985" w:type="dxa"/>
          </w:tcPr>
          <w:p w14:paraId="317190A1" w14:textId="77777777" w:rsidR="00AB256E" w:rsidRDefault="00AB256E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6CC62FE1" w14:textId="77777777" w:rsidR="00AB256E" w:rsidRPr="00880368" w:rsidRDefault="00AB256E" w:rsidP="000B16D0">
            <w:pPr>
              <w:spacing w:after="0"/>
              <w:rPr>
                <w:rFonts w:ascii="Arial" w:hAnsi="Arial" w:cs="Arial"/>
                <w:lang w:val="en-IN" w:eastAsia="en-GB"/>
              </w:rPr>
            </w:pPr>
            <w:proofErr w:type="spellStart"/>
            <w:r w:rsidRPr="00C826E6">
              <w:rPr>
                <w:rFonts w:ascii="Arial" w:hAnsi="Arial" w:cs="Arial"/>
                <w:lang w:val="en-IN" w:eastAsia="en-GB"/>
              </w:rPr>
              <w:t>MAC_SPS_TC_Common_</w:t>
            </w:r>
            <w:proofErr w:type="gramStart"/>
            <w:r w:rsidRPr="00C826E6">
              <w:rPr>
                <w:rFonts w:ascii="Arial" w:hAnsi="Arial" w:cs="Arial"/>
                <w:lang w:val="en-IN" w:eastAsia="en-GB"/>
              </w:rPr>
              <w:t>NR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  <w:proofErr w:type="gramEnd"/>
          </w:p>
        </w:tc>
      </w:tr>
      <w:tr w:rsidR="00AB256E" w14:paraId="5B59FE45" w14:textId="77777777" w:rsidTr="000B16D0">
        <w:tc>
          <w:tcPr>
            <w:tcW w:w="1985" w:type="dxa"/>
          </w:tcPr>
          <w:p w14:paraId="2F6B61B9" w14:textId="77777777" w:rsidR="00AB256E" w:rsidRDefault="00AB256E" w:rsidP="000B16D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00D98A4" w14:textId="5CA0F6F1" w:rsidR="00AB256E" w:rsidRPr="007C5239" w:rsidRDefault="007C5239" w:rsidP="000B16D0">
            <w:pPr>
              <w:rPr>
                <w:rFonts w:ascii="Arial" w:hAnsi="Arial"/>
                <w:highlight w:val="cyan"/>
              </w:rPr>
            </w:pPr>
            <w:r w:rsidRPr="007C5239">
              <w:rPr>
                <w:rFonts w:ascii="Arial" w:hAnsi="Arial"/>
                <w:highlight w:val="cyan"/>
              </w:rPr>
              <w:t>Accepted and implemented as per R5-237339</w:t>
            </w:r>
            <w:r w:rsidRPr="007C5239">
              <w:rPr>
                <w:rFonts w:ascii="Arial" w:hAnsi="Arial"/>
                <w:highlight w:val="cyan"/>
              </w:rPr>
              <w:t xml:space="preserve"> As</w:t>
            </w:r>
          </w:p>
          <w:p w14:paraId="262E7144" w14:textId="241B91FC" w:rsidR="007C5239" w:rsidRPr="007C5239" w:rsidRDefault="007C5239" w:rsidP="000B16D0">
            <w:pPr>
              <w:rPr>
                <w:rFonts w:ascii="Arial" w:hAnsi="Arial"/>
                <w:highlight w:val="cyan"/>
              </w:rPr>
            </w:pPr>
            <w:r w:rsidRPr="007C5239">
              <w:rPr>
                <w:rFonts w:ascii="Arial" w:hAnsi="Arial"/>
                <w:highlight w:val="cyan"/>
              </w:rPr>
              <w:t>&gt;&gt;&gt;</w:t>
            </w:r>
          </w:p>
          <w:p w14:paraId="35F159DB" w14:textId="77777777" w:rsidR="007C5239" w:rsidRPr="007C5239" w:rsidRDefault="007C5239" w:rsidP="007C5239">
            <w:pPr>
              <w:rPr>
                <w:rFonts w:ascii="Arial" w:hAnsi="Arial"/>
                <w:highlight w:val="cyan"/>
              </w:rPr>
            </w:pPr>
            <w:r w:rsidRPr="007C5239">
              <w:rPr>
                <w:rFonts w:ascii="Arial" w:hAnsi="Arial"/>
                <w:highlight w:val="cyan"/>
              </w:rPr>
              <w:t>if (</w:t>
            </w:r>
            <w:proofErr w:type="spellStart"/>
            <w:r w:rsidRPr="007C5239">
              <w:rPr>
                <w:rFonts w:ascii="Arial" w:hAnsi="Arial"/>
                <w:highlight w:val="cyan"/>
              </w:rPr>
              <w:t>pc_dl_SchedulingOffset_PDSCH_TypeA</w:t>
            </w:r>
            <w:proofErr w:type="spellEnd"/>
            <w:r w:rsidRPr="007C5239">
              <w:rPr>
                <w:rFonts w:ascii="Arial" w:hAnsi="Arial"/>
                <w:highlight w:val="cyan"/>
              </w:rPr>
              <w:t>)</w:t>
            </w:r>
          </w:p>
          <w:p w14:paraId="0710F097" w14:textId="77777777" w:rsidR="007C5239" w:rsidRPr="007C5239" w:rsidRDefault="007C5239" w:rsidP="007C5239">
            <w:pPr>
              <w:rPr>
                <w:rFonts w:ascii="Arial" w:hAnsi="Arial"/>
                <w:highlight w:val="cyan"/>
              </w:rPr>
            </w:pPr>
            <w:r w:rsidRPr="007C5239">
              <w:rPr>
                <w:rFonts w:ascii="Arial" w:hAnsi="Arial"/>
                <w:highlight w:val="cyan"/>
              </w:rPr>
              <w:tab/>
              <w:t>{</w:t>
            </w:r>
          </w:p>
          <w:p w14:paraId="2FEA9604" w14:textId="77777777" w:rsidR="007C5239" w:rsidRPr="007C5239" w:rsidRDefault="007C5239" w:rsidP="007C5239">
            <w:pPr>
              <w:rPr>
                <w:rFonts w:ascii="Arial" w:hAnsi="Arial"/>
                <w:highlight w:val="cyan"/>
              </w:rPr>
            </w:pPr>
            <w:r w:rsidRPr="007C5239">
              <w:rPr>
                <w:rFonts w:ascii="Arial" w:hAnsi="Arial"/>
                <w:highlight w:val="cyan"/>
              </w:rPr>
              <w:t xml:space="preserve">      v_Step11_</w:t>
            </w:r>
            <w:proofErr w:type="gramStart"/>
            <w:r w:rsidRPr="007C5239">
              <w:rPr>
                <w:rFonts w:ascii="Arial" w:hAnsi="Arial"/>
                <w:highlight w:val="cyan"/>
              </w:rPr>
              <w:t>Time :</w:t>
            </w:r>
            <w:proofErr w:type="gramEnd"/>
            <w:r w:rsidRPr="007C5239">
              <w:rPr>
                <w:rFonts w:ascii="Arial" w:hAnsi="Arial"/>
                <w:highlight w:val="cyan"/>
              </w:rPr>
              <w:t>=const_SPS_Period-4;</w:t>
            </w:r>
          </w:p>
          <w:p w14:paraId="5589E407" w14:textId="77777777" w:rsidR="007C5239" w:rsidRPr="007C5239" w:rsidRDefault="007C5239" w:rsidP="007C5239">
            <w:pPr>
              <w:rPr>
                <w:rFonts w:ascii="Arial" w:hAnsi="Arial"/>
                <w:highlight w:val="cyan"/>
              </w:rPr>
            </w:pPr>
            <w:r w:rsidRPr="007C5239">
              <w:rPr>
                <w:rFonts w:ascii="Arial" w:hAnsi="Arial"/>
                <w:highlight w:val="cyan"/>
              </w:rPr>
              <w:tab/>
              <w:t xml:space="preserve">  //Set K1=8</w:t>
            </w:r>
          </w:p>
          <w:p w14:paraId="25FDD2CF" w14:textId="77777777" w:rsidR="007C5239" w:rsidRPr="007C5239" w:rsidRDefault="007C5239" w:rsidP="007C5239">
            <w:pPr>
              <w:rPr>
                <w:rFonts w:ascii="Arial" w:hAnsi="Arial"/>
                <w:highlight w:val="cyan"/>
              </w:rPr>
            </w:pPr>
            <w:r w:rsidRPr="007C5239">
              <w:rPr>
                <w:rFonts w:ascii="Arial" w:hAnsi="Arial"/>
                <w:highlight w:val="cyan"/>
              </w:rPr>
              <w:t xml:space="preserve">    </w:t>
            </w:r>
            <w:proofErr w:type="spellStart"/>
            <w:r w:rsidRPr="007C5239">
              <w:rPr>
                <w:rFonts w:ascii="Arial" w:hAnsi="Arial"/>
                <w:highlight w:val="cyan"/>
              </w:rPr>
              <w:t>f_NR_SS_</w:t>
            </w:r>
            <w:proofErr w:type="gramStart"/>
            <w:r w:rsidRPr="007C5239">
              <w:rPr>
                <w:rFonts w:ascii="Arial" w:hAnsi="Arial"/>
                <w:highlight w:val="cyan"/>
              </w:rPr>
              <w:t>CommonCellConfig</w:t>
            </w:r>
            <w:proofErr w:type="spellEnd"/>
            <w:r w:rsidRPr="007C5239">
              <w:rPr>
                <w:rFonts w:ascii="Arial" w:hAnsi="Arial"/>
                <w:highlight w:val="cyan"/>
              </w:rPr>
              <w:t>(</w:t>
            </w:r>
            <w:proofErr w:type="gramEnd"/>
            <w:r w:rsidRPr="007C5239">
              <w:rPr>
                <w:rFonts w:ascii="Arial" w:hAnsi="Arial"/>
                <w:highlight w:val="cyan"/>
              </w:rPr>
              <w:t xml:space="preserve">nr_Cell1, </w:t>
            </w:r>
            <w:proofErr w:type="spellStart"/>
            <w:r w:rsidRPr="007C5239">
              <w:rPr>
                <w:rFonts w:ascii="Arial" w:hAnsi="Arial"/>
                <w:highlight w:val="cyan"/>
              </w:rPr>
              <w:t>cas_NR_DciDlInfo_REQ</w:t>
            </w:r>
            <w:proofErr w:type="spellEnd"/>
            <w:r w:rsidRPr="007C5239">
              <w:rPr>
                <w:rFonts w:ascii="Arial" w:hAnsi="Arial"/>
                <w:highlight w:val="cyan"/>
              </w:rPr>
              <w:t xml:space="preserve">(nr_Cell1, </w:t>
            </w:r>
            <w:proofErr w:type="spellStart"/>
            <w:r w:rsidRPr="007C5239">
              <w:rPr>
                <w:rFonts w:ascii="Arial" w:hAnsi="Arial"/>
                <w:highlight w:val="cyan"/>
              </w:rPr>
              <w:t>cs_TimingInfo_Now</w:t>
            </w:r>
            <w:proofErr w:type="spellEnd"/>
            <w:r w:rsidRPr="007C5239">
              <w:rPr>
                <w:rFonts w:ascii="Arial" w:hAnsi="Arial"/>
                <w:highlight w:val="cyan"/>
              </w:rPr>
              <w:t xml:space="preserve">, </w:t>
            </w:r>
            <w:proofErr w:type="spellStart"/>
            <w:r w:rsidRPr="007C5239">
              <w:rPr>
                <w:rFonts w:ascii="Arial" w:hAnsi="Arial"/>
                <w:highlight w:val="cyan"/>
              </w:rPr>
              <w:t>v_DciDlInfo</w:t>
            </w:r>
            <w:proofErr w:type="spellEnd"/>
            <w:r w:rsidRPr="007C5239">
              <w:rPr>
                <w:rFonts w:ascii="Arial" w:hAnsi="Arial"/>
                <w:highlight w:val="cyan"/>
              </w:rPr>
              <w:t>));</w:t>
            </w:r>
          </w:p>
          <w:p w14:paraId="158D291E" w14:textId="77777777" w:rsidR="007C5239" w:rsidRPr="007C5239" w:rsidRDefault="007C5239" w:rsidP="007C5239">
            <w:pPr>
              <w:rPr>
                <w:rFonts w:ascii="Arial" w:hAnsi="Arial"/>
                <w:highlight w:val="cyan"/>
              </w:rPr>
            </w:pPr>
            <w:r w:rsidRPr="007C5239">
              <w:rPr>
                <w:rFonts w:ascii="Arial" w:hAnsi="Arial"/>
                <w:highlight w:val="cyan"/>
              </w:rPr>
              <w:tab/>
              <w:t>}</w:t>
            </w:r>
          </w:p>
          <w:p w14:paraId="636F162C" w14:textId="77777777" w:rsidR="007C5239" w:rsidRPr="007C5239" w:rsidRDefault="007C5239" w:rsidP="007C5239">
            <w:pPr>
              <w:rPr>
                <w:rFonts w:ascii="Arial" w:hAnsi="Arial"/>
                <w:highlight w:val="cyan"/>
              </w:rPr>
            </w:pPr>
            <w:r w:rsidRPr="007C5239">
              <w:rPr>
                <w:rFonts w:ascii="Arial" w:hAnsi="Arial"/>
                <w:highlight w:val="cyan"/>
              </w:rPr>
              <w:t xml:space="preserve">      else</w:t>
            </w:r>
          </w:p>
          <w:p w14:paraId="37B2919E" w14:textId="77777777" w:rsidR="007C5239" w:rsidRPr="007C5239" w:rsidRDefault="007C5239" w:rsidP="007C5239">
            <w:pPr>
              <w:rPr>
                <w:rFonts w:ascii="Arial" w:hAnsi="Arial"/>
                <w:highlight w:val="cyan"/>
              </w:rPr>
            </w:pPr>
            <w:r w:rsidRPr="007C5239">
              <w:rPr>
                <w:rFonts w:ascii="Arial" w:hAnsi="Arial"/>
                <w:highlight w:val="cyan"/>
              </w:rPr>
              <w:t xml:space="preserve">    {</w:t>
            </w:r>
          </w:p>
          <w:p w14:paraId="588928FF" w14:textId="77777777" w:rsidR="007C5239" w:rsidRPr="007C5239" w:rsidRDefault="007C5239" w:rsidP="007C5239">
            <w:pPr>
              <w:rPr>
                <w:rFonts w:ascii="Arial" w:hAnsi="Arial"/>
                <w:highlight w:val="cyan"/>
              </w:rPr>
            </w:pPr>
            <w:r w:rsidRPr="007C5239">
              <w:rPr>
                <w:rFonts w:ascii="Arial" w:hAnsi="Arial"/>
                <w:highlight w:val="cyan"/>
              </w:rPr>
              <w:t xml:space="preserve">      v_Step11_</w:t>
            </w:r>
            <w:proofErr w:type="gramStart"/>
            <w:r w:rsidRPr="007C5239">
              <w:rPr>
                <w:rFonts w:ascii="Arial" w:hAnsi="Arial"/>
                <w:highlight w:val="cyan"/>
              </w:rPr>
              <w:t>Time :</w:t>
            </w:r>
            <w:proofErr w:type="gramEnd"/>
            <w:r w:rsidRPr="007C5239">
              <w:rPr>
                <w:rFonts w:ascii="Arial" w:hAnsi="Arial"/>
                <w:highlight w:val="cyan"/>
              </w:rPr>
              <w:t>=</w:t>
            </w:r>
            <w:proofErr w:type="spellStart"/>
            <w:r w:rsidRPr="007C5239">
              <w:rPr>
                <w:rFonts w:ascii="Arial" w:hAnsi="Arial"/>
                <w:highlight w:val="cyan"/>
              </w:rPr>
              <w:t>const_SPS_Period</w:t>
            </w:r>
            <w:proofErr w:type="spellEnd"/>
            <w:r w:rsidRPr="007C5239">
              <w:rPr>
                <w:rFonts w:ascii="Arial" w:hAnsi="Arial"/>
                <w:highlight w:val="cyan"/>
              </w:rPr>
              <w:t>;</w:t>
            </w:r>
          </w:p>
          <w:p w14:paraId="20F6AD3C" w14:textId="77777777" w:rsidR="007C5239" w:rsidRPr="007C5239" w:rsidRDefault="007C5239" w:rsidP="007C5239">
            <w:pPr>
              <w:rPr>
                <w:rFonts w:ascii="Arial" w:hAnsi="Arial"/>
                <w:highlight w:val="cyan"/>
              </w:rPr>
            </w:pPr>
            <w:r w:rsidRPr="007C5239">
              <w:rPr>
                <w:rFonts w:ascii="Arial" w:hAnsi="Arial"/>
                <w:highlight w:val="cyan"/>
              </w:rPr>
              <w:tab/>
              <w:t>}</w:t>
            </w:r>
          </w:p>
          <w:p w14:paraId="32608E2C" w14:textId="77777777" w:rsidR="007C5239" w:rsidRPr="007C5239" w:rsidRDefault="007C5239" w:rsidP="007C5239">
            <w:pPr>
              <w:rPr>
                <w:rFonts w:ascii="Arial" w:hAnsi="Arial"/>
                <w:highlight w:val="cyan"/>
              </w:rPr>
            </w:pPr>
            <w:r w:rsidRPr="007C5239">
              <w:rPr>
                <w:rFonts w:ascii="Arial" w:hAnsi="Arial"/>
                <w:highlight w:val="cyan"/>
              </w:rPr>
              <w:t xml:space="preserve">    </w:t>
            </w:r>
            <w:proofErr w:type="spellStart"/>
            <w:r w:rsidRPr="007C5239">
              <w:rPr>
                <w:rFonts w:ascii="Arial" w:hAnsi="Arial"/>
                <w:highlight w:val="cyan"/>
              </w:rPr>
              <w:t>v_TimingDL_</w:t>
            </w:r>
            <w:proofErr w:type="gramStart"/>
            <w:r w:rsidRPr="007C5239">
              <w:rPr>
                <w:rFonts w:ascii="Arial" w:hAnsi="Arial"/>
                <w:highlight w:val="cyan"/>
              </w:rPr>
              <w:t>CRNTI</w:t>
            </w:r>
            <w:proofErr w:type="spellEnd"/>
            <w:r w:rsidRPr="007C5239">
              <w:rPr>
                <w:rFonts w:ascii="Arial" w:hAnsi="Arial"/>
                <w:highlight w:val="cyan"/>
              </w:rPr>
              <w:t xml:space="preserve"> :</w:t>
            </w:r>
            <w:proofErr w:type="gramEnd"/>
            <w:r w:rsidRPr="007C5239">
              <w:rPr>
                <w:rFonts w:ascii="Arial" w:hAnsi="Arial"/>
                <w:highlight w:val="cyan"/>
              </w:rPr>
              <w:t xml:space="preserve">= </w:t>
            </w:r>
            <w:proofErr w:type="spellStart"/>
            <w:r w:rsidRPr="007C5239">
              <w:rPr>
                <w:rFonts w:ascii="Arial" w:hAnsi="Arial"/>
                <w:highlight w:val="cyan"/>
              </w:rPr>
              <w:t>f_SubFrameTiming_AddMilliSeconds</w:t>
            </w:r>
            <w:proofErr w:type="spellEnd"/>
            <w:r w:rsidRPr="007C5239">
              <w:rPr>
                <w:rFonts w:ascii="Arial" w:hAnsi="Arial"/>
                <w:highlight w:val="cyan"/>
              </w:rPr>
              <w:t>(v_TimingDL,v_Step11_Time);</w:t>
            </w:r>
          </w:p>
          <w:p w14:paraId="5F87ABC7" w14:textId="77777777" w:rsidR="007C5239" w:rsidRPr="007C5239" w:rsidRDefault="007C5239" w:rsidP="007C5239">
            <w:pPr>
              <w:rPr>
                <w:rFonts w:ascii="Arial" w:hAnsi="Arial"/>
                <w:highlight w:val="cyan"/>
              </w:rPr>
            </w:pPr>
            <w:r w:rsidRPr="007C5239">
              <w:rPr>
                <w:rFonts w:ascii="Arial" w:hAnsi="Arial"/>
                <w:highlight w:val="cyan"/>
              </w:rPr>
              <w:tab/>
              <w:t>v_TimingUL_5_</w:t>
            </w:r>
            <w:proofErr w:type="gramStart"/>
            <w:r w:rsidRPr="007C5239">
              <w:rPr>
                <w:rFonts w:ascii="Arial" w:hAnsi="Arial"/>
                <w:highlight w:val="cyan"/>
              </w:rPr>
              <w:t>CRNTI :</w:t>
            </w:r>
            <w:proofErr w:type="gramEnd"/>
            <w:r w:rsidRPr="007C5239">
              <w:rPr>
                <w:rFonts w:ascii="Arial" w:hAnsi="Arial"/>
                <w:highlight w:val="cyan"/>
              </w:rPr>
              <w:t xml:space="preserve">= </w:t>
            </w:r>
            <w:proofErr w:type="spellStart"/>
            <w:r w:rsidRPr="007C5239">
              <w:rPr>
                <w:rFonts w:ascii="Arial" w:hAnsi="Arial"/>
                <w:highlight w:val="cyan"/>
              </w:rPr>
              <w:t>f_SubFrameTiming_AddMilliSeconds</w:t>
            </w:r>
            <w:proofErr w:type="spellEnd"/>
            <w:r w:rsidRPr="007C5239">
              <w:rPr>
                <w:rFonts w:ascii="Arial" w:hAnsi="Arial"/>
                <w:highlight w:val="cyan"/>
              </w:rPr>
              <w:t>(v_TimingUL_4,const_SPS_Period);</w:t>
            </w:r>
          </w:p>
          <w:p w14:paraId="4590B419" w14:textId="3BFCC51C" w:rsidR="007C5239" w:rsidRDefault="007C5239" w:rsidP="007C5239">
            <w:pPr>
              <w:rPr>
                <w:rFonts w:ascii="Arial" w:hAnsi="Arial"/>
                <w:highlight w:val="cyan"/>
              </w:rPr>
            </w:pPr>
            <w:r w:rsidRPr="007C5239">
              <w:rPr>
                <w:rFonts w:ascii="Arial" w:hAnsi="Arial"/>
                <w:highlight w:val="cyan"/>
              </w:rPr>
              <w:t>&lt;&lt;&lt;</w:t>
            </w:r>
          </w:p>
        </w:tc>
      </w:tr>
    </w:tbl>
    <w:p w14:paraId="267C7915" w14:textId="77777777" w:rsidR="00AB256E" w:rsidRDefault="00AB256E" w:rsidP="00AB256E"/>
    <w:p w14:paraId="103DD035" w14:textId="77777777" w:rsidR="00AB256E" w:rsidRPr="00FE12B4" w:rsidRDefault="00AB256E" w:rsidP="00AB256E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B256E" w:rsidRPr="00AB256E" w14:paraId="145DE404" w14:textId="77777777" w:rsidTr="000B16D0">
        <w:tc>
          <w:tcPr>
            <w:tcW w:w="9855" w:type="dxa"/>
          </w:tcPr>
          <w:p w14:paraId="24647A91" w14:textId="06516930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function f_TC_7_1_1_6_1_NR_TestBody1(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DRB_Identity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 runs on NR_BASE_PTC return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</w:p>
          <w:p w14:paraId="3DBEC9F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5B56F8E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const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integer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const_SPS_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Period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=80; // period in milli seconds</w:t>
            </w:r>
          </w:p>
          <w:p w14:paraId="3297662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const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integer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const_HARQ_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1; //arbitrarily selected in steps 17 and 20</w:t>
            </w:r>
          </w:p>
          <w:p w14:paraId="75377EE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NR_MAC_SDU_Type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EncodedRlcPdu1;</w:t>
            </w:r>
            <w:proofErr w:type="gramEnd"/>
          </w:p>
          <w:p w14:paraId="6D0D14E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NR_MAC_SDU_SubPDU_List_Type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29E6BA0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NR_MAC_PDUList_Type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137A901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5FF72A2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CRNTI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281A26C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1;</w:t>
            </w:r>
            <w:proofErr w:type="gramEnd"/>
          </w:p>
          <w:p w14:paraId="0E4DF0F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2;</w:t>
            </w:r>
            <w:proofErr w:type="gramEnd"/>
          </w:p>
          <w:p w14:paraId="5F2108D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3;</w:t>
            </w:r>
            <w:proofErr w:type="gramEnd"/>
          </w:p>
          <w:p w14:paraId="115C2DC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4;</w:t>
            </w:r>
            <w:proofErr w:type="gramEnd"/>
          </w:p>
          <w:p w14:paraId="18548B0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v_TimingUL_5_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CRNTI;</w:t>
            </w:r>
            <w:proofErr w:type="gramEnd"/>
          </w:p>
          <w:p w14:paraId="7E654DD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6;</w:t>
            </w:r>
            <w:proofErr w:type="gramEnd"/>
          </w:p>
          <w:p w14:paraId="0F6774C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7;</w:t>
            </w:r>
            <w:proofErr w:type="gramEnd"/>
          </w:p>
          <w:p w14:paraId="0EF83AD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8;</w:t>
            </w:r>
            <w:proofErr w:type="gramEnd"/>
          </w:p>
          <w:p w14:paraId="63F5C1DD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9;</w:t>
            </w:r>
            <w:proofErr w:type="gramEnd"/>
          </w:p>
          <w:p w14:paraId="661B15D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10;</w:t>
            </w:r>
            <w:proofErr w:type="gramEnd"/>
          </w:p>
          <w:p w14:paraId="3822FD0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11;</w:t>
            </w:r>
            <w:proofErr w:type="gramEnd"/>
          </w:p>
          <w:p w14:paraId="3150E5E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SubcarrierSpacing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SCS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f_NR_CellInfo_GetSCS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0790C74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MCS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;   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Modulation and Coding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Scehme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Index</w:t>
            </w:r>
          </w:p>
          <w:p w14:paraId="5838D78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PRB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;   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Number of physical resource Blocks</w:t>
            </w:r>
          </w:p>
          <w:p w14:paraId="17B0A0B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E1199E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344A8A4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timer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Watchdog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10.0;</w:t>
            </w:r>
          </w:p>
          <w:p w14:paraId="2AA707A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    </w:t>
            </w:r>
          </w:p>
          <w:p w14:paraId="64DE61C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Configure for indication of UL HARQ ACK/NACK</w:t>
            </w:r>
          </w:p>
          <w:p w14:paraId="425AA2C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SystemIndCtrlConfig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cds_NR_SystemIndCtrl_UL_HARQ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(enable));</w:t>
            </w:r>
          </w:p>
          <w:p w14:paraId="2A248E8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Initialise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Nprb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and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Imcs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for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TBsize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=352</w:t>
            </w:r>
          </w:p>
          <w:p w14:paraId="577DAFA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R5s230300 sic@</w:t>
            </w:r>
          </w:p>
          <w:p w14:paraId="0BC7AFB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if 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f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_NR_CellInfo_GetIsFR1(nr_Cell1)) {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v_N_PRB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7;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v_I_MCS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:= 3;} //TS 38.508-1 Table 4.6.3-51 Table 4.6.3-51 =1, so 38.523-3 Table B.1.1.2-3</w:t>
            </w:r>
          </w:p>
          <w:p w14:paraId="06AD05D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else {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PRB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=11 ;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v_I_MCS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:= 0}//TS 38.508-1 Table 4.6.3-51 Table 4.6.3-51 =0, so 38.523-3 Table B.1.1.1-3</w:t>
            </w:r>
          </w:p>
          <w:p w14:paraId="36C563A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D8C6B4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f_NR_GetNextSendOccasion_DL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480);</w:t>
            </w:r>
          </w:p>
          <w:p w14:paraId="1EFDA2A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1:=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35571D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1.Symbol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valueof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cs_SymbolTimingInfo_Any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//@sic R5s230088 sic@</w:t>
            </w:r>
          </w:p>
          <w:p w14:paraId="7FFC9C5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select(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v_SCS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{</w:t>
            </w:r>
          </w:p>
          <w:p w14:paraId="1906BD0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case(kHz15) {</w:t>
            </w:r>
          </w:p>
          <w:p w14:paraId="328DA27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TimingDL.Subframe.Number</w:t>
            </w:r>
            <w:proofErr w:type="spellEnd"/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1;</w:t>
            </w:r>
          </w:p>
          <w:p w14:paraId="7E9E4D3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1.Subframe.Number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9;</w:t>
            </w:r>
          </w:p>
          <w:p w14:paraId="1A04908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3C29F77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case(kHz30) {</w:t>
            </w:r>
          </w:p>
          <w:p w14:paraId="310686D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TimingDL.Subframe.Number</w:t>
            </w:r>
            <w:proofErr w:type="spellEnd"/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0;</w:t>
            </w:r>
          </w:p>
          <w:p w14:paraId="626EAE7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TimingDL.Slot.SlotOffset.Numerology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:= 0;</w:t>
            </w:r>
          </w:p>
          <w:p w14:paraId="4B2790A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1.Subframe.Number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4;</w:t>
            </w:r>
          </w:p>
          <w:p w14:paraId="47E426F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1.Slot.SlotOffset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.Numerology1 := 0;</w:t>
            </w:r>
          </w:p>
          <w:p w14:paraId="16B7873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19CBB07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case(kHz120) {</w:t>
            </w:r>
          </w:p>
          <w:p w14:paraId="363C6F8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TimingDL.Subframe.Number</w:t>
            </w:r>
            <w:proofErr w:type="spellEnd"/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0;</w:t>
            </w:r>
          </w:p>
          <w:p w14:paraId="478FB31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TimingDL.Slot.SlotOffset.Numerology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3 := 1;</w:t>
            </w:r>
          </w:p>
          <w:p w14:paraId="6ED718ED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1.Subframe.Number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1;</w:t>
            </w:r>
          </w:p>
          <w:p w14:paraId="4CE4418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1.Slot.SlotOffset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.Numerology3 := 1;</w:t>
            </w:r>
          </w:p>
          <w:p w14:paraId="6BB35EA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5B43928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 else 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{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FatalError</w:t>
            </w:r>
            <w:proofErr w:type="spellEnd"/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(__FILE__, __LINE__, "Invalid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SubCarrierSapcing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"); }</w:t>
            </w:r>
          </w:p>
          <w:p w14:paraId="4A59E93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7653B89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f_NR_SS_CellConfig_DciDlInfo_NoRetransmission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04DD771D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"Steps 1 - 2"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F2F498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nr_Cell1,cs_TimingInfo_NR(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v_N_PRB,v_I_MCS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425CB5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t_Watchdog.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start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08F7958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1D2F9D8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(0, crs_NR_PDCP_SDU_38B, 1)));//@sic R5-227518 sic@</w:t>
            </w:r>
          </w:p>
          <w:p w14:paraId="46BC17B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tsc_LCID_SCG_Bearer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v_EncodedRlcPdu1) };</w:t>
            </w:r>
          </w:p>
          <w:p w14:paraId="38E5C99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cs_NR_DL_MAC_PDU_SDU_SubPDU_Padding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v_SDU_SubPDUListDL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};</w:t>
            </w:r>
          </w:p>
          <w:p w14:paraId="6273ECC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144FE50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8127A7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7EFF14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v_TimingDL,const_SPS_Period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B09164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2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(v_TimingUL_1,const_SPS_Period);</w:t>
            </w:r>
          </w:p>
          <w:p w14:paraId="16A86C9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565A018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(1, crs_NR_PDCP_SDU_38B, 1)));//@sic R5-227518 sic@</w:t>
            </w:r>
          </w:p>
          <w:p w14:paraId="55F9150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tsc_LCID_SCG_Bearer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v_EncodedRlcPdu1) };</w:t>
            </w:r>
          </w:p>
          <w:p w14:paraId="4FA93D0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cs_NR_DL_MAC_PDU_SDU_SubPDU_Padding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v_SDU_SubPDUListDL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};</w:t>
            </w:r>
          </w:p>
          <w:p w14:paraId="2A9652C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63F2D9C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699DC0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6-7"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79A8A2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v_TimingDL,const_SPS_Period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/2);</w:t>
            </w:r>
          </w:p>
          <w:p w14:paraId="4EB2C80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3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f_SubFrameTiming_AddMilliSeconds(v_TimingUL_2,const_SPS_Period/2);</w:t>
            </w:r>
          </w:p>
          <w:p w14:paraId="3BB0371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723E4DE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v_EncodedRlcPdu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(2, crs_NR_PDCP_SDU_38B, 1)));//@sic R5-227518 sic@</w:t>
            </w:r>
          </w:p>
          <w:p w14:paraId="5B40CF3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tsc_LCID_SCG_Bearer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v_EncodedRlcPdu1) };</w:t>
            </w:r>
          </w:p>
          <w:p w14:paraId="6059974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cs_NR_DL_MAC_PDU_SDU_SubPDU_Padding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v_SDU_SubPDUListDL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};</w:t>
            </w:r>
          </w:p>
          <w:p w14:paraId="680DE1D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nr_Cell1,cs_TimingInfo_NR(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v_N_PRB,v_I_MCS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779D43B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673C1BD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8062A0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9"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F873D9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v_TimingDL,const_SPS_Period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/2);</w:t>
            </w:r>
          </w:p>
          <w:p w14:paraId="325284AD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4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f_SubFrameTiming_AddMilliSeconds(v_TimingUL_3,const_SPS_Period/2);</w:t>
            </w:r>
          </w:p>
          <w:p w14:paraId="22B8AAF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21831EC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(3, crs_NR_PDCP_SDU_38B, 1)));//@sic R5-227518 sic@</w:t>
            </w:r>
          </w:p>
          <w:p w14:paraId="3E40340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tsc_LCID_SCG_Bearer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v_EncodedRlcPdu1) };</w:t>
            </w:r>
          </w:p>
          <w:p w14:paraId="4018967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cs_NR_DL_MAC_PDU_SDU_SubPDU_Padding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v_SDU_SubPDUListDL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};</w:t>
            </w:r>
          </w:p>
          <w:p w14:paraId="0A50DCE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5B37279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DF6A2F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11-12"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9D7F3F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//C-RNTI grant auto transferred by SS</w:t>
            </w:r>
          </w:p>
          <w:p w14:paraId="5CB82BB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221197  R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5s230088 sic@</w:t>
            </w:r>
          </w:p>
          <w:p w14:paraId="2072008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select(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v_SCS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{</w:t>
            </w:r>
          </w:p>
          <w:p w14:paraId="508ABD8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case(kHz15) {</w:t>
            </w:r>
          </w:p>
          <w:p w14:paraId="75954A9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CRNTI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v_TimingDL,</w:t>
            </w: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const_SPS_Period</w:t>
            </w:r>
            <w:proofErr w:type="spell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/2</w:t>
            </w: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7B5A7FCD" w14:textId="77777777" w:rsidR="00AB256E" w:rsidRPr="00FF0896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 :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= </w:t>
            </w:r>
            <w:proofErr w:type="spell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v_TimingDL_CRNTI</w:t>
            </w:r>
            <w:proofErr w:type="spell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;</w:t>
            </w:r>
          </w:p>
          <w:p w14:paraId="59E5E7AA" w14:textId="77777777" w:rsidR="00AB256E" w:rsidRPr="00FF0896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CRNTI.Symbol :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= </w:t>
            </w:r>
            <w:proofErr w:type="spell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valueof</w:t>
            </w:r>
            <w:proofErr w:type="spell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</w:t>
            </w:r>
            <w:proofErr w:type="spell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cs_SymbolTimingInfo_Any</w:t>
            </w:r>
            <w:proofErr w:type="spell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</w:p>
          <w:p w14:paraId="63F538E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CRNTI.Subframe.Number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:= </w:t>
            </w:r>
            <w:proofErr w:type="spell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v_TimingDL_CRNTI.Subframe.Number</w:t>
            </w:r>
            <w:proofErr w:type="spell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+ 7;    //FDD K1 =7</w:t>
            </w:r>
          </w:p>
          <w:p w14:paraId="5194CF1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54D9385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case(kHz30) {</w:t>
            </w:r>
          </w:p>
          <w:p w14:paraId="2C522D2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CRNTI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v_TimingDL,</w:t>
            </w: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const_SPS_Period</w:t>
            </w:r>
            <w:proofErr w:type="spell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/2 + 1</w:t>
            </w: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79C0890" w14:textId="77777777" w:rsidR="00AB256E" w:rsidRPr="00FF0896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 :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= </w:t>
            </w:r>
            <w:proofErr w:type="spell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v_TimingDL_CRNTI</w:t>
            </w:r>
            <w:proofErr w:type="spell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;</w:t>
            </w:r>
          </w:p>
          <w:p w14:paraId="680167C2" w14:textId="77777777" w:rsidR="00AB256E" w:rsidRPr="00FF0896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CRNTI.Symbol :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= </w:t>
            </w:r>
            <w:proofErr w:type="spell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valueof</w:t>
            </w:r>
            <w:proofErr w:type="spell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</w:t>
            </w:r>
            <w:proofErr w:type="spell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cs_SymbolTimingInfo_Any</w:t>
            </w:r>
            <w:proofErr w:type="spell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</w:p>
          <w:p w14:paraId="18F66973" w14:textId="77777777" w:rsidR="00AB256E" w:rsidRPr="00FF0896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CRNTI.Subframe.Number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:= </w:t>
            </w:r>
            <w:proofErr w:type="spell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v_TimingDL_CRNTI.Subframe.Number</w:t>
            </w:r>
            <w:proofErr w:type="spell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+ 2;    //TDD K1 =5</w:t>
            </w:r>
          </w:p>
          <w:p w14:paraId="403830CD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CRNTI.Slot.SlotOffset.Numerology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1 := 1;</w:t>
            </w:r>
          </w:p>
          <w:p w14:paraId="46B5020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}</w:t>
            </w:r>
          </w:p>
          <w:p w14:paraId="291B094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case(kHz120) {</w:t>
            </w:r>
          </w:p>
          <w:p w14:paraId="0D3EC62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CRNTI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v_TimingDL,</w:t>
            </w: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const_SPS_Period</w:t>
            </w:r>
            <w:proofErr w:type="spell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/2 + 1</w:t>
            </w: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C43865A" w14:textId="77777777" w:rsidR="00AB256E" w:rsidRPr="00FF0896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 :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= </w:t>
            </w:r>
            <w:proofErr w:type="spell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v_TimingDL_CRNTI</w:t>
            </w:r>
            <w:proofErr w:type="spell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;</w:t>
            </w:r>
          </w:p>
          <w:p w14:paraId="0586048A" w14:textId="77777777" w:rsidR="00AB256E" w:rsidRPr="00FF0896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CRNTI.Symbol :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= </w:t>
            </w:r>
            <w:proofErr w:type="spell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valueof</w:t>
            </w:r>
            <w:proofErr w:type="spell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</w:t>
            </w:r>
            <w:proofErr w:type="spell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cs_SymbolTimingInfo_Any</w:t>
            </w:r>
            <w:proofErr w:type="spell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</w:p>
          <w:p w14:paraId="0168CD7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CRNTI.Subframe.Number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:= </w:t>
            </w:r>
            <w:proofErr w:type="spell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v_TimingDL_CRNTI.Subframe.Number</w:t>
            </w:r>
            <w:proofErr w:type="spell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+ 1;    //FR2 K1 =8</w:t>
            </w:r>
          </w:p>
          <w:p w14:paraId="2C9E417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}</w:t>
            </w:r>
          </w:p>
          <w:p w14:paraId="4E415A4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 else 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{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FatalError</w:t>
            </w:r>
            <w:proofErr w:type="spellEnd"/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(__FILE__, __LINE__, "Invalid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SubCarrierSapcing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"); }</w:t>
            </w:r>
          </w:p>
          <w:p w14:paraId="3C312D0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459A000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FFFB7C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03A1FB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=36B +3B PDCP Header+ 1B RLC UM Header + 2B MAC Header =42B=336 bits (an allowed TB size as per 38.523-3 Annex B)</w:t>
            </w:r>
          </w:p>
          <w:p w14:paraId="60DF81D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(3, crs_NR_PDCP_SDU_36B, 1)));//@sic R5-227518 sic@</w:t>
            </w:r>
          </w:p>
          <w:p w14:paraId="79846D6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tsc_LCID_SCG_Bearer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v_EncodedRlcPdu1) };</w:t>
            </w:r>
          </w:p>
          <w:p w14:paraId="68658B3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cs_NR_DL_MAC_PDU_SDU_SubPDU_Padding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v_SDU_SubPDUListDL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};</w:t>
            </w:r>
          </w:p>
          <w:p w14:paraId="1A99A60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DRB.send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cas_NR_DRB_COMMON_REQ_MAC_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v_TimingDL_CRNTI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1382279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336952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//@siclog "Step 14 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005520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f_SubFrameTiming_AddMilliSeconds(v_TimingDL,const_SPS_Period+const_SPS_Period/2);</w:t>
            </w:r>
          </w:p>
          <w:p w14:paraId="47280A3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6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f_SubFrameTiming_AddMilliSeconds(v_TimingUL_4,const_SPS_Period+const_SPS_Period/2);</w:t>
            </w:r>
          </w:p>
          <w:p w14:paraId="661BE71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577E6AA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(4, crs_NR_PDCP_SDU_38B, 1)));//@sic R5-227518 sic@</w:t>
            </w:r>
          </w:p>
          <w:p w14:paraId="27CD583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tsc_LCID_SCG_Bearer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v_EncodedRlcPdu1) };</w:t>
            </w:r>
          </w:p>
          <w:p w14:paraId="0BBDF28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cs_NR_DL_MAC_PDU_SDU_SubPDU_Padding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v_SDU_SubPDUListDL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};</w:t>
            </w:r>
          </w:p>
          <w:p w14:paraId="110DCF8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59DF478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5C71B6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16-17"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273C5D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v_TimingDL,const_SPS_Period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/2);</w:t>
            </w:r>
          </w:p>
          <w:p w14:paraId="4E7AA20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f_NR_SS_L1_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TestModeConfig(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cas_NR_L1_TestModeCRC_CSRNTI_REQ(nr_Cell1,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 Error1AndNormal));</w:t>
            </w:r>
          </w:p>
          <w:p w14:paraId="51A5B75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v_TimingDL,const_SPS_Period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/2);</w:t>
            </w:r>
          </w:p>
          <w:p w14:paraId="5D782AB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7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(v_TimingUL_6,const_SPS_Period);</w:t>
            </w:r>
          </w:p>
          <w:p w14:paraId="660AEC8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4C21705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(5, crs_NR_PDCP_SDU_38B, 1)));//@sic R5-227518 sic@</w:t>
            </w:r>
          </w:p>
          <w:p w14:paraId="39DF2C9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tsc_LCID_SCG_Bearer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v_EncodedRlcPdu1) };</w:t>
            </w:r>
          </w:p>
          <w:p w14:paraId="41BD9FA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cs_NR_DL_MAC_PDU_SDU_SubPDU_Padding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v_SDU_SubPDUListDL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};</w:t>
            </w:r>
          </w:p>
          <w:p w14:paraId="22A28F8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nr_Cell1,cs_TimingInfo_NR(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v_N_PRB,v_I_MCS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168066D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 v_MAC_PDUListDL,cs_NR_HarqProcessAssignment_Explicit(const_HARQ_Id)));</w:t>
            </w:r>
          </w:p>
          <w:p w14:paraId="1ECB772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EA656F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19-20"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E647A4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v_TimingDL,const_SPS_Period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/2);</w:t>
            </w:r>
          </w:p>
          <w:p w14:paraId="7FB5045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8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f_SubFrameTiming_AddMilliSeconds(v_TimingUL_7,const_SPS_Period/2);</w:t>
            </w:r>
          </w:p>
          <w:p w14:paraId="5E7436B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nr_Cell1,cs_TimingInfo_NR(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v_N_PRB,v_I_MCS,true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);//NDI=1</w:t>
            </w:r>
          </w:p>
          <w:p w14:paraId="2B635AC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 v_MAC_PDUListDL,cs_NR_HarqProcessAssignment_Explicit(const_HARQ_Id)));</w:t>
            </w:r>
          </w:p>
          <w:p w14:paraId="1D9D5CE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22 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901EC0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f_SubFrameTiming_AddMilliSeconds(v_TimingDL,const_SPS_Period/2-10); // 10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earlier</w:t>
            </w:r>
          </w:p>
          <w:p w14:paraId="19C78CED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9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f_SubFrameTiming_AddMilliSeconds(v_TimingUL_8,const_SPS_Period/2-10);</w:t>
            </w:r>
          </w:p>
          <w:p w14:paraId="17761A2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SpsCgDeactivate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cs_NR_SpsCgDeactivate_Pdcch_DL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8D6B4B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24 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FDED8A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f_SubFrameTiming_AddMilliSeconds(v_TimingDL,10+const_SPS_Period);</w:t>
            </w:r>
          </w:p>
          <w:p w14:paraId="332B075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10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f_SubFrameTiming_AddMilliSeconds(v_TimingUL_9,10+const_SPS_Period);</w:t>
            </w:r>
          </w:p>
          <w:p w14:paraId="14C4772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501D07D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(6, crs_NR_PDCP_SDU_38B,1)));//@sic R5-227518 sic@</w:t>
            </w:r>
          </w:p>
          <w:p w14:paraId="04C36F3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tsc_LCID_SCG_Bearer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v_EncodedRlcPdu1) };</w:t>
            </w:r>
          </w:p>
          <w:p w14:paraId="588D96B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cs_NR_DL_MAC_PDU_SDU_SubPDU_Padding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v_SDU_SubPDUListDL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};</w:t>
            </w:r>
          </w:p>
          <w:p w14:paraId="4ADB1A1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5284754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26-27 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E9473A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v_TimingDL,const_SPS_Period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026548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f_SubFrameTiming_AddMilliSeconds(v_TimingUL_10,const_SPS_Period);</w:t>
            </w:r>
          </w:p>
          <w:p w14:paraId="39852D4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nr_Cell1,cs_TimingInfo_NR(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v_N_PRB,v_I_MCS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527217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v_MAC_PDUListDL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093C755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F6DE4D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5F0F75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3"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84D28A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v_TimingUL_1) ));</w:t>
            </w:r>
          </w:p>
          <w:p w14:paraId="731D986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3");</w:t>
            </w:r>
          </w:p>
          <w:p w14:paraId="516BE24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5"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2D3E52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v_TimingUL_2) ));</w:t>
            </w:r>
          </w:p>
          <w:p w14:paraId="060AE79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5");</w:t>
            </w:r>
          </w:p>
          <w:p w14:paraId="6B62ED8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8"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D3E7EC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v_TimingUL_3) ));</w:t>
            </w:r>
          </w:p>
          <w:p w14:paraId="7192572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8");</w:t>
            </w:r>
          </w:p>
          <w:p w14:paraId="1626829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E6C5B1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10 and 13"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DEEFD0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R5s230088 sic@</w:t>
            </w:r>
          </w:p>
          <w:p w14:paraId="546D216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alt {</w:t>
            </w:r>
          </w:p>
          <w:p w14:paraId="79A720A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[]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v_TimingUL_4) ))</w:t>
            </w:r>
          </w:p>
          <w:p w14:paraId="1B9C249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5033CB9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SetVerdictFailOrInconc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10");</w:t>
            </w:r>
          </w:p>
          <w:p w14:paraId="6E15E51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repeat;</w:t>
            </w:r>
            <w:proofErr w:type="gramEnd"/>
          </w:p>
          <w:p w14:paraId="5902E55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5F25452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[]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v_TimingUL_5_CRNTI) ))</w:t>
            </w:r>
          </w:p>
          <w:p w14:paraId="33DA970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63E0A15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13");</w:t>
            </w:r>
          </w:p>
          <w:p w14:paraId="3B9955A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0476B39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58D57BB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0F88BC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15"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A1718C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v_TimingUL_6) ));</w:t>
            </w:r>
          </w:p>
          <w:p w14:paraId="531E48B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15");</w:t>
            </w:r>
          </w:p>
          <w:p w14:paraId="4BD82D5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18"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F50E19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nack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v_TimingUL_7) ));</w:t>
            </w:r>
          </w:p>
          <w:p w14:paraId="1CEB160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SetVerdictFailOrInconc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18");</w:t>
            </w:r>
          </w:p>
          <w:p w14:paraId="01B9D36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21"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0EFF8B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v_TimingUL_8) ));</w:t>
            </w:r>
          </w:p>
          <w:p w14:paraId="2125B70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21");</w:t>
            </w:r>
          </w:p>
          <w:p w14:paraId="3EEBBF5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23"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5185C1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v_TimingUL_9) ));</w:t>
            </w:r>
          </w:p>
          <w:p w14:paraId="42920FB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23");</w:t>
            </w:r>
          </w:p>
          <w:p w14:paraId="787190D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25 and 28"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7CF164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alt {</w:t>
            </w:r>
          </w:p>
          <w:p w14:paraId="1E973B7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[]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v_TimingUL_10) ))</w:t>
            </w:r>
          </w:p>
          <w:p w14:paraId="2AD07C7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1B43212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SetVerdictFailOrInconc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25");</w:t>
            </w:r>
          </w:p>
          <w:p w14:paraId="795C3CD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repeat;</w:t>
            </w:r>
            <w:proofErr w:type="gramEnd"/>
          </w:p>
          <w:p w14:paraId="62971C9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5A30728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[]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v_TimingUL_11) ))</w:t>
            </w:r>
          </w:p>
          <w:p w14:paraId="0FA7265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1A76F4B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28");</w:t>
            </w:r>
          </w:p>
          <w:p w14:paraId="60977FF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2F147B3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3FC718E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SystemIndCtrlConfig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cds_NR_SystemIndCtrl_UL_HARQ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(disable));</w:t>
            </w:r>
          </w:p>
          <w:p w14:paraId="5413842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t_Watchdog.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stop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0BC0A58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return </w:t>
            </w:r>
            <w:proofErr w:type="spell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2E692FDC" w14:textId="789B0714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</w:t>
            </w:r>
          </w:p>
        </w:tc>
      </w:tr>
    </w:tbl>
    <w:p w14:paraId="71011FCD" w14:textId="77777777" w:rsidR="00AB256E" w:rsidRDefault="00AB256E" w:rsidP="00AB256E"/>
    <w:p w14:paraId="532DFE12" w14:textId="77777777" w:rsidR="00AB256E" w:rsidRPr="00FE12B4" w:rsidRDefault="00AB256E" w:rsidP="00AB256E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B256E" w:rsidRPr="00AB256E" w14:paraId="07A0FD15" w14:textId="77777777" w:rsidTr="000B16D0">
        <w:tc>
          <w:tcPr>
            <w:tcW w:w="9855" w:type="dxa"/>
          </w:tcPr>
          <w:p w14:paraId="48714F59" w14:textId="1BA88180" w:rsidR="00223DB3" w:rsidRDefault="00223DB3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import from </w:t>
            </w:r>
            <w:proofErr w:type="spellStart"/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NR_Parameters</w:t>
            </w:r>
            <w:proofErr w:type="spellEnd"/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</w:t>
            </w:r>
            <w:proofErr w:type="gramStart"/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all;</w:t>
            </w:r>
            <w:proofErr w:type="gramEnd"/>
          </w:p>
          <w:p w14:paraId="01CF50B4" w14:textId="64FD9CC4" w:rsidR="00223DB3" w:rsidRDefault="00223DB3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…</w:t>
            </w:r>
          </w:p>
          <w:p w14:paraId="2DA474F0" w14:textId="77777777" w:rsidR="00223DB3" w:rsidRDefault="00223DB3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882DCFB" w14:textId="71E06436" w:rsidR="00004041" w:rsidRPr="00004041" w:rsidRDefault="00AB256E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004041"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f_TC_7_1_1_6_1_NR_TestBody1(</w:t>
            </w:r>
            <w:proofErr w:type="spellStart"/>
            <w:r w:rsidR="00004041"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DRB_Identity</w:t>
            </w:r>
            <w:proofErr w:type="spellEnd"/>
            <w:r w:rsidR="00004041"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="00004041"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="00004041"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 runs on NR_BASE_PTC return </w:t>
            </w:r>
            <w:proofErr w:type="spellStart"/>
            <w:r w:rsidR="00004041"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</w:p>
          <w:p w14:paraId="1F64468D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64F35FF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const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integer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const_SPS_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Period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=80; // period in milli seconds</w:t>
            </w:r>
          </w:p>
          <w:p w14:paraId="67B68C21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const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integer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const_HARQ_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1; //arbitrarily selected in steps 17 and 20</w:t>
            </w:r>
          </w:p>
          <w:p w14:paraId="612ACDA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NR_MAC_SDU_Type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EncodedRlcPdu1;</w:t>
            </w:r>
            <w:proofErr w:type="gramEnd"/>
          </w:p>
          <w:p w14:paraId="4220E061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NR_MAC_SDU_SubPDU_List_Type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024CB91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NR_MAC_PDUList_Type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5466592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7576781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CRNTI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5CEB170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var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SubFrameTiming_Type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v_TimingDL_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Step11b;</w:t>
            </w:r>
            <w:proofErr w:type="gramEnd"/>
          </w:p>
          <w:p w14:paraId="41DF326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1;</w:t>
            </w:r>
            <w:proofErr w:type="gramEnd"/>
          </w:p>
          <w:p w14:paraId="2A9D382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2;</w:t>
            </w:r>
            <w:proofErr w:type="gramEnd"/>
          </w:p>
          <w:p w14:paraId="6C7F82A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3;</w:t>
            </w:r>
            <w:proofErr w:type="gramEnd"/>
          </w:p>
          <w:p w14:paraId="72C569F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4;</w:t>
            </w:r>
            <w:proofErr w:type="gramEnd"/>
          </w:p>
          <w:p w14:paraId="1A7EDBE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CRNTI;</w:t>
            </w:r>
            <w:proofErr w:type="gramEnd"/>
          </w:p>
          <w:p w14:paraId="0FC72F8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6;</w:t>
            </w:r>
            <w:proofErr w:type="gramEnd"/>
          </w:p>
          <w:p w14:paraId="6776CBC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7;</w:t>
            </w:r>
            <w:proofErr w:type="gramEnd"/>
          </w:p>
          <w:p w14:paraId="537519B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8;</w:t>
            </w:r>
            <w:proofErr w:type="gramEnd"/>
          </w:p>
          <w:p w14:paraId="4E685BB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9;</w:t>
            </w:r>
            <w:proofErr w:type="gramEnd"/>
          </w:p>
          <w:p w14:paraId="149289D1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10;</w:t>
            </w:r>
            <w:proofErr w:type="gramEnd"/>
          </w:p>
          <w:p w14:paraId="54BDDBB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11;</w:t>
            </w:r>
            <w:proofErr w:type="gramEnd"/>
          </w:p>
          <w:p w14:paraId="12A2A53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SubcarrierSpacing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SCS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f_NR_CellInfo_GetSCS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04A90F7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MCS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;   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Modulation and Coding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Scehme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Index</w:t>
            </w:r>
          </w:p>
          <w:p w14:paraId="64C4067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PRB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;   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Number of physical resource Blocks</w:t>
            </w:r>
          </w:p>
          <w:p w14:paraId="4F38540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EFC59C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720BDFF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timer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Watchdog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10.0;</w:t>
            </w:r>
          </w:p>
          <w:p w14:paraId="4C9C9A1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2ED0529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Configure for indication of UL HARQ ACK/NACK</w:t>
            </w:r>
          </w:p>
          <w:p w14:paraId="08FCB2A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SystemIndCtrlConfig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cds_NR_SystemIndCtrl_UL_HARQ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(enable));</w:t>
            </w:r>
          </w:p>
          <w:p w14:paraId="615ECE6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Initialise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Nprb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and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Imcs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for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TBsize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=352</w:t>
            </w:r>
          </w:p>
          <w:p w14:paraId="0D20B9B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R5s230300 sic@</w:t>
            </w:r>
          </w:p>
          <w:p w14:paraId="3B8207E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if 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f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_NR_CellInfo_GetIsFR1(nr_Cell1)) {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v_N_PRB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7;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v_I_MCS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:= 3;} //TS 38.508-1 Table 4.6.3-51 Table 4.6.3-51 =1, so 38.523-3 Table B.1.1.2-3</w:t>
            </w:r>
          </w:p>
          <w:p w14:paraId="067557D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else {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PRB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=11 ;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v_I_MCS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:= 0}//TS 38.508-1 Table 4.6.3-51 Table 4.6.3-51 =0, so 38.523-3 Table B.1.1.1-3</w:t>
            </w:r>
          </w:p>
          <w:p w14:paraId="5EB7E52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FDE709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f_NR_GetNextSendOccasion_DL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480);</w:t>
            </w:r>
          </w:p>
          <w:p w14:paraId="23923AE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1:=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BE9A46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1.Symbol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valueof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cs_SymbolTimingInfo_Any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//@sic R5s230088 sic@</w:t>
            </w:r>
          </w:p>
          <w:p w14:paraId="0D54D50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select(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v_SCS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{</w:t>
            </w:r>
          </w:p>
          <w:p w14:paraId="0A7CCCE1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case(kHz15) {</w:t>
            </w:r>
          </w:p>
          <w:p w14:paraId="70CC7FB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TimingDL.Subframe.Number</w:t>
            </w:r>
            <w:proofErr w:type="spellEnd"/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1;</w:t>
            </w:r>
          </w:p>
          <w:p w14:paraId="704CA79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1.Subframe.Number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9;</w:t>
            </w:r>
          </w:p>
          <w:p w14:paraId="47C5F52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105A433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case(kHz30) {</w:t>
            </w:r>
          </w:p>
          <w:p w14:paraId="71D1665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TimingDL.Subframe.Number</w:t>
            </w:r>
            <w:proofErr w:type="spellEnd"/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0;</w:t>
            </w:r>
          </w:p>
          <w:p w14:paraId="09506E9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TimingDL.Slot.SlotOffset.Numerology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:= 0;</w:t>
            </w:r>
          </w:p>
          <w:p w14:paraId="6DAEDC2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1.Subframe.Number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4;</w:t>
            </w:r>
          </w:p>
          <w:p w14:paraId="6841EEA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1.Slot.SlotOffset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.Numerology1 := 0;</w:t>
            </w:r>
          </w:p>
          <w:p w14:paraId="446D9F5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3C868D3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case(kHz120) {</w:t>
            </w:r>
          </w:p>
          <w:p w14:paraId="10E380A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TimingDL.Subframe.Number</w:t>
            </w:r>
            <w:proofErr w:type="spellEnd"/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0;</w:t>
            </w:r>
          </w:p>
          <w:p w14:paraId="02CC013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TimingDL.Slot.SlotOffset.Numerology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3 := 1;</w:t>
            </w:r>
          </w:p>
          <w:p w14:paraId="6757F77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1.Subframe.Number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1;</w:t>
            </w:r>
          </w:p>
          <w:p w14:paraId="34BE8C6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1.Slot.SlotOffset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.Numerology3 := 1;</w:t>
            </w:r>
          </w:p>
          <w:p w14:paraId="0D1DC81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4A916D9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 else 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{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FatalError</w:t>
            </w:r>
            <w:proofErr w:type="spellEnd"/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(__FILE__, __LINE__, "Invalid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SubCarrierSapcing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"); }</w:t>
            </w:r>
          </w:p>
          <w:p w14:paraId="48275C1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29054E81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f_NR_SS_CellConfig_DciDlInfo_NoRetransmission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4BA1646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"Steps 1 - 2"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995D6C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nr_Cell1,cs_TimingInfo_NR(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v_N_PRB,v_I_MCS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45E5B5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t_Watchdog.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start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42E26BB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034B799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(0, crs_NR_PDCP_SDU_38B, 1)));//@sic R5-227518 sic@</w:t>
            </w:r>
          </w:p>
          <w:p w14:paraId="01855AF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tsc_LCID_SCG_Bearer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v_EncodedRlcPdu1) };</w:t>
            </w:r>
          </w:p>
          <w:p w14:paraId="73FFBB41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cs_NR_DL_MAC_PDU_SDU_SubPDU_Padding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v_SDU_SubPDUListDL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};</w:t>
            </w:r>
          </w:p>
          <w:p w14:paraId="34BF915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343675A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284CDF2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81A110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v_TimingDL,const_SPS_Period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0B0BC09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2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(v_TimingUL_1,const_SPS_Period);</w:t>
            </w:r>
          </w:p>
          <w:p w14:paraId="5CE8172D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4ECE0DA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(1, crs_NR_PDCP_SDU_38B, 1)));//@sic R5-227518 sic@</w:t>
            </w:r>
          </w:p>
          <w:p w14:paraId="51EDFC7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tsc_LCID_SCG_Bearer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v_EncodedRlcPdu1) };</w:t>
            </w:r>
          </w:p>
          <w:p w14:paraId="31FAF0F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cs_NR_DL_MAC_PDU_SDU_SubPDU_Padding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v_SDU_SubPDUListDL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};</w:t>
            </w:r>
          </w:p>
          <w:p w14:paraId="02FB131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7519222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03F9A6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6-7"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313D57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v_TimingDL,const_SPS_Period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/2);</w:t>
            </w:r>
          </w:p>
          <w:p w14:paraId="2AF0DA7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3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f_SubFrameTiming_AddMilliSeconds(v_TimingUL_2,const_SPS_Period/2);</w:t>
            </w:r>
          </w:p>
          <w:p w14:paraId="74FB10A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5EBBCC2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(2, crs_NR_PDCP_SDU_38B, 1)));//@sic R5-227518 sic@</w:t>
            </w:r>
          </w:p>
          <w:p w14:paraId="6595135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tsc_LCID_SCG_Bearer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v_EncodedRlcPdu1) };</w:t>
            </w:r>
          </w:p>
          <w:p w14:paraId="231402D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cs_NR_DL_MAC_PDU_SDU_SubPDU_Padding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v_SDU_SubPDUListDL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};</w:t>
            </w:r>
          </w:p>
          <w:p w14:paraId="51BEC7B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nr_Cell1,cs_TimingInfo_NR(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v_N_PRB,v_I_MCS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F00220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6327288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049F09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9"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FA0E51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v_TimingDL,const_SPS_Period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/2);</w:t>
            </w:r>
          </w:p>
          <w:p w14:paraId="3A81A1C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4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f_SubFrameTiming_AddMilliSeconds(v_TimingUL_3,const_SPS_Period/2);</w:t>
            </w:r>
          </w:p>
          <w:p w14:paraId="1A2779B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77759DC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(3, crs_NR_PDCP_SDU_38B, 1)));//@sic R5-227518 sic@</w:t>
            </w:r>
          </w:p>
          <w:p w14:paraId="7632A08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tsc_LCID_SCG_Bearer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v_EncodedRlcPdu1) };</w:t>
            </w:r>
          </w:p>
          <w:p w14:paraId="0F452E9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cs_NR_DL_MAC_PDU_SDU_SubPDU_Padding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v_SDU_SubPDUListDL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};</w:t>
            </w:r>
          </w:p>
          <w:p w14:paraId="6C191EB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1ABC0D6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B59ED0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//C-RNTI grant auto transferred by SS</w:t>
            </w:r>
          </w:p>
          <w:p w14:paraId="03E6CE2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221197  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5s230088 sic@</w:t>
            </w:r>
          </w:p>
          <w:p w14:paraId="487F993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if 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pc_dl_SchedulingOffset_PDSCH_TypeA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 {</w:t>
            </w:r>
          </w:p>
          <w:p w14:paraId="6226A8A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//@siclog "Step 11a1-11a2"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@</w:t>
            </w:r>
          </w:p>
          <w:p w14:paraId="0020F34D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select(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v_SCS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 {</w:t>
            </w:r>
          </w:p>
          <w:p w14:paraId="0B22824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case(kHz15) {</w:t>
            </w:r>
          </w:p>
          <w:p w14:paraId="45ECA533" w14:textId="2C0627C0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f_SubFrameTiming_AddMilliSeconds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v_TimingDL,const_SPS_Period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/2 - </w:t>
            </w:r>
            <w:r w:rsidR="003D65A0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4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); // C-RNTI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ActTime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with k0=4 -- k1 needs to be adjusted to 8</w:t>
            </w:r>
          </w:p>
          <w:p w14:paraId="228A81B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lastRenderedPageBreak/>
              <w:t xml:space="preserve">            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f_SubFrameTiming_AddMilliSeconds(v_TimingUL_4,const_SPS_Period/2); // Receive C-RNTI HARQ with same timing as SPS HARQ</w:t>
            </w:r>
          </w:p>
          <w:p w14:paraId="369F1F2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//v_TimingUL_5_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CRNTI.Symbol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valueof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cs_SymbolTimingInfo_Any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 // REMOVED</w:t>
            </w:r>
          </w:p>
          <w:p w14:paraId="1179D9B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//v_TimingUL_5_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CRNTI.Subframe.Number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v_TimingDL_CRNTI.Subframe.Number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+ 7;    //FDD K1 =7  // REMOVED</w:t>
            </w:r>
          </w:p>
          <w:p w14:paraId="0AA1A86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}</w:t>
            </w:r>
          </w:p>
          <w:p w14:paraId="76C570D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case(kHz30) {</w:t>
            </w:r>
          </w:p>
          <w:p w14:paraId="0F8705FC" w14:textId="57DCB5AC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f_SubFrameTiming_AddMilliSeconds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v_TimingDL,const_SPS_Period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/2 - </w:t>
            </w:r>
            <w:r w:rsidR="003D65A0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2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); // C-RNTI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ActTime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with k0=4 -- k1 needs to be adjusted to 8</w:t>
            </w:r>
          </w:p>
          <w:p w14:paraId="1322F27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f_SubFrameTiming_AddMilliSeconds(v_TimingUL_4,const_SPS_Period/2); // Receive C-RNTI HARQ with same timing as SPS HARQ</w:t>
            </w:r>
          </w:p>
          <w:p w14:paraId="3EBCF75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//v_TimingUL_5_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CRNTI.Symbol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valueof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cs_SymbolTimingInfo_Any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  // REMOVED</w:t>
            </w:r>
          </w:p>
          <w:p w14:paraId="7269368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//v_TimingUL_5_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CRNTI.Subframe.Number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v_TimingDL_CRNTI.Subframe.Number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+ 2;    //TDD K1 =5  // REMOVED</w:t>
            </w:r>
          </w:p>
          <w:p w14:paraId="495D607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//v_TimingUL_5_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CRNTI.Slot.SlotOffset.Numerology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1 := 1;  // REMOVED</w:t>
            </w:r>
          </w:p>
          <w:p w14:paraId="1E4A681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}</w:t>
            </w:r>
          </w:p>
          <w:p w14:paraId="2788BA7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case(kHz120) {</w:t>
            </w:r>
          </w:p>
          <w:p w14:paraId="436614DD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f_SubFrameTiming_AddMilliSeconds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v_TimingDL,const_SPS_Period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/2 - 1); // C-RNTI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ActTime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with k0=4 -- k1 needs to be adjusted to 8</w:t>
            </w:r>
          </w:p>
          <w:p w14:paraId="3E3B2D8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CRNTI.Slot.SlotOffset.Numerology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3 := 5;</w:t>
            </w:r>
          </w:p>
          <w:p w14:paraId="7F4DE28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f_SubFrameTiming_AddMilliSeconds(v_TimingUL_4,const_SPS_Period/2); // Receive C-RNTI HARQ with same timing as SPS HARQ</w:t>
            </w:r>
          </w:p>
          <w:p w14:paraId="69F7B951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//v_TimingUL_5_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CRNTI.Symbol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valueof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cs_SymbolTimingInfo_Any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  // REMOVED</w:t>
            </w:r>
          </w:p>
          <w:p w14:paraId="5F8D50D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//v_TimingUL_5_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CRNTI.Subframe.Number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v_TimingDL_CRNTI.Subframe.Number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+ 1;    //FR2 K1 =8  // REMOVED</w:t>
            </w:r>
          </w:p>
          <w:p w14:paraId="4B62F79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}</w:t>
            </w:r>
          </w:p>
          <w:p w14:paraId="2EC1FBA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case else 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{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FatalError</w:t>
            </w:r>
            <w:proofErr w:type="spellEnd"/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(__FILE__, __LINE__, "Invalid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SubCarrierSapcing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"); }</w:t>
            </w:r>
          </w:p>
          <w:p w14:paraId="62E029A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}</w:t>
            </w:r>
          </w:p>
          <w:p w14:paraId="4CAAF2C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5300FC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//Change k0 and k1 just for the step 11</w:t>
            </w:r>
          </w:p>
          <w:p w14:paraId="2FDA6FE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f_NR_SS_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CommonCellConfig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cas_NR_DciDlInfo_REQ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(nr_Cell1,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cs_TimingInfo_NR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v_TimingDL_CRNTI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),</w:t>
            </w:r>
          </w:p>
          <w:p w14:paraId="6A03E19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                              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cs_NR_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DciDlInfo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cs_NR_DciFormat_1_X_ResourceAssignment(-, -,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cs_NR_DciCommon_TimeDomainResourceAssignment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('1'B))</w:t>
            </w:r>
          </w:p>
          <w:p w14:paraId="31F2FEB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                                    , -, cds_NR_DciFormat_1_0_Params_SetPDSCHarqIndicator(v_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SCS,cs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_NR_DciFormat_1_X_PdschHarqTimingIndicator('111'B)))));</w:t>
            </w:r>
          </w:p>
          <w:p w14:paraId="522221D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2794F3D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// PDCP SDU =36B +3B PDCP Header+ 1B RLC UM Header + 2B MAC Header =42B=336 bits (an allowed TB size as per 38.523-3 Annex B)</w:t>
            </w:r>
          </w:p>
          <w:p w14:paraId="02E17CA1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v_EncodedRlcPdu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(3, crs_NR_PDCP_SDU_36B, 1)));//@sic R5-227518 sic@</w:t>
            </w:r>
          </w:p>
          <w:p w14:paraId="1F76D91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tsc_LCID_SCG_Bearer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v_EncodedRlcPdu1) };</w:t>
            </w:r>
          </w:p>
          <w:p w14:paraId="2D727B4D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cs_NR_DL_MAC_PDU_SDU_SubPDU_Padding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v_SDU_SubPDUListDL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};</w:t>
            </w:r>
          </w:p>
          <w:p w14:paraId="1BF0FD2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DRB.send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cas_NR_DRB_COMMON_REQ_MAC_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v_TimingDL_CRNTI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08B1AF9E" w14:textId="77777777" w:rsidR="00213155" w:rsidRPr="00213155" w:rsidRDefault="00004041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="00213155"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}</w:t>
            </w:r>
            <w:r w:rsidR="00213155" w:rsidRPr="0021315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="00213155"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else {</w:t>
            </w:r>
          </w:p>
          <w:p w14:paraId="23AAF2D4" w14:textId="77777777" w:rsidR="00213155" w:rsidRPr="00213155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//@siclog "Step 11b1" </w:t>
            </w:r>
            <w:proofErr w:type="spell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siclog</w:t>
            </w:r>
            <w:proofErr w:type="spell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@</w:t>
            </w:r>
          </w:p>
          <w:p w14:paraId="70326BDB" w14:textId="77777777" w:rsidR="00213155" w:rsidRPr="00213155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v_TimingDL_Step11</w:t>
            </w:r>
            <w:proofErr w:type="gram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b :</w:t>
            </w:r>
            <w:proofErr w:type="gram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= </w:t>
            </w:r>
            <w:proofErr w:type="spell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f_SubFrameTiming_AddMilliSeconds</w:t>
            </w:r>
            <w:proofErr w:type="spell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(</w:t>
            </w:r>
            <w:proofErr w:type="spell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v_TimingDL,const_SPS_Period</w:t>
            </w:r>
            <w:proofErr w:type="spell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/2); // Normal SPS transmission</w:t>
            </w:r>
          </w:p>
          <w:p w14:paraId="59609D47" w14:textId="77777777" w:rsidR="00213155" w:rsidRPr="00213155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v_TimingUL_5_</w:t>
            </w:r>
            <w:proofErr w:type="gram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CRNTI :</w:t>
            </w:r>
            <w:proofErr w:type="gram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= f_SubFrameTiming_AddMilliSeconds(v_TimingUL_4,const_SPS_Period/2); // Receive HARQ with same timing as SPS HARQ</w:t>
            </w:r>
          </w:p>
          <w:p w14:paraId="6A7E9C36" w14:textId="77777777" w:rsidR="00213155" w:rsidRPr="00213155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// PDCP SDU =36B +3B PDCP Header+ 1B RLC UM Header + 2B MAC Header =42B=336 bits (an allowed TB size as per 38.523-3 Annex B)</w:t>
            </w:r>
          </w:p>
          <w:p w14:paraId="163BA148" w14:textId="77777777" w:rsidR="00213155" w:rsidRPr="00213155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v_EncodedRlcPdu</w:t>
            </w:r>
            <w:proofErr w:type="gram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1 :</w:t>
            </w:r>
            <w:proofErr w:type="gram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= f_NR_RLC_UMD_FullPDU_Encvalue(f_NR_PDCP_PDU_Encvalue(f_NR_ReturnDefaultPDCP_PDU (3, crs_NR_PDCP_SDU_36B, 1)));//@sic R5-227518 sic@</w:t>
            </w:r>
          </w:p>
          <w:p w14:paraId="08A6FC95" w14:textId="77777777" w:rsidR="00213155" w:rsidRPr="00213155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lastRenderedPageBreak/>
              <w:t xml:space="preserve">      </w:t>
            </w:r>
            <w:proofErr w:type="spell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v_SDU_</w:t>
            </w:r>
            <w:proofErr w:type="gram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SubPDUListDL</w:t>
            </w:r>
            <w:proofErr w:type="spell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:</w:t>
            </w:r>
            <w:proofErr w:type="gram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= { cs_NR_MAC_SDU_SubPDU_LI8(</w:t>
            </w:r>
            <w:proofErr w:type="spell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tsc_LCID_SCG_Bearer</w:t>
            </w:r>
            <w:proofErr w:type="spell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, v_EncodedRlcPdu1) };</w:t>
            </w:r>
          </w:p>
          <w:p w14:paraId="0934A72A" w14:textId="77777777" w:rsidR="00213155" w:rsidRPr="00213155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</w:t>
            </w:r>
            <w:proofErr w:type="spell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v_MAC_</w:t>
            </w:r>
            <w:proofErr w:type="gram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PDUListDL</w:t>
            </w:r>
            <w:proofErr w:type="spell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:</w:t>
            </w:r>
            <w:proofErr w:type="gram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= { </w:t>
            </w:r>
            <w:proofErr w:type="spell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cs_NR_DL_MAC_PDU_SDU_SubPDU_Padding</w:t>
            </w:r>
            <w:proofErr w:type="spell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(</w:t>
            </w:r>
            <w:proofErr w:type="spell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v_SDU_SubPDUListDL</w:t>
            </w:r>
            <w:proofErr w:type="spell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) };</w:t>
            </w:r>
          </w:p>
          <w:p w14:paraId="43FDB13A" w14:textId="77777777" w:rsidR="00213155" w:rsidRPr="00213155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DRB.send(cads_NR_DRB_COMMON_REQ_MAC_PDUList_NoCRNTI_</w:t>
            </w:r>
            <w:proofErr w:type="gram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Grant(</w:t>
            </w:r>
            <w:proofErr w:type="gram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nr_Cell1, </w:t>
            </w:r>
            <w:proofErr w:type="spell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p_NR_DRB_Id</w:t>
            </w:r>
            <w:proofErr w:type="spell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, </w:t>
            </w:r>
            <w:proofErr w:type="spell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cs_TimingInfo_NR</w:t>
            </w:r>
            <w:proofErr w:type="spell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( v_TimingDL_Step11b), </w:t>
            </w:r>
            <w:proofErr w:type="spell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v_MAC_PDUListDL</w:t>
            </w:r>
            <w:proofErr w:type="spell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));</w:t>
            </w:r>
          </w:p>
          <w:p w14:paraId="41E7F760" w14:textId="7684D608" w:rsidR="00004041" w:rsidRPr="00004041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}</w:t>
            </w:r>
          </w:p>
          <w:p w14:paraId="7B09EEB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71808A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14 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01183D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f_SubFrameTiming_AddMilliSeconds(v_TimingDL,const_SPS_Period+const_SPS_Period/2);</w:t>
            </w:r>
          </w:p>
          <w:p w14:paraId="3AFB319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6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f_SubFrameTiming_AddMilliSeconds(v_TimingUL_4,const_SPS_Period+const_SPS_Period/2);</w:t>
            </w:r>
          </w:p>
          <w:p w14:paraId="51AA0B9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put k0 and k1 back to original values</w:t>
            </w:r>
          </w:p>
          <w:p w14:paraId="038BFEB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if 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pc_dl_SchedulingOffset_PDSCH_TypeA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) {</w:t>
            </w:r>
          </w:p>
          <w:p w14:paraId="2CB6ADC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f_NR_SS_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CommonCellConfig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cas_NR_DciDlInfo_REQ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(nr_Cell1,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cs_TimingInfo_NR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),</w:t>
            </w:r>
          </w:p>
          <w:p w14:paraId="7735B78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                              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cs_NR_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DciDlInfo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cs_NR_DciFormat_1_X_ResourceAssignment(-, -,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cs_NR_DciCommon_TimeDomainResourceAssignment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('0'B))</w:t>
            </w:r>
          </w:p>
          <w:p w14:paraId="62CFC3F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                                    , -, cds_NR_DciFormat_1_0_Params_SetPDSCHarqIndicator(v_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SCS,cs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_NR_DciFormat_1_X_PdschHarqTimingIndicator('100'B)))));</w:t>
            </w:r>
          </w:p>
          <w:p w14:paraId="579E8F0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}</w:t>
            </w:r>
          </w:p>
          <w:p w14:paraId="78E31D9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3BF346A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(4, crs_NR_PDCP_SDU_38B, 1)));//@sic R5-227518 sic@</w:t>
            </w:r>
          </w:p>
          <w:p w14:paraId="7EEB61C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tsc_LCID_SCG_Bearer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v_EncodedRlcPdu1) };</w:t>
            </w:r>
          </w:p>
          <w:p w14:paraId="271387C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cs_NR_DL_MAC_PDU_SDU_SubPDU_Padding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v_SDU_SubPDUListDL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};</w:t>
            </w:r>
          </w:p>
          <w:p w14:paraId="334BDD3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00735D1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4C7968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16-17"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7E6519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v_TimingDL,const_SPS_Period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/2);</w:t>
            </w:r>
          </w:p>
          <w:p w14:paraId="39D615E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f_NR_SS_L1_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TestModeConfig(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cas_NR_L1_TestModeCRC_CSRNTI_REQ(nr_Cell1,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 Error1AndNormal));</w:t>
            </w:r>
          </w:p>
          <w:p w14:paraId="65123FC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v_TimingDL,const_SPS_Period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/2);</w:t>
            </w:r>
          </w:p>
          <w:p w14:paraId="082512A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7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(v_TimingUL_6,const_SPS_Period);</w:t>
            </w:r>
          </w:p>
          <w:p w14:paraId="114A53D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6B7EFC2D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(5, crs_NR_PDCP_SDU_38B, 1)));//@sic R5-227518 sic@</w:t>
            </w:r>
          </w:p>
          <w:p w14:paraId="019D367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tsc_LCID_SCG_Bearer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v_EncodedRlcPdu1) };</w:t>
            </w:r>
          </w:p>
          <w:p w14:paraId="073F77A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cs_NR_DL_MAC_PDU_SDU_SubPDU_Padding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v_SDU_SubPDUListDL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};</w:t>
            </w:r>
          </w:p>
          <w:p w14:paraId="28DD33C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nr_Cell1,cs_TimingInfo_NR(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v_N_PRB,v_I_MCS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917576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 v_MAC_PDUListDL,cs_NR_HarqProcessAssignment_Explicit(const_HARQ_Id)));</w:t>
            </w:r>
          </w:p>
          <w:p w14:paraId="1F80FC4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25AD02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19-20"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0F0A0B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v_TimingDL,const_SPS_Period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/2);</w:t>
            </w:r>
          </w:p>
          <w:p w14:paraId="0A5274E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8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f_SubFrameTiming_AddMilliSeconds(v_TimingUL_7,const_SPS_Period/2);</w:t>
            </w:r>
          </w:p>
          <w:p w14:paraId="185CB03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nr_Cell1,cs_TimingInfo_NR(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v_N_PRB,v_I_MCS,true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);//NDI=1</w:t>
            </w:r>
          </w:p>
          <w:p w14:paraId="36E215F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 v_MAC_PDUListDL,cs_NR_HarqProcessAssignment_Explicit(const_HARQ_Id)));</w:t>
            </w:r>
          </w:p>
          <w:p w14:paraId="1A7062B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22 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488E29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f_SubFrameTiming_AddMilliSeconds(v_TimingDL,const_SPS_Period/2-10); // 10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earlier</w:t>
            </w:r>
          </w:p>
          <w:p w14:paraId="7269DDA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9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f_SubFrameTiming_AddMilliSeconds(v_TimingUL_8,const_SPS_Period/2-10);</w:t>
            </w:r>
          </w:p>
          <w:p w14:paraId="626A045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SpsCgDeactivate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cs_NR_SpsCgDeactivate_Pdcch_DL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836982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//@siclog "Step 24 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177589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f_SubFrameTiming_AddMilliSeconds(v_TimingDL,10+const_SPS_Period);</w:t>
            </w:r>
          </w:p>
          <w:p w14:paraId="5A8DBB6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10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f_SubFrameTiming_AddMilliSeconds(v_TimingUL_9,10+const_SPS_Period);</w:t>
            </w:r>
          </w:p>
          <w:p w14:paraId="0A5BE4A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02604F8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(6, crs_NR_PDCP_SDU_38B,1)));//@sic R5-227518 sic@</w:t>
            </w:r>
          </w:p>
          <w:p w14:paraId="43D8055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tsc_LCID_SCG_Bearer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v_EncodedRlcPdu1) };</w:t>
            </w:r>
          </w:p>
          <w:p w14:paraId="515110B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{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cs_NR_DL_MAC_PDU_SDU_SubPDU_Padding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v_SDU_SubPDUListDL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};</w:t>
            </w:r>
          </w:p>
          <w:p w14:paraId="2DFB9CA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28B6119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26-27 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BCD433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=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f_SubFrameTiming_AddMilliSeconds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v_TimingDL,const_SPS_Period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C9876C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f_SubFrameTiming_AddMilliSeconds(v_TimingUL_10,const_SPS_Period);</w:t>
            </w:r>
          </w:p>
          <w:p w14:paraId="4010F25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nr_Cell1,cs_TimingInfo_NR(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v_N_PRB,v_I_MCS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52D520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p_NR_DRB_Id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v_MAC_PDUListDL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16B1151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282C37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D9150E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3"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AD84E0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v_TimingUL_1) ));</w:t>
            </w:r>
          </w:p>
          <w:p w14:paraId="77366CA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3");</w:t>
            </w:r>
          </w:p>
          <w:p w14:paraId="7DF279F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5"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A3EB18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v_TimingUL_2) ));</w:t>
            </w:r>
          </w:p>
          <w:p w14:paraId="322E7BE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5");</w:t>
            </w:r>
          </w:p>
          <w:p w14:paraId="3C5485F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8"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1A52DC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v_TimingUL_3) ));</w:t>
            </w:r>
          </w:p>
          <w:p w14:paraId="08D9F03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8");</w:t>
            </w:r>
          </w:p>
          <w:p w14:paraId="2BE1BF1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E6D471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// @siclog "Step 10, 11a3, or 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11b2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@</w:t>
            </w:r>
          </w:p>
          <w:p w14:paraId="114C7CB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R5s230088 sic@</w:t>
            </w:r>
          </w:p>
          <w:p w14:paraId="3E58758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alt {</w:t>
            </w:r>
          </w:p>
          <w:p w14:paraId="62A0C29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[]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v_TimingUL_4) ))</w:t>
            </w:r>
          </w:p>
          <w:p w14:paraId="4C55BD7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1052A1A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SetVerdictFailOrInconc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10");</w:t>
            </w:r>
          </w:p>
          <w:p w14:paraId="4D103D3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repeat;</w:t>
            </w:r>
            <w:proofErr w:type="gramEnd"/>
          </w:p>
          <w:p w14:paraId="03092DA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1228AB1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[]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v_TimingUL_5_CRNTI) ))</w:t>
            </w:r>
          </w:p>
          <w:p w14:paraId="3D3797C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18C572CD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if 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pc_dl_SchedulingOffset_PDSCH_TypeA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 {</w:t>
            </w:r>
          </w:p>
          <w:p w14:paraId="69D1D1F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PreliminaryPass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__FILE__, __LINE__, "Step 11a3");</w:t>
            </w:r>
          </w:p>
          <w:p w14:paraId="317143C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}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else {</w:t>
            </w:r>
          </w:p>
          <w:p w14:paraId="6143037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  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PreliminaryPass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__FILE__, __LINE__, "Step 11b2");</w:t>
            </w:r>
          </w:p>
          <w:p w14:paraId="62E8A69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      }</w:t>
            </w:r>
          </w:p>
          <w:p w14:paraId="124C288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0EBBA0E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4F1994C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36DEA6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15"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AC6C6F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v_TimingUL_6) ));</w:t>
            </w:r>
          </w:p>
          <w:p w14:paraId="46CBBF2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15");</w:t>
            </w:r>
          </w:p>
          <w:p w14:paraId="1170472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18"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B6782A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nack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v_TimingUL_7) ));</w:t>
            </w:r>
          </w:p>
          <w:p w14:paraId="6D0C43C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SetVerdictFailOrInconc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18");</w:t>
            </w:r>
          </w:p>
          <w:p w14:paraId="0A9197A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21"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E7340C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v_TimingUL_8) ));</w:t>
            </w:r>
          </w:p>
          <w:p w14:paraId="7688CFB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21");</w:t>
            </w:r>
          </w:p>
          <w:p w14:paraId="7996370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23"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2CA491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v_TimingUL_9) ));</w:t>
            </w:r>
          </w:p>
          <w:p w14:paraId="75628B5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23");</w:t>
            </w:r>
          </w:p>
          <w:p w14:paraId="6089355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25 and 28"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AD1353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alt {</w:t>
            </w:r>
          </w:p>
          <w:p w14:paraId="16F2245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[]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v_TimingUL_10) ))</w:t>
            </w:r>
          </w:p>
          <w:p w14:paraId="6268F66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6FC163E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SetVerdictFailOrInconc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25");</w:t>
            </w:r>
          </w:p>
          <w:p w14:paraId="692234E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repeat;</w:t>
            </w:r>
            <w:proofErr w:type="gramEnd"/>
          </w:p>
          <w:p w14:paraId="6054BE1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2E0C497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[]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SYSIND.receive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ack,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cr_TimingInfo_NR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v_TimingUL_11) ))</w:t>
            </w:r>
          </w:p>
          <w:p w14:paraId="286B82B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3F83A06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28");</w:t>
            </w:r>
          </w:p>
          <w:p w14:paraId="37AE0A3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2ACA44D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2CC068D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f_NR_SS_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SystemIndCtrlConfig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nr_Cell1,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cds_NR_SystemIndCtrl_UL_HARQ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(disable));</w:t>
            </w:r>
          </w:p>
          <w:p w14:paraId="6C82CD6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t_Watchdog.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stop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710FE02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return </w:t>
            </w:r>
            <w:proofErr w:type="spell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</w:t>
            </w:r>
            <w:proofErr w:type="spell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  <w:proofErr w:type="gramEnd"/>
          </w:p>
          <w:p w14:paraId="2678E975" w14:textId="09184238" w:rsidR="00AB256E" w:rsidRPr="00AB256E" w:rsidRDefault="00004041" w:rsidP="00004041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</w:t>
            </w:r>
          </w:p>
        </w:tc>
      </w:tr>
    </w:tbl>
    <w:p w14:paraId="2BDEF7AF" w14:textId="77777777" w:rsidR="00A17A9D" w:rsidRPr="003C4E4F" w:rsidRDefault="00A17A9D" w:rsidP="00A17A9D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23D0D0D0" w14:textId="77777777" w:rsidR="00A17A9D" w:rsidRPr="003C4E4F" w:rsidRDefault="00A17A9D" w:rsidP="00A17A9D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2434496"/>
      <w:bookmarkStart w:id="17" w:name="_Toc295288973"/>
      <w:bookmarkStart w:id="18" w:name="_Toc325725668"/>
      <w:bookmarkStart w:id="19" w:name="_Toc121172019"/>
      <w:bookmarkStart w:id="20" w:name="_Toc149744448"/>
      <w:r w:rsidRPr="003C4E4F">
        <w:rPr>
          <w:rFonts w:cs="Arial"/>
          <w:b/>
        </w:rPr>
        <w:t>References</w:t>
      </w:r>
      <w:bookmarkEnd w:id="16"/>
      <w:bookmarkEnd w:id="17"/>
      <w:bookmarkEnd w:id="18"/>
      <w:bookmarkEnd w:id="19"/>
      <w:bookmarkEnd w:id="20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17A9D" w:rsidRPr="003C4E4F" w14:paraId="2D6C1A29" w14:textId="77777777" w:rsidTr="000B16D0">
        <w:tc>
          <w:tcPr>
            <w:tcW w:w="709" w:type="dxa"/>
            <w:hideMark/>
          </w:tcPr>
          <w:p w14:paraId="1CE7860B" w14:textId="77777777" w:rsidR="00A17A9D" w:rsidRPr="003C4E4F" w:rsidRDefault="00A17A9D" w:rsidP="000B16D0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790E1C99" w14:textId="4A24A5CA" w:rsidR="00A17A9D" w:rsidRPr="003C4E4F" w:rsidRDefault="00A17A9D" w:rsidP="000B16D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A17A9D">
              <w:rPr>
                <w:rFonts w:ascii="Arial" w:hAnsi="Arial" w:cs="Arial"/>
                <w:bCs/>
                <w:szCs w:val="22"/>
              </w:rPr>
              <w:t>R5-236565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Pr="00A17A9D">
              <w:rPr>
                <w:rFonts w:ascii="Arial" w:hAnsi="Arial" w:cs="Arial"/>
                <w:bCs/>
                <w:szCs w:val="22"/>
              </w:rPr>
              <w:t>Corrections to test purposes of DL-SPS test case 7.1.1.6.1</w:t>
            </w:r>
          </w:p>
        </w:tc>
      </w:tr>
    </w:tbl>
    <w:p w14:paraId="7AA1CA68" w14:textId="77777777" w:rsidR="00A17A9D" w:rsidRDefault="00A17A9D" w:rsidP="00AB256E"/>
    <w:sectPr w:rsidR="00A17A9D" w:rsidSect="00A0764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03586" w14:textId="77777777" w:rsidR="00051C56" w:rsidRDefault="00051C56">
      <w:r>
        <w:separator/>
      </w:r>
    </w:p>
  </w:endnote>
  <w:endnote w:type="continuationSeparator" w:id="0">
    <w:p w14:paraId="5C8A8F91" w14:textId="77777777" w:rsidR="00051C56" w:rsidRDefault="00051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50E5E" w14:textId="77777777" w:rsidR="00051C56" w:rsidRDefault="00051C56">
      <w:r>
        <w:separator/>
      </w:r>
    </w:p>
  </w:footnote>
  <w:footnote w:type="continuationSeparator" w:id="0">
    <w:p w14:paraId="4D8C4726" w14:textId="77777777" w:rsidR="00051C56" w:rsidRDefault="00051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90490"/>
    <w:multiLevelType w:val="hybridMultilevel"/>
    <w:tmpl w:val="41BA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B1F6F"/>
    <w:multiLevelType w:val="hybridMultilevel"/>
    <w:tmpl w:val="E946B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43B09"/>
    <w:multiLevelType w:val="hybridMultilevel"/>
    <w:tmpl w:val="DD3A8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9"/>
  </w:num>
  <w:num w:numId="3" w16cid:durableId="728577482">
    <w:abstractNumId w:val="11"/>
  </w:num>
  <w:num w:numId="4" w16cid:durableId="1191602620">
    <w:abstractNumId w:val="20"/>
  </w:num>
  <w:num w:numId="5" w16cid:durableId="507260479">
    <w:abstractNumId w:val="0"/>
  </w:num>
  <w:num w:numId="6" w16cid:durableId="894242694">
    <w:abstractNumId w:val="36"/>
  </w:num>
  <w:num w:numId="7" w16cid:durableId="948120722">
    <w:abstractNumId w:val="21"/>
  </w:num>
  <w:num w:numId="8" w16cid:durableId="1693460289">
    <w:abstractNumId w:val="1"/>
  </w:num>
  <w:num w:numId="9" w16cid:durableId="641085446">
    <w:abstractNumId w:val="12"/>
  </w:num>
  <w:num w:numId="10" w16cid:durableId="303966582">
    <w:abstractNumId w:val="4"/>
  </w:num>
  <w:num w:numId="11" w16cid:durableId="1216968300">
    <w:abstractNumId w:val="29"/>
  </w:num>
  <w:num w:numId="12" w16cid:durableId="523324553">
    <w:abstractNumId w:val="16"/>
  </w:num>
  <w:num w:numId="13" w16cid:durableId="287051507">
    <w:abstractNumId w:val="39"/>
  </w:num>
  <w:num w:numId="14" w16cid:durableId="1795129136">
    <w:abstractNumId w:val="44"/>
  </w:num>
  <w:num w:numId="15" w16cid:durableId="26806023">
    <w:abstractNumId w:val="30"/>
  </w:num>
  <w:num w:numId="16" w16cid:durableId="1962613018">
    <w:abstractNumId w:val="40"/>
  </w:num>
  <w:num w:numId="17" w16cid:durableId="463736656">
    <w:abstractNumId w:val="31"/>
  </w:num>
  <w:num w:numId="18" w16cid:durableId="1131020819">
    <w:abstractNumId w:val="18"/>
  </w:num>
  <w:num w:numId="19" w16cid:durableId="1121147347">
    <w:abstractNumId w:val="37"/>
  </w:num>
  <w:num w:numId="20" w16cid:durableId="709764419">
    <w:abstractNumId w:val="38"/>
  </w:num>
  <w:num w:numId="21" w16cid:durableId="1517619772">
    <w:abstractNumId w:val="2"/>
  </w:num>
  <w:num w:numId="22" w16cid:durableId="1614285389">
    <w:abstractNumId w:val="41"/>
  </w:num>
  <w:num w:numId="23" w16cid:durableId="248924874">
    <w:abstractNumId w:val="24"/>
  </w:num>
  <w:num w:numId="24" w16cid:durableId="413627412">
    <w:abstractNumId w:val="9"/>
  </w:num>
  <w:num w:numId="25" w16cid:durableId="1207795486">
    <w:abstractNumId w:val="17"/>
  </w:num>
  <w:num w:numId="26" w16cid:durableId="1414353635">
    <w:abstractNumId w:val="5"/>
  </w:num>
  <w:num w:numId="27" w16cid:durableId="1551916917">
    <w:abstractNumId w:val="32"/>
  </w:num>
  <w:num w:numId="28" w16cid:durableId="198469485">
    <w:abstractNumId w:val="23"/>
  </w:num>
  <w:num w:numId="29" w16cid:durableId="460268226">
    <w:abstractNumId w:val="22"/>
  </w:num>
  <w:num w:numId="30" w16cid:durableId="1162238421">
    <w:abstractNumId w:val="6"/>
  </w:num>
  <w:num w:numId="31" w16cid:durableId="31811867">
    <w:abstractNumId w:val="14"/>
  </w:num>
  <w:num w:numId="32" w16cid:durableId="1980186826">
    <w:abstractNumId w:val="25"/>
  </w:num>
  <w:num w:numId="33" w16cid:durableId="783620396">
    <w:abstractNumId w:val="27"/>
  </w:num>
  <w:num w:numId="34" w16cid:durableId="1217546700">
    <w:abstractNumId w:val="34"/>
  </w:num>
  <w:num w:numId="35" w16cid:durableId="226065135">
    <w:abstractNumId w:val="28"/>
  </w:num>
  <w:num w:numId="36" w16cid:durableId="311059353">
    <w:abstractNumId w:val="3"/>
  </w:num>
  <w:num w:numId="37" w16cid:durableId="1947887862">
    <w:abstractNumId w:val="15"/>
  </w:num>
  <w:num w:numId="38" w16cid:durableId="1673751202">
    <w:abstractNumId w:val="43"/>
  </w:num>
  <w:num w:numId="39" w16cid:durableId="1583375453">
    <w:abstractNumId w:val="13"/>
  </w:num>
  <w:num w:numId="40" w16cid:durableId="1001350174">
    <w:abstractNumId w:val="35"/>
  </w:num>
  <w:num w:numId="41" w16cid:durableId="1673878103">
    <w:abstractNumId w:val="10"/>
  </w:num>
  <w:num w:numId="42" w16cid:durableId="968978302">
    <w:abstractNumId w:val="33"/>
  </w:num>
  <w:num w:numId="43" w16cid:durableId="434518225">
    <w:abstractNumId w:val="26"/>
  </w:num>
  <w:num w:numId="44" w16cid:durableId="1563522694">
    <w:abstractNumId w:val="45"/>
  </w:num>
  <w:num w:numId="45" w16cid:durableId="768816093">
    <w:abstractNumId w:val="8"/>
  </w:num>
  <w:num w:numId="46" w16cid:durableId="904032093">
    <w:abstractNumId w:val="7"/>
  </w:num>
  <w:num w:numId="47" w16cid:durableId="61810132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041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20C"/>
    <w:rsid w:val="0004231C"/>
    <w:rsid w:val="000439AF"/>
    <w:rsid w:val="00043E99"/>
    <w:rsid w:val="00045D2F"/>
    <w:rsid w:val="000460FA"/>
    <w:rsid w:val="00046544"/>
    <w:rsid w:val="0004713F"/>
    <w:rsid w:val="00047C12"/>
    <w:rsid w:val="00047CA3"/>
    <w:rsid w:val="00051C56"/>
    <w:rsid w:val="0005314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06A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9D1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7596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0172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1EC0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155"/>
    <w:rsid w:val="0021326A"/>
    <w:rsid w:val="00213412"/>
    <w:rsid w:val="00213FE3"/>
    <w:rsid w:val="0021756E"/>
    <w:rsid w:val="00217802"/>
    <w:rsid w:val="00217811"/>
    <w:rsid w:val="00220412"/>
    <w:rsid w:val="00223345"/>
    <w:rsid w:val="00223DB3"/>
    <w:rsid w:val="002248AA"/>
    <w:rsid w:val="00225237"/>
    <w:rsid w:val="0022671C"/>
    <w:rsid w:val="00230337"/>
    <w:rsid w:val="002335E2"/>
    <w:rsid w:val="00234CC0"/>
    <w:rsid w:val="00235BC2"/>
    <w:rsid w:val="002367B5"/>
    <w:rsid w:val="002401B2"/>
    <w:rsid w:val="002539DC"/>
    <w:rsid w:val="002559FA"/>
    <w:rsid w:val="00256302"/>
    <w:rsid w:val="0026004D"/>
    <w:rsid w:val="002609C9"/>
    <w:rsid w:val="002640DD"/>
    <w:rsid w:val="002658B9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75D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399C"/>
    <w:rsid w:val="00305409"/>
    <w:rsid w:val="00306A17"/>
    <w:rsid w:val="00306AAF"/>
    <w:rsid w:val="00310205"/>
    <w:rsid w:val="00310F72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901"/>
    <w:rsid w:val="003B10DE"/>
    <w:rsid w:val="003B11BD"/>
    <w:rsid w:val="003B205B"/>
    <w:rsid w:val="003B382D"/>
    <w:rsid w:val="003B474C"/>
    <w:rsid w:val="003B64E1"/>
    <w:rsid w:val="003C1B53"/>
    <w:rsid w:val="003C244B"/>
    <w:rsid w:val="003D31FC"/>
    <w:rsid w:val="003D350C"/>
    <w:rsid w:val="003D3D05"/>
    <w:rsid w:val="003D60A7"/>
    <w:rsid w:val="003D65A0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4D8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4A09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CFD"/>
    <w:rsid w:val="004A7F8E"/>
    <w:rsid w:val="004B0C24"/>
    <w:rsid w:val="004B3A88"/>
    <w:rsid w:val="004B4A2B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2329"/>
    <w:rsid w:val="004F3E26"/>
    <w:rsid w:val="004F4B1B"/>
    <w:rsid w:val="004F69EA"/>
    <w:rsid w:val="004F76A6"/>
    <w:rsid w:val="004F7D61"/>
    <w:rsid w:val="00510B0A"/>
    <w:rsid w:val="0051486D"/>
    <w:rsid w:val="00514D73"/>
    <w:rsid w:val="0051580D"/>
    <w:rsid w:val="00515B06"/>
    <w:rsid w:val="005165E2"/>
    <w:rsid w:val="00517AF1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4A2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B3A85"/>
    <w:rsid w:val="005C2571"/>
    <w:rsid w:val="005C303E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6C15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640C"/>
    <w:rsid w:val="0069714E"/>
    <w:rsid w:val="006A04C3"/>
    <w:rsid w:val="006A16C0"/>
    <w:rsid w:val="006A2284"/>
    <w:rsid w:val="006A3C31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26E1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109A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66F"/>
    <w:rsid w:val="007B073E"/>
    <w:rsid w:val="007B1862"/>
    <w:rsid w:val="007B1E0F"/>
    <w:rsid w:val="007B444D"/>
    <w:rsid w:val="007B45B2"/>
    <w:rsid w:val="007B4E41"/>
    <w:rsid w:val="007B5023"/>
    <w:rsid w:val="007B512A"/>
    <w:rsid w:val="007B56CC"/>
    <w:rsid w:val="007B69F1"/>
    <w:rsid w:val="007B69F7"/>
    <w:rsid w:val="007C2097"/>
    <w:rsid w:val="007C2E1F"/>
    <w:rsid w:val="007C3CD9"/>
    <w:rsid w:val="007C4980"/>
    <w:rsid w:val="007C49BB"/>
    <w:rsid w:val="007C4BB7"/>
    <w:rsid w:val="007C5140"/>
    <w:rsid w:val="007C5239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26C1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2FE1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4F75"/>
    <w:rsid w:val="00A15FB4"/>
    <w:rsid w:val="00A16F45"/>
    <w:rsid w:val="00A172CF"/>
    <w:rsid w:val="00A17A9D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256E"/>
    <w:rsid w:val="00AB3F52"/>
    <w:rsid w:val="00AB4B70"/>
    <w:rsid w:val="00AB6215"/>
    <w:rsid w:val="00AC14EC"/>
    <w:rsid w:val="00AC20C5"/>
    <w:rsid w:val="00AC2C87"/>
    <w:rsid w:val="00AC3D59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1577"/>
    <w:rsid w:val="00BE2D2D"/>
    <w:rsid w:val="00BE5CC7"/>
    <w:rsid w:val="00BE6728"/>
    <w:rsid w:val="00BE6A2B"/>
    <w:rsid w:val="00BF1109"/>
    <w:rsid w:val="00BF1B38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ABB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6E6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C6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18D1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A01B4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819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6312"/>
    <w:rsid w:val="00DD76E5"/>
    <w:rsid w:val="00DE0CA1"/>
    <w:rsid w:val="00DE0DF8"/>
    <w:rsid w:val="00DE192F"/>
    <w:rsid w:val="00DE2094"/>
    <w:rsid w:val="00DE2332"/>
    <w:rsid w:val="00DE27B3"/>
    <w:rsid w:val="00DE2DA3"/>
    <w:rsid w:val="00DE30CC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5E1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2472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109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0377"/>
    <w:rsid w:val="00F635F0"/>
    <w:rsid w:val="00F64BBD"/>
    <w:rsid w:val="00F66163"/>
    <w:rsid w:val="00F67174"/>
    <w:rsid w:val="00F67E1B"/>
    <w:rsid w:val="00F710A3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028"/>
    <w:rsid w:val="00FC31B1"/>
    <w:rsid w:val="00FC69D2"/>
    <w:rsid w:val="00FD34EE"/>
    <w:rsid w:val="00FD6FCD"/>
    <w:rsid w:val="00FD7325"/>
    <w:rsid w:val="00FD7C4D"/>
    <w:rsid w:val="00FE0428"/>
    <w:rsid w:val="00FE12B4"/>
    <w:rsid w:val="00FE2DE7"/>
    <w:rsid w:val="00FF0896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DefaultParagraphFont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DA70C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8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1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94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5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9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4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4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6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970</TotalTime>
  <Pages>22</Pages>
  <Words>9111</Words>
  <Characters>51933</Characters>
  <Application>Microsoft Office Word</Application>
  <DocSecurity>0</DocSecurity>
  <Lines>432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60923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1900-01-01T08:00:00Z</cp:lastPrinted>
  <dcterms:created xsi:type="dcterms:W3CDTF">2023-12-04T16:40:00Z</dcterms:created>
  <dcterms:modified xsi:type="dcterms:W3CDTF">2023-12-05T06:19:00Z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