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7ED390E" w14:textId="00164CBD" w:rsidR="00D86314" w:rsidRDefault="00D86314" w:rsidP="00D8631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3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bookmarkStart w:id="0" w:name="_Hlk149565743"/>
      <w:r w:rsidR="00D47DD0" w:rsidRPr="00D47DD0">
        <w:rPr>
          <w:b/>
          <w:bCs/>
          <w:i/>
          <w:iCs/>
          <w:sz w:val="24"/>
          <w:szCs w:val="24"/>
        </w:rPr>
        <w:t>R5s230787</w:t>
      </w:r>
      <w:bookmarkEnd w:id="0"/>
    </w:p>
    <w:p w14:paraId="12B2BCFC" w14:textId="77777777" w:rsidR="00D86314" w:rsidRDefault="00000000" w:rsidP="00D8631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D86314" w:rsidRPr="00BA51D9">
          <w:rPr>
            <w:b/>
            <w:noProof/>
            <w:sz w:val="24"/>
          </w:rPr>
          <w:t>Online</w:t>
        </w:r>
      </w:fldSimple>
      <w:r w:rsidR="00D86314">
        <w:rPr>
          <w:b/>
          <w:noProof/>
          <w:sz w:val="24"/>
        </w:rPr>
        <w:t xml:space="preserve">, </w:t>
      </w:r>
      <w:r w:rsidR="00D86314">
        <w:fldChar w:fldCharType="begin"/>
      </w:r>
      <w:r w:rsidR="00D86314">
        <w:instrText xml:space="preserve"> DOCPROPERTY  Country  \* MERGEFORMAT </w:instrText>
      </w:r>
      <w:r w:rsidR="00D86314">
        <w:fldChar w:fldCharType="end"/>
      </w:r>
      <w:r w:rsidR="00D86314">
        <w:rPr>
          <w:b/>
          <w:noProof/>
          <w:sz w:val="24"/>
        </w:rPr>
        <w:t xml:space="preserve">, </w:t>
      </w:r>
      <w:fldSimple w:instr=" DOCPROPERTY  StartDate  \* MERGEFORMAT ">
        <w:r w:rsidR="00D86314">
          <w:rPr>
            <w:b/>
            <w:noProof/>
            <w:sz w:val="24"/>
          </w:rPr>
          <w:t>13</w:t>
        </w:r>
        <w:r w:rsidR="00D86314" w:rsidRPr="00BA51D9">
          <w:rPr>
            <w:b/>
            <w:noProof/>
            <w:sz w:val="24"/>
          </w:rPr>
          <w:t>th Dec 20</w:t>
        </w:r>
        <w:r w:rsidR="00D86314">
          <w:rPr>
            <w:b/>
            <w:noProof/>
            <w:sz w:val="24"/>
          </w:rPr>
          <w:t>2</w:t>
        </w:r>
      </w:fldSimple>
      <w:r w:rsidR="00D86314">
        <w:rPr>
          <w:b/>
          <w:noProof/>
          <w:sz w:val="24"/>
        </w:rPr>
        <w:t xml:space="preserve">2 - </w:t>
      </w:r>
      <w:fldSimple w:instr=" DOCPROPERTY  EndDate  \* MERGEFORMAT ">
        <w:r w:rsidR="00D86314" w:rsidRPr="00BA51D9">
          <w:rPr>
            <w:b/>
            <w:noProof/>
            <w:sz w:val="24"/>
          </w:rPr>
          <w:t>31st Dec 202</w:t>
        </w:r>
      </w:fldSimple>
      <w:r w:rsidR="00D86314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86314" w14:paraId="60319A3B" w14:textId="77777777" w:rsidTr="00EB0E2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08BC6D" w14:textId="77777777" w:rsidR="00D86314" w:rsidRDefault="00D86314" w:rsidP="00EB0E2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86314" w14:paraId="3871E89E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F6B45B" w14:textId="77777777" w:rsidR="00D86314" w:rsidRDefault="00D86314" w:rsidP="00E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86314" w14:paraId="62368A32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4F5BBE9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678D0A4F" w14:textId="77777777" w:rsidTr="00EB0E21">
        <w:tc>
          <w:tcPr>
            <w:tcW w:w="142" w:type="dxa"/>
            <w:tcBorders>
              <w:left w:val="single" w:sz="4" w:space="0" w:color="auto"/>
            </w:tcBorders>
          </w:tcPr>
          <w:p w14:paraId="616094FA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1401B7A" w14:textId="77777777" w:rsidR="00D86314" w:rsidRPr="005F0EEB" w:rsidRDefault="00D86314" w:rsidP="00EB0E21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</w:rPr>
            </w:pPr>
            <w:r w:rsidRPr="005F0EEB">
              <w:rPr>
                <w:b/>
                <w:bCs/>
                <w:sz w:val="24"/>
                <w:szCs w:val="24"/>
              </w:rPr>
              <w:t>3</w:t>
            </w:r>
            <w:r>
              <w:rPr>
                <w:b/>
                <w:bCs/>
                <w:sz w:val="24"/>
                <w:szCs w:val="24"/>
              </w:rPr>
              <w:t>8</w:t>
            </w:r>
            <w:r w:rsidRPr="005F0EEB">
              <w:rPr>
                <w:b/>
                <w:bCs/>
                <w:sz w:val="24"/>
                <w:szCs w:val="24"/>
              </w:rPr>
              <w:t>.</w:t>
            </w:r>
            <w:r>
              <w:rPr>
                <w:b/>
                <w:bCs/>
                <w:sz w:val="24"/>
                <w:szCs w:val="24"/>
              </w:rPr>
              <w:t>523</w:t>
            </w:r>
            <w:r w:rsidRPr="005F0EEB">
              <w:rPr>
                <w:b/>
                <w:bCs/>
                <w:sz w:val="24"/>
                <w:szCs w:val="24"/>
              </w:rPr>
              <w:t>-3</w:t>
            </w:r>
          </w:p>
        </w:tc>
        <w:tc>
          <w:tcPr>
            <w:tcW w:w="709" w:type="dxa"/>
          </w:tcPr>
          <w:p w14:paraId="236AFD4D" w14:textId="77777777" w:rsidR="00D86314" w:rsidRDefault="00D86314" w:rsidP="00EB0E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842E9D" w14:textId="781F1BCF" w:rsidR="00D86314" w:rsidRPr="00D47DD0" w:rsidRDefault="00D47DD0" w:rsidP="00EB0E21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D47DD0">
              <w:rPr>
                <w:rFonts w:cs="Arial"/>
                <w:b/>
                <w:bCs/>
                <w:color w:val="000000"/>
                <w:sz w:val="24"/>
                <w:szCs w:val="24"/>
              </w:rPr>
              <w:t>3247</w:t>
            </w:r>
          </w:p>
        </w:tc>
        <w:tc>
          <w:tcPr>
            <w:tcW w:w="709" w:type="dxa"/>
          </w:tcPr>
          <w:p w14:paraId="1BFD2D5B" w14:textId="77777777" w:rsidR="00D86314" w:rsidRDefault="00D86314" w:rsidP="00EB0E2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AC1BA3F" w14:textId="77777777" w:rsidR="00D86314" w:rsidRPr="00A1055C" w:rsidRDefault="00D86314" w:rsidP="00EB0E21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512F9F2" w14:textId="77777777" w:rsidR="00D86314" w:rsidRDefault="00D86314" w:rsidP="00EB0E2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40BAACE" w14:textId="0CFE2EED" w:rsidR="00D86314" w:rsidRPr="00D47DD0" w:rsidRDefault="00000000" w:rsidP="00EB0E21">
            <w:pPr>
              <w:pStyle w:val="CRCoverPage"/>
              <w:spacing w:after="0"/>
              <w:jc w:val="center"/>
              <w:rPr>
                <w:noProof/>
                <w:sz w:val="24"/>
                <w:szCs w:val="24"/>
              </w:rPr>
            </w:pPr>
            <w:r w:rsidRPr="00D47DD0">
              <w:rPr>
                <w:sz w:val="24"/>
                <w:szCs w:val="24"/>
              </w:rPr>
              <w:fldChar w:fldCharType="begin"/>
            </w:r>
            <w:r w:rsidRPr="00D47DD0">
              <w:rPr>
                <w:sz w:val="24"/>
                <w:szCs w:val="24"/>
              </w:rPr>
              <w:instrText xml:space="preserve"> DOCPROPERTY  Version  \* MERGEFORMAT </w:instrText>
            </w:r>
            <w:r w:rsidRPr="00D47DD0">
              <w:rPr>
                <w:sz w:val="24"/>
                <w:szCs w:val="24"/>
              </w:rPr>
              <w:fldChar w:fldCharType="separate"/>
            </w:r>
            <w:r w:rsidR="00D86314" w:rsidRPr="00D47DD0">
              <w:rPr>
                <w:b/>
                <w:noProof/>
                <w:sz w:val="24"/>
                <w:szCs w:val="24"/>
              </w:rPr>
              <w:t>17.</w:t>
            </w:r>
            <w:r w:rsidR="00D47DD0" w:rsidRPr="00D47DD0">
              <w:rPr>
                <w:b/>
                <w:noProof/>
                <w:sz w:val="24"/>
                <w:szCs w:val="24"/>
              </w:rPr>
              <w:t>8</w:t>
            </w:r>
            <w:r w:rsidR="00D86314" w:rsidRPr="00D47DD0">
              <w:rPr>
                <w:b/>
                <w:noProof/>
                <w:sz w:val="24"/>
                <w:szCs w:val="24"/>
              </w:rPr>
              <w:t>.0</w:t>
            </w:r>
            <w:r w:rsidRPr="00D47DD0">
              <w:rPr>
                <w:b/>
                <w:noProof/>
                <w:sz w:val="24"/>
                <w:szCs w:val="24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EA47E45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</w:p>
        </w:tc>
      </w:tr>
      <w:tr w:rsidR="00D86314" w14:paraId="0620D2B7" w14:textId="77777777" w:rsidTr="00EB0E2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D17276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</w:p>
        </w:tc>
      </w:tr>
      <w:tr w:rsidR="00D86314" w14:paraId="277B1EAD" w14:textId="77777777" w:rsidTr="00EB0E2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44072A6" w14:textId="77777777" w:rsidR="00D86314" w:rsidRPr="00F25D98" w:rsidRDefault="00D86314" w:rsidP="00EB0E2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86314" w14:paraId="7DBA0CE7" w14:textId="77777777" w:rsidTr="00EB0E21">
        <w:tc>
          <w:tcPr>
            <w:tcW w:w="9641" w:type="dxa"/>
            <w:gridSpan w:val="9"/>
          </w:tcPr>
          <w:p w14:paraId="39549A8E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8DF985" w14:textId="77777777" w:rsidR="00D86314" w:rsidRDefault="00D86314" w:rsidP="00D8631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86314" w14:paraId="5DF352FA" w14:textId="77777777" w:rsidTr="00EB0E21">
        <w:tc>
          <w:tcPr>
            <w:tcW w:w="2835" w:type="dxa"/>
          </w:tcPr>
          <w:p w14:paraId="12AA4A0C" w14:textId="77777777" w:rsidR="00D86314" w:rsidRDefault="00D86314" w:rsidP="00EB0E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9E762F6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CCC3E7A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859042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FC07D2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7C4E6F3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DC9BB8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54EB876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8075FCF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AC3254C" w14:textId="77777777" w:rsidR="00D86314" w:rsidRDefault="00D86314" w:rsidP="00D8631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86314" w14:paraId="7FD8FD09" w14:textId="77777777" w:rsidTr="00EB0E21">
        <w:tc>
          <w:tcPr>
            <w:tcW w:w="9640" w:type="dxa"/>
            <w:gridSpan w:val="11"/>
          </w:tcPr>
          <w:p w14:paraId="0B7AC4B5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C2C9BEB" w14:textId="77777777" w:rsidTr="00EB0E2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27045B2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2E8837" w14:textId="4A36A806" w:rsidR="00D86314" w:rsidRDefault="00D86314" w:rsidP="000F516E">
            <w:pPr>
              <w:pStyle w:val="CRCoverPage"/>
              <w:spacing w:after="0"/>
              <w:rPr>
                <w:noProof/>
              </w:rPr>
            </w:pPr>
            <w:bookmarkStart w:id="1" w:name="_Hlk149564542"/>
            <w:r w:rsidRPr="00D86314">
              <w:t>Addition of Rel-1</w:t>
            </w:r>
            <w:r w:rsidR="000E199B">
              <w:t xml:space="preserve">5 </w:t>
            </w:r>
            <w:r w:rsidR="000F516E">
              <w:t>ENDC RRC measurement test case</w:t>
            </w:r>
            <w:r w:rsidRPr="00D86314">
              <w:t xml:space="preserve"> </w:t>
            </w:r>
            <w:r w:rsidR="000E199B">
              <w:t>8.2</w:t>
            </w:r>
            <w:r w:rsidRPr="00D86314">
              <w:t>.3.</w:t>
            </w:r>
            <w:r w:rsidR="000E199B">
              <w:t>11</w:t>
            </w:r>
            <w:r w:rsidRPr="00D86314">
              <w:t>.1</w:t>
            </w:r>
            <w:r w:rsidR="000F516E">
              <w:t xml:space="preserve"> in FR1</w:t>
            </w:r>
            <w:bookmarkEnd w:id="1"/>
          </w:p>
        </w:tc>
      </w:tr>
      <w:tr w:rsidR="00D86314" w14:paraId="6DC746BD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36665C77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FF60FC2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F8B5D6A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0F1A285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F4847C" w14:textId="77777777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ANRITSU LTD</w:t>
            </w:r>
          </w:p>
        </w:tc>
      </w:tr>
      <w:tr w:rsidR="00D86314" w14:paraId="4D7DA33C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08B9995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68F9617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D86314" w14:paraId="042152B3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67EC0094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DF2F2A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4F694998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0D6E5AD9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D9FE4B0" w14:textId="7B56F530" w:rsidR="00D86314" w:rsidRDefault="00000000" w:rsidP="00EB0E2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D47DD0">
                <w:rPr>
                  <w:noProof/>
                </w:rPr>
                <w:t>TEI15_Test, 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5A151412" w14:textId="77777777" w:rsidR="00D86314" w:rsidRDefault="00D86314" w:rsidP="00EB0E2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5AFD219" w14:textId="77777777" w:rsidR="00D86314" w:rsidRDefault="00D86314" w:rsidP="00EB0E2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51C07EF" w14:textId="05FBC975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202</w:t>
            </w:r>
            <w:r>
              <w:t>3-</w:t>
            </w:r>
            <w:r w:rsidR="0076427A">
              <w:t>10</w:t>
            </w:r>
            <w:r>
              <w:t>-</w:t>
            </w:r>
            <w:r w:rsidR="0076427A">
              <w:t>30</w:t>
            </w:r>
          </w:p>
        </w:tc>
      </w:tr>
      <w:tr w:rsidR="00D86314" w14:paraId="6DFB51D6" w14:textId="77777777" w:rsidTr="00EB0E21">
        <w:tc>
          <w:tcPr>
            <w:tcW w:w="1843" w:type="dxa"/>
            <w:tcBorders>
              <w:left w:val="single" w:sz="4" w:space="0" w:color="auto"/>
            </w:tcBorders>
          </w:tcPr>
          <w:p w14:paraId="15392A1B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D111823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D7D7C0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A7C9CD8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999D7E0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2687D2F4" w14:textId="77777777" w:rsidTr="00EB0E2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D7F780D" w14:textId="77777777" w:rsidR="00D86314" w:rsidRDefault="00D86314" w:rsidP="00EB0E2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E2D678E" w14:textId="18822F1D" w:rsidR="00D86314" w:rsidRDefault="00685984" w:rsidP="00EB0E2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EEAB4D0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D275DB6" w14:textId="77777777" w:rsidR="00D86314" w:rsidRDefault="00D86314" w:rsidP="00EB0E2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A42FA43" w14:textId="5E572F19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  <w:r w:rsidRPr="005F0EEB">
              <w:t>Rel-1</w:t>
            </w:r>
            <w:r w:rsidR="00283422">
              <w:t>7</w:t>
            </w:r>
          </w:p>
        </w:tc>
      </w:tr>
      <w:tr w:rsidR="00D86314" w14:paraId="4D71C1AA" w14:textId="77777777" w:rsidTr="00EB0E2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3B4A2B9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3D36302" w14:textId="77777777" w:rsidR="00D86314" w:rsidRDefault="00D86314" w:rsidP="00EB0E2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F8A085C" w14:textId="77777777" w:rsidR="00D86314" w:rsidRDefault="00D86314" w:rsidP="00EB0E2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D6F99F2" w14:textId="77777777" w:rsidR="00D86314" w:rsidRPr="007C2097" w:rsidRDefault="00D86314" w:rsidP="00EB0E2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D86314" w14:paraId="1E71D9B9" w14:textId="77777777" w:rsidTr="00EB0E21">
        <w:tc>
          <w:tcPr>
            <w:tcW w:w="1843" w:type="dxa"/>
          </w:tcPr>
          <w:p w14:paraId="201F6E0D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CDB3A6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70692223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BA4FC6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15B8" w14:textId="0260601E" w:rsidR="00D86314" w:rsidRDefault="00D86314" w:rsidP="00EB0E21">
            <w:r w:rsidRPr="00D86314">
              <w:rPr>
                <w:rFonts w:ascii="Arial" w:hAnsi="Arial"/>
                <w:noProof/>
                <w:lang w:val="en-SG"/>
              </w:rPr>
              <w:t xml:space="preserve">To add test case </w:t>
            </w:r>
            <w:r w:rsidR="000C64DF">
              <w:rPr>
                <w:rFonts w:ascii="Arial" w:hAnsi="Arial"/>
                <w:noProof/>
                <w:lang w:val="en-SG"/>
              </w:rPr>
              <w:t>8</w:t>
            </w:r>
            <w:r w:rsidRPr="00D86314">
              <w:rPr>
                <w:rFonts w:ascii="Arial" w:hAnsi="Arial"/>
                <w:noProof/>
                <w:lang w:val="en-SG"/>
              </w:rPr>
              <w:t>.</w:t>
            </w:r>
            <w:r w:rsidR="000C64DF">
              <w:rPr>
                <w:rFonts w:ascii="Arial" w:hAnsi="Arial"/>
                <w:noProof/>
                <w:lang w:val="en-SG"/>
              </w:rPr>
              <w:t>2</w:t>
            </w:r>
            <w:r w:rsidRPr="00D86314">
              <w:rPr>
                <w:rFonts w:ascii="Arial" w:hAnsi="Arial"/>
                <w:noProof/>
                <w:lang w:val="en-SG"/>
              </w:rPr>
              <w:t>.</w:t>
            </w:r>
            <w:r w:rsidR="000C64DF">
              <w:rPr>
                <w:rFonts w:ascii="Arial" w:hAnsi="Arial"/>
                <w:noProof/>
                <w:lang w:val="en-SG"/>
              </w:rPr>
              <w:t>3</w:t>
            </w:r>
            <w:r w:rsidRPr="00D86314">
              <w:rPr>
                <w:rFonts w:ascii="Arial" w:hAnsi="Arial"/>
                <w:noProof/>
                <w:lang w:val="en-SG"/>
              </w:rPr>
              <w:t>.1</w:t>
            </w:r>
            <w:r w:rsidR="000C64DF">
              <w:rPr>
                <w:rFonts w:ascii="Arial" w:hAnsi="Arial"/>
                <w:noProof/>
                <w:lang w:val="en-SG"/>
              </w:rPr>
              <w:t>1.1</w:t>
            </w:r>
            <w:r w:rsidRPr="00D86314">
              <w:rPr>
                <w:rFonts w:ascii="Arial" w:hAnsi="Arial"/>
                <w:noProof/>
                <w:lang w:val="en-SG"/>
              </w:rPr>
              <w:t xml:space="preserve"> to  the 5G/NR5GC ATS for FR1 path.</w:t>
            </w:r>
          </w:p>
        </w:tc>
      </w:tr>
      <w:tr w:rsidR="00D86314" w14:paraId="1A8C9F3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4F80F2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126A80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8E04FDF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C5F933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F5CDAE" w14:textId="6A686A91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 w:rsidRPr="00D86314">
              <w:rPr>
                <w:noProof/>
                <w:lang w:val="en-SG"/>
              </w:rPr>
              <w:t xml:space="preserve">This document lists all changes applied to test case </w:t>
            </w:r>
            <w:r w:rsidR="00176F6E">
              <w:rPr>
                <w:noProof/>
                <w:lang w:val="en-SG"/>
              </w:rPr>
              <w:t>8</w:t>
            </w:r>
            <w:r w:rsidRPr="00D86314">
              <w:rPr>
                <w:noProof/>
                <w:lang w:val="en-SG"/>
              </w:rPr>
              <w:t>.</w:t>
            </w:r>
            <w:r w:rsidR="00176F6E">
              <w:rPr>
                <w:noProof/>
                <w:lang w:val="en-SG"/>
              </w:rPr>
              <w:t>2</w:t>
            </w:r>
            <w:r w:rsidRPr="00D86314">
              <w:rPr>
                <w:noProof/>
                <w:lang w:val="en-SG"/>
              </w:rPr>
              <w:t>.</w:t>
            </w:r>
            <w:r w:rsidR="00176F6E">
              <w:rPr>
                <w:noProof/>
                <w:lang w:val="en-SG"/>
              </w:rPr>
              <w:t>3</w:t>
            </w:r>
            <w:r w:rsidRPr="00D86314">
              <w:rPr>
                <w:noProof/>
                <w:lang w:val="en-SG"/>
              </w:rPr>
              <w:t>.1</w:t>
            </w:r>
            <w:r w:rsidR="00176F6E">
              <w:rPr>
                <w:noProof/>
                <w:lang w:val="en-SG"/>
              </w:rPr>
              <w:t>1.1</w:t>
            </w:r>
            <w:r w:rsidRPr="00D86314">
              <w:rPr>
                <w:noProof/>
                <w:lang w:val="en-SG"/>
              </w:rPr>
              <w:t xml:space="preserve"> required for approval. See detailed change description for further information</w:t>
            </w:r>
          </w:p>
        </w:tc>
      </w:tr>
      <w:tr w:rsidR="00D86314" w14:paraId="4AC3A5D6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64F8AD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A4D672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3D6A61C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BDD516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A49EBB" w14:textId="0FC175A7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 w:rsidRPr="00D86314">
              <w:rPr>
                <w:noProof/>
              </w:rPr>
              <w:t>Test case will not be added to ATS</w:t>
            </w:r>
          </w:p>
        </w:tc>
      </w:tr>
      <w:tr w:rsidR="00D86314" w14:paraId="2B72744E" w14:textId="77777777" w:rsidTr="00EB0E21">
        <w:tc>
          <w:tcPr>
            <w:tcW w:w="2694" w:type="dxa"/>
            <w:gridSpan w:val="2"/>
          </w:tcPr>
          <w:p w14:paraId="35369E3C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B613672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C137259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0E49359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BF5B452" w14:textId="3AA43954" w:rsidR="00D86314" w:rsidRDefault="00176F6E" w:rsidP="00EB0E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szCs w:val="18"/>
              </w:rPr>
              <w:t>8</w:t>
            </w:r>
            <w:r w:rsidR="00D86314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2</w:t>
            </w:r>
            <w:r w:rsidR="00D86314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3</w:t>
            </w:r>
            <w:r w:rsidR="00D86314">
              <w:rPr>
                <w:rFonts w:cs="Arial"/>
                <w:szCs w:val="18"/>
              </w:rPr>
              <w:t>.1</w:t>
            </w:r>
            <w:r>
              <w:rPr>
                <w:rFonts w:cs="Arial"/>
                <w:szCs w:val="18"/>
              </w:rPr>
              <w:t>1</w:t>
            </w:r>
            <w:r w:rsidR="00D86314">
              <w:rPr>
                <w:rFonts w:cs="Arial"/>
                <w:szCs w:val="18"/>
              </w:rPr>
              <w:t>.</w:t>
            </w:r>
            <w:r>
              <w:rPr>
                <w:rFonts w:cs="Arial"/>
                <w:szCs w:val="18"/>
              </w:rPr>
              <w:t>1</w:t>
            </w:r>
            <w:r w:rsidR="00283422">
              <w:rPr>
                <w:rFonts w:cs="Arial"/>
                <w:szCs w:val="18"/>
              </w:rPr>
              <w:t>.ENDC</w:t>
            </w:r>
          </w:p>
        </w:tc>
      </w:tr>
      <w:tr w:rsidR="00D86314" w14:paraId="118EB03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116A1E3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4D6E57" w14:textId="77777777" w:rsidR="00D86314" w:rsidRDefault="00D86314" w:rsidP="00EB0E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86314" w14:paraId="55180F6D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0BC337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4CF185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2DA3B4E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921FDD2" w14:textId="77777777" w:rsidR="00D86314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8133D01" w14:textId="77777777" w:rsidR="00D86314" w:rsidRDefault="00D86314" w:rsidP="00EB0E2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86314" w14:paraId="10CB1932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14AE0E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F660051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26E3DD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A007738" w14:textId="77777777" w:rsidR="00D86314" w:rsidRDefault="00D86314" w:rsidP="00EB0E2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A6254" w14:textId="77777777" w:rsidR="00D86314" w:rsidRDefault="00D86314" w:rsidP="00E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314" w14:paraId="5F6499B7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923D1F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3FC3AD" w14:textId="66952D3E" w:rsidR="00D86314" w:rsidRDefault="00176F6E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428F87" w14:textId="03F58C94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888F30E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8E11EBA" w14:textId="1B2F0DF9" w:rsidR="00D86314" w:rsidRDefault="00D86314" w:rsidP="00E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283422">
              <w:rPr>
                <w:noProof/>
              </w:rPr>
              <w:t>38.523-1</w:t>
            </w:r>
          </w:p>
        </w:tc>
      </w:tr>
      <w:tr w:rsidR="00D86314" w14:paraId="318FDDE9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69DAA5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5CBA0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91913E" w14:textId="77777777" w:rsidR="00D86314" w:rsidRDefault="00D86314" w:rsidP="00EB0E2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7DC260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96C853" w14:textId="77777777" w:rsidR="00D86314" w:rsidRDefault="00D86314" w:rsidP="00EB0E2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86314" w14:paraId="2B816F4C" w14:textId="77777777" w:rsidTr="00EB0E2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41119A" w14:textId="77777777" w:rsidR="00D86314" w:rsidRDefault="00D86314" w:rsidP="00EB0E2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4D389C" w14:textId="77777777" w:rsidR="00D86314" w:rsidRDefault="00D86314" w:rsidP="00EB0E21">
            <w:pPr>
              <w:pStyle w:val="CRCoverPage"/>
              <w:spacing w:after="0"/>
              <w:rPr>
                <w:noProof/>
              </w:rPr>
            </w:pPr>
          </w:p>
        </w:tc>
      </w:tr>
      <w:tr w:rsidR="00D86314" w14:paraId="420930DC" w14:textId="77777777" w:rsidTr="00EB0E2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F977A0C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31E41F" w14:textId="77777777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86314" w:rsidRPr="008863B9" w14:paraId="3C7AFE72" w14:textId="77777777" w:rsidTr="00EB0E2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A43937" w14:textId="77777777" w:rsidR="00D86314" w:rsidRPr="008863B9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3833F641" w14:textId="77777777" w:rsidR="00D86314" w:rsidRPr="008863B9" w:rsidRDefault="00D86314" w:rsidP="00EB0E2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86314" w14:paraId="5EB83F32" w14:textId="77777777" w:rsidTr="00EB0E2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80254B" w14:textId="77777777" w:rsidR="00D86314" w:rsidRDefault="00D86314" w:rsidP="00EB0E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238BD5" w14:textId="77777777" w:rsidR="00D86314" w:rsidRDefault="00D86314" w:rsidP="00EB0E2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D5D52AE" w14:textId="77777777" w:rsidR="00D86314" w:rsidRDefault="00D86314" w:rsidP="00D86314">
      <w:pPr>
        <w:pStyle w:val="CRCoverPage"/>
        <w:spacing w:after="0"/>
        <w:rPr>
          <w:noProof/>
          <w:sz w:val="8"/>
          <w:szCs w:val="8"/>
        </w:rPr>
      </w:pPr>
    </w:p>
    <w:p w14:paraId="1557EA72" w14:textId="312F5D5B" w:rsidR="00D86314" w:rsidRDefault="00D86314">
      <w:pPr>
        <w:rPr>
          <w:noProof/>
        </w:rPr>
        <w:sectPr w:rsidR="00D86314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2" w:name="_Toc140742497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2"/>
    </w:p>
    <w:p w14:paraId="210C12AA" w14:textId="52D72A73" w:rsidR="00D86314" w:rsidRDefault="00007D89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D86314" w:rsidRPr="00EE4353">
        <w:rPr>
          <w:rFonts w:cs="Arial"/>
          <w:iCs/>
        </w:rPr>
        <w:t>Table of Contents</w:t>
      </w:r>
      <w:r w:rsidR="00D86314">
        <w:tab/>
      </w:r>
      <w:r w:rsidR="00D86314">
        <w:fldChar w:fldCharType="begin"/>
      </w:r>
      <w:r w:rsidR="00D86314">
        <w:instrText xml:space="preserve"> PAGEREF _Toc140742497 \h </w:instrText>
      </w:r>
      <w:r w:rsidR="00D86314">
        <w:fldChar w:fldCharType="separate"/>
      </w:r>
      <w:r w:rsidR="00D86314">
        <w:t>2</w:t>
      </w:r>
      <w:r w:rsidR="00D86314">
        <w:fldChar w:fldCharType="end"/>
      </w:r>
    </w:p>
    <w:p w14:paraId="6734CBFD" w14:textId="6BD1723F" w:rsidR="00D86314" w:rsidRDefault="00D8631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_Toc140742498 \h </w:instrText>
      </w:r>
      <w:r>
        <w:fldChar w:fldCharType="separate"/>
      </w:r>
      <w:r>
        <w:t>3</w:t>
      </w:r>
      <w:r>
        <w:fldChar w:fldCharType="end"/>
      </w:r>
    </w:p>
    <w:p w14:paraId="6F8286A5" w14:textId="02842571" w:rsidR="00D86314" w:rsidRDefault="00D8631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_Toc140742499 \h </w:instrText>
      </w:r>
      <w:r>
        <w:fldChar w:fldCharType="separate"/>
      </w:r>
      <w:r>
        <w:t>3</w:t>
      </w:r>
      <w:r>
        <w:fldChar w:fldCharType="end"/>
      </w:r>
    </w:p>
    <w:p w14:paraId="7D744AB2" w14:textId="2772D968" w:rsidR="00D86314" w:rsidRDefault="00D8631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EE435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_Toc140742500 \h </w:instrText>
      </w:r>
      <w:r>
        <w:fldChar w:fldCharType="separate"/>
      </w:r>
      <w:r>
        <w:t>3</w:t>
      </w:r>
      <w:r>
        <w:fldChar w:fldCharType="end"/>
      </w:r>
    </w:p>
    <w:p w14:paraId="71627816" w14:textId="2B59867A" w:rsidR="00D86314" w:rsidRDefault="00D8631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 w:rsidRPr="00EE4353">
        <w:rPr>
          <w:b/>
          <w:lang w:val="en-US"/>
        </w:rPr>
        <w:t>1</w:t>
      </w:r>
      <w:r>
        <w:tab/>
      </w:r>
      <w:r>
        <w:fldChar w:fldCharType="begin"/>
      </w:r>
      <w:r>
        <w:instrText xml:space="preserve"> PAGEREF _Toc140742501 \h </w:instrText>
      </w:r>
      <w:r>
        <w:fldChar w:fldCharType="separate"/>
      </w:r>
      <w:r>
        <w:t>3</w:t>
      </w:r>
      <w:r>
        <w:fldChar w:fldCharType="end"/>
      </w:r>
    </w:p>
    <w:p w14:paraId="69A5D3B5" w14:textId="04AEE34D" w:rsidR="00D86314" w:rsidRDefault="00D8631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 w:rsidRPr="00EE4353">
        <w:rPr>
          <w:b/>
          <w:lang w:val="en-US"/>
        </w:rPr>
        <w:t>2</w:t>
      </w:r>
      <w:r>
        <w:tab/>
      </w:r>
      <w:r w:rsidR="00E7629E">
        <w:t>8</w:t>
      </w:r>
    </w:p>
    <w:p w14:paraId="58343C9C" w14:textId="6E8143CD" w:rsidR="00454152" w:rsidRPr="00454152" w:rsidRDefault="00D86314">
      <w:pPr>
        <w:pStyle w:val="Verzeichnis2"/>
        <w:rPr>
          <w:bCs/>
          <w:lang w:val="pt-BR"/>
        </w:rPr>
      </w:pPr>
      <w:r w:rsidRPr="00EE4353">
        <w:rPr>
          <w:b/>
          <w:lang w:val="pt-BR"/>
        </w:rPr>
        <w:t>2.3</w:t>
      </w:r>
      <w:r w:rsidR="00454152">
        <w:rPr>
          <w:b/>
          <w:lang w:val="pt-BR"/>
        </w:rPr>
        <w:t xml:space="preserve">            </w:t>
      </w:r>
      <w:r w:rsidR="00454152" w:rsidRPr="00EE4353">
        <w:rPr>
          <w:b/>
          <w:lang w:val="pt-BR"/>
        </w:rPr>
        <w:t xml:space="preserve">Change </w:t>
      </w:r>
      <w:r w:rsidR="00454152" w:rsidRPr="00EE4353">
        <w:rPr>
          <w:b/>
          <w:lang w:val="en-US"/>
        </w:rPr>
        <w:t>3</w:t>
      </w:r>
      <w:r w:rsidR="00454152">
        <w:tab/>
      </w:r>
      <w:r w:rsidR="00454152">
        <w:fldChar w:fldCharType="begin"/>
      </w:r>
      <w:r w:rsidR="00454152">
        <w:instrText xml:space="preserve"> PAGEREF _Toc140742503 \h </w:instrText>
      </w:r>
      <w:r w:rsidR="00454152">
        <w:fldChar w:fldCharType="separate"/>
      </w:r>
      <w:r w:rsidR="00454152">
        <w:t>9</w:t>
      </w:r>
      <w:r w:rsidR="00454152">
        <w:fldChar w:fldCharType="end"/>
      </w:r>
    </w:p>
    <w:p w14:paraId="6D75D057" w14:textId="48FF9FCC" w:rsidR="00454152" w:rsidRDefault="00454152" w:rsidP="00454152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>4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4</w:t>
      </w:r>
      <w:r>
        <w:tab/>
      </w:r>
      <w:r w:rsidR="00E7629E">
        <w:t>10</w:t>
      </w:r>
    </w:p>
    <w:p w14:paraId="5BC68B92" w14:textId="36B75FC1" w:rsidR="00454152" w:rsidRDefault="00454152" w:rsidP="00454152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>5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5</w:t>
      </w:r>
      <w:r>
        <w:tab/>
      </w:r>
      <w:r w:rsidR="00E7629E">
        <w:t>29</w:t>
      </w:r>
    </w:p>
    <w:p w14:paraId="3124383B" w14:textId="544116C8" w:rsidR="00454152" w:rsidRPr="00454152" w:rsidRDefault="00454152" w:rsidP="00454152">
      <w:pPr>
        <w:pStyle w:val="Verzeichnis2"/>
        <w:rPr>
          <w:bCs/>
          <w:lang w:val="pt-BR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 xml:space="preserve">6            </w:t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6</w:t>
      </w:r>
      <w:r>
        <w:tab/>
      </w:r>
      <w:r w:rsidR="00E7629E">
        <w:t>34</w:t>
      </w:r>
    </w:p>
    <w:p w14:paraId="19B7C05D" w14:textId="6013E8B2" w:rsidR="00D86314" w:rsidRDefault="00454152">
      <w:pPr>
        <w:pStyle w:val="Verzeichnis2"/>
      </w:pPr>
      <w:r>
        <w:rPr>
          <w:b/>
          <w:lang w:val="pt-BR"/>
        </w:rPr>
        <w:t>2.7</w:t>
      </w:r>
      <w:r w:rsidR="00D86314"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="00D86314" w:rsidRPr="00EE4353">
        <w:rPr>
          <w:b/>
          <w:lang w:val="pt-BR"/>
        </w:rPr>
        <w:t xml:space="preserve">Change </w:t>
      </w:r>
      <w:r>
        <w:rPr>
          <w:b/>
          <w:lang w:val="en-US"/>
        </w:rPr>
        <w:t>7</w:t>
      </w:r>
      <w:r w:rsidR="00D86314">
        <w:tab/>
      </w:r>
      <w:r w:rsidR="00E7629E">
        <w:t>3</w:t>
      </w:r>
      <w:r w:rsidR="00D86314">
        <w:fldChar w:fldCharType="begin"/>
      </w:r>
      <w:r w:rsidR="00D86314">
        <w:instrText xml:space="preserve"> PAGEREF _Toc140742503 \h </w:instrText>
      </w:r>
      <w:r w:rsidR="00D86314">
        <w:fldChar w:fldCharType="separate"/>
      </w:r>
      <w:r w:rsidR="00D86314">
        <w:t>9</w:t>
      </w:r>
      <w:r w:rsidR="00D86314">
        <w:fldChar w:fldCharType="end"/>
      </w:r>
    </w:p>
    <w:p w14:paraId="010C9321" w14:textId="2769B793" w:rsidR="00454152" w:rsidRDefault="00454152" w:rsidP="00454152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>8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8</w:t>
      </w:r>
      <w:r>
        <w:tab/>
      </w:r>
      <w:r w:rsidR="00E7629E">
        <w:t>40</w:t>
      </w:r>
    </w:p>
    <w:p w14:paraId="5A750D49" w14:textId="78530689" w:rsidR="00454152" w:rsidRDefault="00454152" w:rsidP="00454152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b/>
          <w:lang w:val="pt-BR"/>
        </w:rPr>
        <w:t>2.</w:t>
      </w:r>
      <w:r>
        <w:rPr>
          <w:b/>
          <w:lang w:val="pt-BR"/>
        </w:rPr>
        <w:t>9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b/>
          <w:lang w:val="pt-BR"/>
        </w:rPr>
        <w:t xml:space="preserve">Change </w:t>
      </w:r>
      <w:r>
        <w:rPr>
          <w:b/>
          <w:lang w:val="en-US"/>
        </w:rPr>
        <w:t>9</w:t>
      </w:r>
      <w:r>
        <w:tab/>
      </w:r>
      <w:r w:rsidR="00E7629E">
        <w:t>42</w:t>
      </w:r>
    </w:p>
    <w:p w14:paraId="608247E2" w14:textId="77777777" w:rsidR="00454152" w:rsidRDefault="00454152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</w:p>
    <w:p w14:paraId="395B820F" w14:textId="62D5A472" w:rsidR="00D86314" w:rsidRDefault="00D8631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EE435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rFonts w:cs="Arial"/>
          <w:b/>
        </w:rPr>
        <w:t>Branches executed</w:t>
      </w:r>
      <w:r>
        <w:tab/>
      </w:r>
      <w:r w:rsidR="00671A30">
        <w:t>50</w:t>
      </w:r>
    </w:p>
    <w:p w14:paraId="06993DDD" w14:textId="189DCB21" w:rsidR="00D86314" w:rsidRDefault="00D8631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EE435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_Toc140742505 \h </w:instrText>
      </w:r>
      <w:r>
        <w:fldChar w:fldCharType="separate"/>
      </w:r>
      <w:r w:rsidR="00671A30">
        <w:t>5</w:t>
      </w:r>
      <w:r>
        <w:t>1</w:t>
      </w:r>
      <w:r>
        <w:fldChar w:fldCharType="end"/>
      </w:r>
    </w:p>
    <w:p w14:paraId="3FE6F48B" w14:textId="59415E73" w:rsidR="00D86314" w:rsidRDefault="00D86314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eastAsia="en-GB"/>
        </w:rPr>
      </w:pPr>
      <w:r w:rsidRPr="00EE435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en-GB"/>
        </w:rPr>
        <w:tab/>
      </w:r>
      <w:r w:rsidRPr="00EE4353">
        <w:rPr>
          <w:rFonts w:cs="Arial"/>
          <w:b/>
        </w:rPr>
        <w:t>Mediatek MT68</w:t>
      </w:r>
      <w:r w:rsidR="00176F6E">
        <w:rPr>
          <w:rFonts w:cs="Arial"/>
          <w:b/>
        </w:rPr>
        <w:t>79</w:t>
      </w:r>
      <w:r>
        <w:tab/>
      </w:r>
      <w:r>
        <w:fldChar w:fldCharType="begin"/>
      </w:r>
      <w:r>
        <w:instrText xml:space="preserve"> PAGEREF _Toc140742506 \h </w:instrText>
      </w:r>
      <w:r>
        <w:fldChar w:fldCharType="separate"/>
      </w:r>
      <w:r w:rsidR="00671A30">
        <w:t>5</w:t>
      </w:r>
      <w:r>
        <w:t>1</w:t>
      </w:r>
      <w:r>
        <w:fldChar w:fldCharType="end"/>
      </w:r>
    </w:p>
    <w:p w14:paraId="1A404740" w14:textId="66F9D646" w:rsidR="00D86314" w:rsidRDefault="00D86314">
      <w:pPr>
        <w:pStyle w:val="Verzeichnis1"/>
        <w:rPr>
          <w:rFonts w:asciiTheme="minorHAnsi" w:eastAsiaTheme="minorEastAsia" w:hAnsiTheme="minorHAnsi" w:cstheme="minorBidi"/>
          <w:szCs w:val="22"/>
          <w:lang w:eastAsia="en-GB"/>
        </w:rPr>
      </w:pPr>
      <w:r w:rsidRPr="00EE435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eastAsia="en-GB"/>
        </w:rPr>
        <w:tab/>
      </w:r>
      <w:r w:rsidRPr="00EE435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_Toc140742507 \h </w:instrText>
      </w:r>
      <w:r>
        <w:fldChar w:fldCharType="separate"/>
      </w:r>
      <w:r w:rsidR="00671A30">
        <w:t>5</w:t>
      </w:r>
      <w:r>
        <w:t>1</w:t>
      </w:r>
      <w:r>
        <w:fldChar w:fldCharType="end"/>
      </w:r>
    </w:p>
    <w:p w14:paraId="325A0C2F" w14:textId="2EFA120E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berschrift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40742498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5A12FB4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283422">
        <w:t>8.2.3.11.1</w:t>
      </w:r>
      <w:r w:rsidR="00C60BD0">
        <w:t xml:space="preserve"> </w:t>
      </w:r>
      <w:r w:rsidRPr="00662A05">
        <w:rPr>
          <w:rFonts w:cs="Arial"/>
        </w:rPr>
        <w:t xml:space="preserve">which is part of the </w:t>
      </w:r>
      <w:r w:rsidR="00662A05" w:rsidRPr="00662A05">
        <w:rPr>
          <w:rFonts w:cs="Arial"/>
        </w:rPr>
        <w:t xml:space="preserve">5G </w:t>
      </w:r>
      <w:r w:rsidR="00283422">
        <w:rPr>
          <w:rFonts w:cs="Arial"/>
        </w:rPr>
        <w:t>ENDC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EC86F11" w14:textId="77777777" w:rsidR="00A43FC6" w:rsidRPr="00A43FC6" w:rsidRDefault="00007D89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proofErr w:type="spellStart"/>
      <w:r w:rsidR="00A43FC6" w:rsidRPr="00A43FC6">
        <w:rPr>
          <w:rFonts w:cs="Arial"/>
          <w:sz w:val="24"/>
          <w:lang w:eastAsia="ja-JP"/>
        </w:rPr>
        <w:t>Kalahasti</w:t>
      </w:r>
      <w:proofErr w:type="spellEnd"/>
      <w:r w:rsidR="00A43FC6" w:rsidRPr="00A43FC6">
        <w:rPr>
          <w:rFonts w:cs="Arial"/>
          <w:sz w:val="24"/>
          <w:lang w:eastAsia="ja-JP"/>
        </w:rPr>
        <w:t>, Narendra</w:t>
      </w:r>
    </w:p>
    <w:p w14:paraId="625825D9" w14:textId="1A59D650" w:rsidR="00007D89" w:rsidRPr="00662A05" w:rsidRDefault="00A43FC6" w:rsidP="00A43FC6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A43FC6">
        <w:rPr>
          <w:rFonts w:cs="Arial"/>
          <w:sz w:val="24"/>
          <w:lang w:eastAsia="ja-JP"/>
        </w:rPr>
        <w:tab/>
        <w:t>Narendra.Kalahasti@anritsu.com</w:t>
      </w:r>
    </w:p>
    <w:p w14:paraId="6AB0E7CC" w14:textId="2BDC9597" w:rsidR="00007D89" w:rsidRPr="00662A05" w:rsidRDefault="00007D89" w:rsidP="00007D89">
      <w:pPr>
        <w:pStyle w:val="berschrift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40742499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1912462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283422">
        <w:t>8.2.3.11.1</w:t>
      </w:r>
    </w:p>
    <w:p w14:paraId="763E129C" w14:textId="53F14F6F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2939DF" w:rsidRPr="002939DF">
        <w:rPr>
          <w:rFonts w:cs="Arial"/>
          <w:lang w:eastAsia="ja-JP"/>
        </w:rPr>
        <w:t>iwd-TTCN3-B2022-09_D23wk</w:t>
      </w:r>
      <w:r w:rsidR="00D47DD0">
        <w:rPr>
          <w:rFonts w:cs="Arial"/>
          <w:lang w:eastAsia="ja-JP"/>
        </w:rPr>
        <w:t>37</w:t>
      </w:r>
    </w:p>
    <w:p w14:paraId="5935975D" w14:textId="4219E72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0506D9" w:rsidRPr="000506D9">
        <w:rPr>
          <w:rFonts w:cs="Arial"/>
          <w:lang w:eastAsia="ja-JP"/>
        </w:rPr>
        <w:t>Anritsu Protocol Conformance Test System ME7834NR</w:t>
      </w:r>
    </w:p>
    <w:p w14:paraId="200AF2F0" w14:textId="1988248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proofErr w:type="spellStart"/>
      <w:r w:rsidR="00633439">
        <w:rPr>
          <w:rFonts w:cs="Arial"/>
          <w:b/>
          <w:lang w:eastAsia="ja-JP"/>
        </w:rPr>
        <w:t>Mediatek</w:t>
      </w:r>
      <w:proofErr w:type="spellEnd"/>
      <w:r w:rsidR="00633439">
        <w:rPr>
          <w:rFonts w:cs="Arial"/>
          <w:b/>
          <w:lang w:eastAsia="ja-JP"/>
        </w:rPr>
        <w:t xml:space="preserve"> MT68</w:t>
      </w:r>
      <w:r w:rsidR="00F70D24">
        <w:rPr>
          <w:rFonts w:cs="Arial"/>
          <w:b/>
          <w:lang w:eastAsia="ja-JP"/>
        </w:rPr>
        <w:t>79</w:t>
      </w:r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7F4ABBCF" w14:textId="14D7DDD5" w:rsidR="00BC25DD" w:rsidRDefault="00007D89" w:rsidP="00BC25DD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6" w:name="_Toc122434488"/>
      <w:bookmarkStart w:id="7" w:name="_Toc295288959"/>
      <w:bookmarkStart w:id="8" w:name="_Toc140742500"/>
      <w:r w:rsidRPr="00854C55">
        <w:rPr>
          <w:b/>
        </w:rPr>
        <w:t>Corrections require</w:t>
      </w:r>
      <w:bookmarkEnd w:id="6"/>
      <w:bookmarkEnd w:id="7"/>
      <w:r w:rsidR="00FC2058">
        <w:rPr>
          <w:b/>
        </w:rPr>
        <w:t>d</w:t>
      </w:r>
      <w:bookmarkEnd w:id="8"/>
    </w:p>
    <w:p w14:paraId="74064A2E" w14:textId="4CB92A96" w:rsidR="00574BDF" w:rsidRDefault="00574BDF" w:rsidP="00574BDF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9" w:name="_Toc140742501"/>
      <w:r>
        <w:rPr>
          <w:b/>
          <w:lang w:val="pt-BR"/>
        </w:rPr>
        <w:t xml:space="preserve">Change </w:t>
      </w:r>
      <w:r>
        <w:rPr>
          <w:b/>
          <w:lang w:val="en-US"/>
        </w:rPr>
        <w:t>1</w:t>
      </w:r>
      <w:bookmarkEnd w:id="9"/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574BDF" w14:paraId="5990D595" w14:textId="77777777" w:rsidTr="008B132B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8AABE" w14:textId="77777777" w:rsidR="00574BDF" w:rsidRDefault="00574BDF" w:rsidP="009F41A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0161" w14:textId="5FD03059" w:rsidR="00574BDF" w:rsidRPr="00DE6297" w:rsidRDefault="00DE6297" w:rsidP="009F41AD">
            <w:pPr>
              <w:spacing w:after="0"/>
              <w:rPr>
                <w:lang w:val="en-IN"/>
              </w:rPr>
            </w:pPr>
            <w:proofErr w:type="spellStart"/>
            <w:r w:rsidRPr="00DE6297">
              <w:rPr>
                <w:lang w:val="en-IN"/>
              </w:rPr>
              <w:t>f_EUTRA_SkipMeasGap</w:t>
            </w:r>
            <w:proofErr w:type="spellEnd"/>
            <w:r w:rsidR="001B4DAE">
              <w:t>()</w:t>
            </w:r>
          </w:p>
        </w:tc>
      </w:tr>
      <w:tr w:rsidR="00574BDF" w14:paraId="07E9C6B8" w14:textId="77777777" w:rsidTr="008B132B">
        <w:trPr>
          <w:trHeight w:val="684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E8BD3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6AD1" w14:textId="37AA5201" w:rsidR="00B71D89" w:rsidRPr="00AC5B2C" w:rsidRDefault="00483464" w:rsidP="00AC5B2C">
            <w:pPr>
              <w:rPr>
                <w:rFonts w:ascii="Arial" w:hAnsi="Arial" w:cs="Arial"/>
                <w:lang w:val="en-IN" w:eastAsia="zh-CN"/>
              </w:rPr>
            </w:pPr>
            <w:r w:rsidRPr="00AC5B2C">
              <w:rPr>
                <w:rFonts w:ascii="Arial" w:hAnsi="Arial" w:cs="Arial"/>
                <w:lang w:eastAsia="zh-CN"/>
              </w:rPr>
              <w:t>Current TTC</w:t>
            </w:r>
            <w:r w:rsidR="00B71D89" w:rsidRPr="00AC5B2C">
              <w:rPr>
                <w:rFonts w:ascii="Arial" w:hAnsi="Arial" w:cs="Arial"/>
                <w:lang w:eastAsia="zh-CN"/>
              </w:rPr>
              <w:t>N</w:t>
            </w:r>
            <w:r w:rsidRPr="00AC5B2C">
              <w:rPr>
                <w:rFonts w:ascii="Arial" w:hAnsi="Arial" w:cs="Arial"/>
                <w:lang w:eastAsia="zh-CN"/>
              </w:rPr>
              <w:t xml:space="preserve"> is </w:t>
            </w:r>
            <w:r w:rsidR="00B71D89" w:rsidRPr="00AC5B2C">
              <w:rPr>
                <w:rFonts w:ascii="Arial" w:hAnsi="Arial" w:cs="Arial"/>
                <w:lang w:eastAsia="zh-CN"/>
              </w:rPr>
              <w:t>n</w:t>
            </w:r>
            <w:r w:rsidRPr="00AC5B2C">
              <w:rPr>
                <w:rFonts w:ascii="Arial" w:hAnsi="Arial" w:cs="Arial"/>
                <w:lang w:eastAsia="zh-CN"/>
              </w:rPr>
              <w:t>ot implemented</w:t>
            </w:r>
            <w:r w:rsidR="00DE6297" w:rsidRPr="00AC5B2C">
              <w:rPr>
                <w:rFonts w:ascii="Arial" w:hAnsi="Arial" w:cs="Arial"/>
                <w:lang w:eastAsia="zh-CN"/>
              </w:rPr>
              <w:t xml:space="preserve"> to accommodate all</w:t>
            </w:r>
            <w:r w:rsidR="00AC5B2C">
              <w:rPr>
                <w:rFonts w:ascii="Arial" w:hAnsi="Arial" w:cs="Arial"/>
                <w:lang w:eastAsia="zh-CN"/>
              </w:rPr>
              <w:t xml:space="preserve"> </w:t>
            </w:r>
            <w:proofErr w:type="spellStart"/>
            <w:r w:rsidR="00AC5B2C">
              <w:rPr>
                <w:rFonts w:ascii="Arial" w:hAnsi="Arial" w:cs="Arial"/>
                <w:lang w:eastAsia="zh-CN"/>
              </w:rPr>
              <w:t>measurment</w:t>
            </w:r>
            <w:proofErr w:type="spellEnd"/>
            <w:r w:rsidR="00DE6297" w:rsidRPr="00AC5B2C">
              <w:rPr>
                <w:rFonts w:ascii="Arial" w:hAnsi="Arial" w:cs="Arial"/>
                <w:lang w:eastAsia="zh-CN"/>
              </w:rPr>
              <w:t xml:space="preserve"> gap patterns </w:t>
            </w:r>
          </w:p>
        </w:tc>
      </w:tr>
      <w:tr w:rsidR="00574BDF" w14:paraId="31F1DD6B" w14:textId="77777777" w:rsidTr="008B132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93ED0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AC771" w14:textId="1C335B67" w:rsidR="00F6639D" w:rsidRDefault="00AC5B2C" w:rsidP="00AC5B2C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Added changes below.</w:t>
            </w:r>
          </w:p>
        </w:tc>
      </w:tr>
      <w:tr w:rsidR="00574BDF" w14:paraId="26A5FBA5" w14:textId="77777777" w:rsidTr="008B132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82186" w14:textId="77777777" w:rsidR="00574BDF" w:rsidRDefault="00574BDF" w:rsidP="009F41A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EC33C" w14:textId="77777777" w:rsidR="00AC5B2C" w:rsidRPr="00AC5B2C" w:rsidRDefault="00AC5B2C" w:rsidP="00AC5B2C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AC5B2C">
              <w:rPr>
                <w:rFonts w:ascii="Arial" w:hAnsi="Arial" w:cs="Arial"/>
                <w:lang w:val="en-IN"/>
              </w:rPr>
              <w:t>EUTRA_Timing</w:t>
            </w:r>
            <w:proofErr w:type="spellEnd"/>
          </w:p>
          <w:p w14:paraId="66BAC860" w14:textId="4FD93FE8" w:rsidR="00574BDF" w:rsidRDefault="00574BDF" w:rsidP="009F41AD">
            <w:pPr>
              <w:spacing w:after="0"/>
              <w:rPr>
                <w:rFonts w:ascii="Arial" w:hAnsi="Arial" w:cs="Arial"/>
              </w:rPr>
            </w:pPr>
          </w:p>
        </w:tc>
      </w:tr>
      <w:tr w:rsidR="008B132B" w14:paraId="7A843EB9" w14:textId="77777777" w:rsidTr="008B132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F6B00BF" w14:textId="77777777" w:rsidR="008B132B" w:rsidRDefault="008B132B" w:rsidP="00C11158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708752E" w14:textId="77777777" w:rsidR="008B132B" w:rsidRPr="00A9307D" w:rsidRDefault="008B132B" w:rsidP="00C11158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736B1803" w14:textId="77777777" w:rsidR="00574BDF" w:rsidRDefault="00574BDF" w:rsidP="00574BDF"/>
    <w:p w14:paraId="6E850FCA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1F03375" w14:textId="77777777" w:rsidTr="009F41AD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D12E" w14:textId="77777777" w:rsidR="00AC5B2C" w:rsidRDefault="00AC5B2C" w:rsidP="00AC5B2C">
            <w:r>
              <w:t xml:space="preserve">function </w:t>
            </w:r>
            <w:proofErr w:type="spellStart"/>
            <w:r>
              <w:t>f_EUTRA_SkipMeasGap</w:t>
            </w:r>
            <w:proofErr w:type="spellEnd"/>
            <w:r>
              <w:t>(</w:t>
            </w:r>
            <w:proofErr w:type="spellStart"/>
            <w:r>
              <w:t>EUTRA_CellId_Type</w:t>
            </w:r>
            <w:proofErr w:type="spellEnd"/>
            <w:r>
              <w:t xml:space="preserve"> </w:t>
            </w:r>
            <w:proofErr w:type="spellStart"/>
            <w:r>
              <w:t>p_CellId</w:t>
            </w:r>
            <w:proofErr w:type="spellEnd"/>
            <w:r>
              <w:t>,</w:t>
            </w:r>
          </w:p>
          <w:p w14:paraId="3E35955F" w14:textId="77777777" w:rsidR="00AC5B2C" w:rsidRDefault="00AC5B2C" w:rsidP="00AC5B2C">
            <w:r>
              <w:t xml:space="preserve">                              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p_SubFrameTiming</w:t>
            </w:r>
            <w:proofErr w:type="spellEnd"/>
            <w:r>
              <w:t xml:space="preserve">) runs on EUTRA_PTC return </w:t>
            </w:r>
            <w:proofErr w:type="spellStart"/>
            <w:r>
              <w:t>SubFrameTiming_Type</w:t>
            </w:r>
            <w:proofErr w:type="spellEnd"/>
          </w:p>
          <w:p w14:paraId="28B0382D" w14:textId="77777777" w:rsidR="00AC5B2C" w:rsidRDefault="00AC5B2C" w:rsidP="00AC5B2C">
            <w:r>
              <w:t xml:space="preserve">  { /* calculation of </w:t>
            </w:r>
            <w:proofErr w:type="spellStart"/>
            <w:r>
              <w:t>measurment</w:t>
            </w:r>
            <w:proofErr w:type="spellEnd"/>
            <w:r>
              <w:t xml:space="preserve"> gap </w:t>
            </w:r>
            <w:proofErr w:type="spellStart"/>
            <w:r>
              <w:t>acc</w:t>
            </w:r>
            <w:proofErr w:type="spellEnd"/>
            <w:r>
              <w:t xml:space="preserve"> to 36.331 cl. 5.5.2.9 depending on configuration as defined in 36.133 Table 8.1.2.1-1 */</w:t>
            </w:r>
          </w:p>
          <w:p w14:paraId="0B67E7F3" w14:textId="77777777" w:rsidR="00AC5B2C" w:rsidRDefault="00AC5B2C" w:rsidP="00AC5B2C">
            <w:r>
              <w:t xml:space="preserve">    var </w:t>
            </w:r>
            <w:proofErr w:type="spellStart"/>
            <w:r>
              <w:t>MeasGapCtrl_Type</w:t>
            </w:r>
            <w:proofErr w:type="spellEnd"/>
            <w:r>
              <w:t xml:space="preserve"> </w:t>
            </w:r>
            <w:proofErr w:type="spellStart"/>
            <w:r>
              <w:t>v_MeasGapCtrl</w:t>
            </w:r>
            <w:proofErr w:type="spellEnd"/>
            <w:r>
              <w:t xml:space="preserve"> := </w:t>
            </w:r>
            <w:proofErr w:type="spellStart"/>
            <w:r>
              <w:t>f_EUTRA_CellInfo_GetMeasGapCtrl</w:t>
            </w:r>
            <w:proofErr w:type="spellEnd"/>
            <w:r>
              <w:t>(</w:t>
            </w:r>
            <w:proofErr w:type="spellStart"/>
            <w:r>
              <w:t>p_CellId</w:t>
            </w:r>
            <w:proofErr w:type="spellEnd"/>
            <w:r>
              <w:t>);</w:t>
            </w:r>
          </w:p>
          <w:p w14:paraId="2C3A0156" w14:textId="77777777" w:rsidR="00AC5B2C" w:rsidRDefault="00AC5B2C" w:rsidP="00AC5B2C">
            <w:r>
              <w:t xml:space="preserve">    var </w:t>
            </w:r>
            <w:proofErr w:type="spellStart"/>
            <w:r>
              <w:t>SubFrameTiming_Type</w:t>
            </w:r>
            <w:proofErr w:type="spellEnd"/>
            <w:r>
              <w:t xml:space="preserve"> </w:t>
            </w:r>
            <w:proofErr w:type="spellStart"/>
            <w:r>
              <w:t>v_SubFrameTiming</w:t>
            </w:r>
            <w:proofErr w:type="spellEnd"/>
            <w:r>
              <w:t xml:space="preserve"> := </w:t>
            </w:r>
            <w:proofErr w:type="spellStart"/>
            <w:r>
              <w:t>p_SubFrameTiming</w:t>
            </w:r>
            <w:proofErr w:type="spellEnd"/>
            <w:r>
              <w:t>;       // =&gt; per default the timing is not changed</w:t>
            </w:r>
          </w:p>
          <w:p w14:paraId="48521297" w14:textId="77777777" w:rsidR="00AC5B2C" w:rsidRDefault="00AC5B2C" w:rsidP="00AC5B2C">
            <w:r>
              <w:t xml:space="preserve">    var </w:t>
            </w:r>
            <w:proofErr w:type="spellStart"/>
            <w:r>
              <w:t>MeasGapConfig.setup.gapOffset</w:t>
            </w:r>
            <w:proofErr w:type="spellEnd"/>
            <w:r>
              <w:t xml:space="preserve"> </w:t>
            </w:r>
            <w:proofErr w:type="spellStart"/>
            <w:r>
              <w:t>v_MeasGapOffset</w:t>
            </w:r>
            <w:proofErr w:type="spellEnd"/>
            <w:r>
              <w:t>;</w:t>
            </w:r>
          </w:p>
          <w:p w14:paraId="0F9FF63D" w14:textId="77777777" w:rsidR="00AC5B2C" w:rsidRDefault="00AC5B2C" w:rsidP="00AC5B2C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v_GapSfnPeriod</w:t>
            </w:r>
            <w:proofErr w:type="spellEnd"/>
            <w:r>
              <w:t>;</w:t>
            </w:r>
          </w:p>
          <w:p w14:paraId="06B62B4D" w14:textId="77777777" w:rsidR="00AC5B2C" w:rsidRDefault="00AC5B2C" w:rsidP="00AC5B2C">
            <w:r>
              <w:lastRenderedPageBreak/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v_GapOffset</w:t>
            </w:r>
            <w:proofErr w:type="spellEnd"/>
            <w:r>
              <w:t>;</w:t>
            </w:r>
          </w:p>
          <w:p w14:paraId="15A7D1BD" w14:textId="77777777" w:rsidR="00AC5B2C" w:rsidRDefault="00AC5B2C" w:rsidP="00AC5B2C">
            <w:r>
              <w:t xml:space="preserve">    var </w:t>
            </w:r>
            <w:proofErr w:type="spellStart"/>
            <w:r>
              <w:t>UInt_Type</w:t>
            </w:r>
            <w:proofErr w:type="spellEnd"/>
            <w:r>
              <w:t xml:space="preserve"> </w:t>
            </w:r>
            <w:proofErr w:type="spellStart"/>
            <w:r>
              <w:t>v_SfnBase</w:t>
            </w:r>
            <w:proofErr w:type="spellEnd"/>
            <w:r>
              <w:t>;</w:t>
            </w:r>
          </w:p>
          <w:p w14:paraId="6225EBF1" w14:textId="77777777" w:rsidR="00AC5B2C" w:rsidRPr="00A9767A" w:rsidRDefault="00AC5B2C" w:rsidP="00AC5B2C">
            <w:pPr>
              <w:rPr>
                <w:lang w:val="nl-NL"/>
              </w:rPr>
            </w:pPr>
            <w:r>
              <w:t xml:space="preserve">    </w:t>
            </w:r>
            <w:r w:rsidRPr="00A9767A">
              <w:rPr>
                <w:lang w:val="nl-NL"/>
              </w:rPr>
              <w:t xml:space="preserve">var </w:t>
            </w:r>
            <w:proofErr w:type="spellStart"/>
            <w:r w:rsidRPr="00A9767A">
              <w:rPr>
                <w:lang w:val="nl-NL"/>
              </w:rPr>
              <w:t>UInt_Type</w:t>
            </w:r>
            <w:proofErr w:type="spellEnd"/>
            <w:r w:rsidRPr="00A9767A">
              <w:rPr>
                <w:lang w:val="nl-NL"/>
              </w:rPr>
              <w:t xml:space="preserve"> </w:t>
            </w:r>
            <w:proofErr w:type="spellStart"/>
            <w:r w:rsidRPr="00A9767A">
              <w:rPr>
                <w:lang w:val="nl-NL"/>
              </w:rPr>
              <w:t>v_GapStart</w:t>
            </w:r>
            <w:proofErr w:type="spellEnd"/>
            <w:r w:rsidRPr="00A9767A">
              <w:rPr>
                <w:lang w:val="nl-NL"/>
              </w:rPr>
              <w:t>;</w:t>
            </w:r>
          </w:p>
          <w:p w14:paraId="63D963CD" w14:textId="77777777" w:rsidR="00AC5B2C" w:rsidRPr="00A9767A" w:rsidRDefault="00AC5B2C" w:rsidP="00AC5B2C">
            <w:pPr>
              <w:rPr>
                <w:lang w:val="nl-NL"/>
              </w:rPr>
            </w:pPr>
            <w:r w:rsidRPr="00A9767A">
              <w:rPr>
                <w:lang w:val="nl-NL"/>
              </w:rPr>
              <w:t xml:space="preserve">    var </w:t>
            </w:r>
            <w:proofErr w:type="spellStart"/>
            <w:r w:rsidRPr="00A9767A">
              <w:rPr>
                <w:lang w:val="nl-NL"/>
              </w:rPr>
              <w:t>UInt_Type</w:t>
            </w:r>
            <w:proofErr w:type="spellEnd"/>
            <w:r w:rsidRPr="00A9767A">
              <w:rPr>
                <w:lang w:val="nl-NL"/>
              </w:rPr>
              <w:t xml:space="preserve"> </w:t>
            </w:r>
            <w:proofErr w:type="spellStart"/>
            <w:r w:rsidRPr="00A9767A">
              <w:rPr>
                <w:lang w:val="nl-NL"/>
              </w:rPr>
              <w:t>v_GapEnd</w:t>
            </w:r>
            <w:proofErr w:type="spellEnd"/>
            <w:r w:rsidRPr="00A9767A">
              <w:rPr>
                <w:lang w:val="nl-NL"/>
              </w:rPr>
              <w:t>;</w:t>
            </w:r>
          </w:p>
          <w:p w14:paraId="25D694DA" w14:textId="77777777" w:rsidR="00AC5B2C" w:rsidRPr="00A9767A" w:rsidRDefault="00AC5B2C" w:rsidP="00AC5B2C">
            <w:pPr>
              <w:rPr>
                <w:lang w:val="nl-NL"/>
              </w:rPr>
            </w:pPr>
            <w:r w:rsidRPr="00A9767A">
              <w:rPr>
                <w:lang w:val="nl-NL"/>
              </w:rPr>
              <w:t xml:space="preserve">    var </w:t>
            </w:r>
            <w:proofErr w:type="spellStart"/>
            <w:r w:rsidRPr="00A9767A">
              <w:rPr>
                <w:lang w:val="nl-NL"/>
              </w:rPr>
              <w:t>UInt_Type</w:t>
            </w:r>
            <w:proofErr w:type="spellEnd"/>
            <w:r w:rsidRPr="00A9767A">
              <w:rPr>
                <w:lang w:val="nl-NL"/>
              </w:rPr>
              <w:t xml:space="preserve"> </w:t>
            </w:r>
            <w:proofErr w:type="spellStart"/>
            <w:r w:rsidRPr="00A9767A">
              <w:rPr>
                <w:lang w:val="nl-NL"/>
              </w:rPr>
              <w:t>v_SFN</w:t>
            </w:r>
            <w:proofErr w:type="spellEnd"/>
            <w:r w:rsidRPr="00A9767A">
              <w:rPr>
                <w:lang w:val="nl-NL"/>
              </w:rPr>
              <w:t>;</w:t>
            </w:r>
          </w:p>
          <w:p w14:paraId="34193FD2" w14:textId="77777777" w:rsidR="00AC5B2C" w:rsidRPr="00A9767A" w:rsidRDefault="00AC5B2C" w:rsidP="00AC5B2C">
            <w:pPr>
              <w:rPr>
                <w:lang w:val="fr-FR"/>
              </w:rPr>
            </w:pPr>
            <w:r w:rsidRPr="00A9767A">
              <w:rPr>
                <w:lang w:val="nl-NL"/>
              </w:rPr>
              <w:t xml:space="preserve">    </w:t>
            </w:r>
            <w:r w:rsidRPr="00A9767A">
              <w:rPr>
                <w:lang w:val="fr-FR"/>
              </w:rPr>
              <w:t xml:space="preserve">var </w:t>
            </w:r>
            <w:proofErr w:type="spellStart"/>
            <w:r w:rsidRPr="00A9767A">
              <w:rPr>
                <w:lang w:val="fr-FR"/>
              </w:rPr>
              <w:t>UInt_Type</w:t>
            </w:r>
            <w:proofErr w:type="spellEnd"/>
            <w:r w:rsidRPr="00A9767A">
              <w:rPr>
                <w:lang w:val="fr-FR"/>
              </w:rPr>
              <w:t xml:space="preserve"> </w:t>
            </w:r>
            <w:proofErr w:type="spellStart"/>
            <w:r w:rsidRPr="00A9767A">
              <w:rPr>
                <w:lang w:val="fr-FR"/>
              </w:rPr>
              <w:t>v_Subframes</w:t>
            </w:r>
            <w:proofErr w:type="spellEnd"/>
            <w:r w:rsidRPr="00A9767A">
              <w:rPr>
                <w:lang w:val="fr-FR"/>
              </w:rPr>
              <w:t>;</w:t>
            </w:r>
          </w:p>
          <w:p w14:paraId="47B21FD9" w14:textId="77777777" w:rsidR="00AC5B2C" w:rsidRPr="00A9767A" w:rsidRDefault="00AC5B2C" w:rsidP="00AC5B2C">
            <w:pPr>
              <w:rPr>
                <w:lang w:val="fr-FR"/>
              </w:rPr>
            </w:pPr>
          </w:p>
          <w:p w14:paraId="177CA964" w14:textId="77777777" w:rsidR="00AC5B2C" w:rsidRPr="00A9767A" w:rsidRDefault="00AC5B2C" w:rsidP="00AC5B2C">
            <w:pPr>
              <w:rPr>
                <w:lang w:val="fr-FR"/>
              </w:rPr>
            </w:pPr>
            <w:r w:rsidRPr="00A9767A">
              <w:rPr>
                <w:lang w:val="fr-FR"/>
              </w:rPr>
              <w:t xml:space="preserve">    if (</w:t>
            </w:r>
            <w:proofErr w:type="spellStart"/>
            <w:r w:rsidRPr="00A9767A">
              <w:rPr>
                <w:lang w:val="fr-FR"/>
              </w:rPr>
              <w:t>ischosen</w:t>
            </w:r>
            <w:proofErr w:type="spellEnd"/>
            <w:r w:rsidRPr="00A9767A">
              <w:rPr>
                <w:lang w:val="fr-FR"/>
              </w:rPr>
              <w:t>(v_MeasGapCtrl.Config.R8andLater.measGapConfig.setup)) {   // @sic R5w190112 sic@ */</w:t>
            </w:r>
          </w:p>
          <w:p w14:paraId="247B27D6" w14:textId="77777777" w:rsidR="00AC5B2C" w:rsidRPr="00A9767A" w:rsidRDefault="00AC5B2C" w:rsidP="00AC5B2C">
            <w:pPr>
              <w:rPr>
                <w:lang w:val="fr-FR"/>
              </w:rPr>
            </w:pPr>
            <w:r w:rsidRPr="00A9767A">
              <w:rPr>
                <w:lang w:val="fr-FR"/>
              </w:rPr>
              <w:t xml:space="preserve">      </w:t>
            </w:r>
            <w:proofErr w:type="spellStart"/>
            <w:r w:rsidRPr="00A9767A">
              <w:rPr>
                <w:lang w:val="fr-FR"/>
              </w:rPr>
              <w:t>v_MeasGapOffset</w:t>
            </w:r>
            <w:proofErr w:type="spellEnd"/>
            <w:r w:rsidRPr="00A9767A">
              <w:rPr>
                <w:lang w:val="fr-FR"/>
              </w:rPr>
              <w:t xml:space="preserve"> := v_MeasGapCtrl.Config.R8andLater.measGapConfig.setup.gapOffset;</w:t>
            </w:r>
          </w:p>
          <w:p w14:paraId="23B413A9" w14:textId="77777777" w:rsidR="00AC5B2C" w:rsidRDefault="00AC5B2C" w:rsidP="00AC5B2C">
            <w:r w:rsidRPr="00A9767A">
              <w:rPr>
                <w:lang w:val="fr-FR"/>
              </w:rPr>
              <w:t xml:space="preserve">      </w:t>
            </w:r>
            <w:r>
              <w:t>if (match(true, v_MeasGapCtrl.Config.R8andLater.mgta)) {</w:t>
            </w:r>
          </w:p>
          <w:p w14:paraId="4E6308D8" w14:textId="77777777" w:rsidR="00AC5B2C" w:rsidRDefault="00AC5B2C" w:rsidP="00AC5B2C">
            <w:r>
              <w:t xml:space="preserve">        </w:t>
            </w:r>
            <w:proofErr w:type="spellStart"/>
            <w:r>
              <w:t>FatalError</w:t>
            </w:r>
            <w:proofErr w:type="spellEnd"/>
            <w:r>
              <w:t>(__FILE__, __LINE__, "</w:t>
            </w:r>
            <w:proofErr w:type="spellStart"/>
            <w:r>
              <w:t>f_EUTRA_SkipMeasGap</w:t>
            </w:r>
            <w:proofErr w:type="spellEnd"/>
            <w:r>
              <w:t>: Measurement gap timing advance not supported for scheduled transmissions");</w:t>
            </w:r>
          </w:p>
          <w:p w14:paraId="48572720" w14:textId="77777777" w:rsidR="00AC5B2C" w:rsidRDefault="00AC5B2C" w:rsidP="00AC5B2C">
            <w:r>
              <w:t xml:space="preserve">      }</w:t>
            </w:r>
          </w:p>
          <w:p w14:paraId="5284DC9A" w14:textId="77777777" w:rsidR="00AC5B2C" w:rsidRDefault="00AC5B2C" w:rsidP="00AC5B2C">
            <w:r>
              <w:t xml:space="preserve">    } else {</w:t>
            </w:r>
          </w:p>
          <w:p w14:paraId="4E0FE1F3" w14:textId="77777777" w:rsidR="00AC5B2C" w:rsidRDefault="00AC5B2C" w:rsidP="00AC5B2C">
            <w:r>
              <w:t xml:space="preserve">      </w:t>
            </w:r>
            <w:proofErr w:type="spellStart"/>
            <w:r>
              <w:t>FatalError</w:t>
            </w:r>
            <w:proofErr w:type="spellEnd"/>
            <w:r>
              <w:t>(__FILE__, __LINE__, "Unknown configuration");</w:t>
            </w:r>
          </w:p>
          <w:p w14:paraId="525C1798" w14:textId="77777777" w:rsidR="00AC5B2C" w:rsidRDefault="00AC5B2C" w:rsidP="00AC5B2C">
            <w:r>
              <w:t xml:space="preserve">    }</w:t>
            </w:r>
          </w:p>
          <w:p w14:paraId="320206C6" w14:textId="77777777" w:rsidR="00AC5B2C" w:rsidRDefault="00AC5B2C" w:rsidP="00AC5B2C"/>
          <w:p w14:paraId="12CAAAA1" w14:textId="77777777" w:rsidR="00AC5B2C" w:rsidRDefault="00AC5B2C" w:rsidP="00AC5B2C">
            <w:r>
              <w:t xml:space="preserve">    if (</w:t>
            </w:r>
            <w:proofErr w:type="spellStart"/>
            <w:r>
              <w:t>isbound</w:t>
            </w:r>
            <w:proofErr w:type="spellEnd"/>
            <w:r>
              <w:t>(</w:t>
            </w:r>
            <w:proofErr w:type="spellStart"/>
            <w:r>
              <w:t>v_MeasGapOffset</w:t>
            </w:r>
            <w:proofErr w:type="spellEnd"/>
            <w:r>
              <w:t>)) {</w:t>
            </w:r>
          </w:p>
          <w:p w14:paraId="0400AE05" w14:textId="77777777" w:rsidR="00AC5B2C" w:rsidRDefault="00AC5B2C" w:rsidP="00AC5B2C">
            <w:r>
              <w:t xml:space="preserve">      if (</w:t>
            </w:r>
            <w:proofErr w:type="spellStart"/>
            <w:r>
              <w:t>ischosen</w:t>
            </w:r>
            <w:proofErr w:type="spellEnd"/>
            <w:r>
              <w:t>(v_MeasGapOffset.gp0)) {</w:t>
            </w:r>
          </w:p>
          <w:p w14:paraId="2920ACE4" w14:textId="77777777" w:rsidR="00AC5B2C" w:rsidRDefault="00AC5B2C" w:rsidP="00AC5B2C">
            <w:r>
              <w:t xml:space="preserve">        </w:t>
            </w:r>
            <w:proofErr w:type="spellStart"/>
            <w:r>
              <w:t>v_GapSfnPeriod</w:t>
            </w:r>
            <w:proofErr w:type="spellEnd"/>
            <w:r>
              <w:t xml:space="preserve"> := 4;</w:t>
            </w:r>
          </w:p>
          <w:p w14:paraId="65956DB5" w14:textId="77777777" w:rsidR="00AC5B2C" w:rsidRDefault="00AC5B2C" w:rsidP="00AC5B2C">
            <w:r>
              <w:t xml:space="preserve">        </w:t>
            </w:r>
            <w:proofErr w:type="spellStart"/>
            <w:r>
              <w:t>v_GapOffset</w:t>
            </w:r>
            <w:proofErr w:type="spellEnd"/>
            <w:r>
              <w:t xml:space="preserve"> := v_MeasGapOffset.gp0;</w:t>
            </w:r>
          </w:p>
          <w:p w14:paraId="309EB283" w14:textId="77777777" w:rsidR="00AC5B2C" w:rsidRDefault="00AC5B2C" w:rsidP="00AC5B2C">
            <w:r>
              <w:t xml:space="preserve">      }</w:t>
            </w:r>
          </w:p>
          <w:p w14:paraId="53332BCC" w14:textId="77777777" w:rsidR="00AC5B2C" w:rsidRDefault="00AC5B2C" w:rsidP="00AC5B2C">
            <w:r>
              <w:t xml:space="preserve">      else if (</w:t>
            </w:r>
            <w:proofErr w:type="spellStart"/>
            <w:r>
              <w:t>ischosen</w:t>
            </w:r>
            <w:proofErr w:type="spellEnd"/>
            <w:r>
              <w:t>(v_MeasGapOffset.gp1)) {</w:t>
            </w:r>
          </w:p>
          <w:p w14:paraId="6D2413A3" w14:textId="77777777" w:rsidR="00AC5B2C" w:rsidRDefault="00AC5B2C" w:rsidP="00AC5B2C">
            <w:r>
              <w:t xml:space="preserve">        </w:t>
            </w:r>
            <w:proofErr w:type="spellStart"/>
            <w:r>
              <w:t>v_GapSfnPeriod</w:t>
            </w:r>
            <w:proofErr w:type="spellEnd"/>
            <w:r>
              <w:t xml:space="preserve"> := 8;</w:t>
            </w:r>
          </w:p>
          <w:p w14:paraId="1C124EF3" w14:textId="77777777" w:rsidR="00AC5B2C" w:rsidRDefault="00AC5B2C" w:rsidP="00AC5B2C">
            <w:r>
              <w:t xml:space="preserve">        </w:t>
            </w:r>
            <w:proofErr w:type="spellStart"/>
            <w:r>
              <w:t>v_GapOffset</w:t>
            </w:r>
            <w:proofErr w:type="spellEnd"/>
            <w:r>
              <w:t xml:space="preserve"> := v_MeasGapOffset.gp1;</w:t>
            </w:r>
          </w:p>
          <w:p w14:paraId="548BF73C" w14:textId="3AE0CD13" w:rsidR="00AC5B2C" w:rsidRDefault="00AC5B2C" w:rsidP="00AC5B2C">
            <w:r>
              <w:t xml:space="preserve">      }</w:t>
            </w:r>
          </w:p>
          <w:p w14:paraId="18989782" w14:textId="77777777" w:rsidR="00AC5B2C" w:rsidRDefault="00AC5B2C" w:rsidP="00AC5B2C">
            <w:r>
              <w:t xml:space="preserve">      else {</w:t>
            </w:r>
          </w:p>
          <w:p w14:paraId="30F9207B" w14:textId="77777777" w:rsidR="00AC5B2C" w:rsidRDefault="00AC5B2C" w:rsidP="00AC5B2C">
            <w:r>
              <w:t xml:space="preserve">        </w:t>
            </w:r>
            <w:proofErr w:type="spellStart"/>
            <w:r>
              <w:t>FatalError</w:t>
            </w:r>
            <w:proofErr w:type="spellEnd"/>
            <w:r>
              <w:t>(__FILE__, __LINE__, "</w:t>
            </w:r>
            <w:proofErr w:type="spellStart"/>
            <w:r>
              <w:t>f_EUTRA_SkipMeasGap</w:t>
            </w:r>
            <w:proofErr w:type="spellEnd"/>
            <w:r>
              <w:t xml:space="preserve">: unknown </w:t>
            </w:r>
            <w:proofErr w:type="spellStart"/>
            <w:r>
              <w:t>MeasGap</w:t>
            </w:r>
            <w:proofErr w:type="spellEnd"/>
            <w:r>
              <w:t xml:space="preserve"> configuration");</w:t>
            </w:r>
          </w:p>
          <w:p w14:paraId="605FE8BF" w14:textId="77777777" w:rsidR="00AC5B2C" w:rsidRDefault="00AC5B2C" w:rsidP="00AC5B2C">
            <w:r>
              <w:t xml:space="preserve">      }</w:t>
            </w:r>
          </w:p>
          <w:p w14:paraId="5A70CDF6" w14:textId="77777777" w:rsidR="00AC5B2C" w:rsidRDefault="00AC5B2C" w:rsidP="00AC5B2C">
            <w:r>
              <w:t xml:space="preserve">      </w:t>
            </w:r>
          </w:p>
          <w:p w14:paraId="349A49C2" w14:textId="77777777" w:rsidR="00AC5B2C" w:rsidRDefault="00AC5B2C" w:rsidP="00AC5B2C">
            <w:r>
              <w:t xml:space="preserve">      </w:t>
            </w:r>
            <w:proofErr w:type="spellStart"/>
            <w:r>
              <w:t>v_SFN</w:t>
            </w:r>
            <w:proofErr w:type="spellEnd"/>
            <w:r>
              <w:t xml:space="preserve"> := </w:t>
            </w:r>
            <w:proofErr w:type="spellStart"/>
            <w:r>
              <w:t>p_SubFrameTiming.SFN.Number</w:t>
            </w:r>
            <w:proofErr w:type="spellEnd"/>
            <w:r>
              <w:t>;</w:t>
            </w:r>
          </w:p>
          <w:p w14:paraId="1E0C66D4" w14:textId="77777777" w:rsidR="00AC5B2C" w:rsidRDefault="00AC5B2C" w:rsidP="00AC5B2C">
            <w:r>
              <w:t xml:space="preserve">      </w:t>
            </w:r>
            <w:proofErr w:type="spellStart"/>
            <w:r>
              <w:t>v_Subframes</w:t>
            </w:r>
            <w:proofErr w:type="spellEnd"/>
            <w:r>
              <w:t xml:space="preserve"> := (</w:t>
            </w:r>
            <w:proofErr w:type="spellStart"/>
            <w:r>
              <w:t>v_SFN</w:t>
            </w:r>
            <w:proofErr w:type="spellEnd"/>
            <w:r>
              <w:t xml:space="preserve"> * 10) + </w:t>
            </w:r>
            <w:proofErr w:type="spellStart"/>
            <w:r>
              <w:t>p_SubFrameTiming.Subframe.Number</w:t>
            </w:r>
            <w:proofErr w:type="spellEnd"/>
            <w:r>
              <w:t>;</w:t>
            </w:r>
          </w:p>
          <w:p w14:paraId="5CD19434" w14:textId="77777777" w:rsidR="00AC5B2C" w:rsidRDefault="00AC5B2C" w:rsidP="00AC5B2C">
            <w:r>
              <w:t xml:space="preserve">      </w:t>
            </w:r>
            <w:proofErr w:type="spellStart"/>
            <w:r>
              <w:t>v_SfnBase</w:t>
            </w:r>
            <w:proofErr w:type="spellEnd"/>
            <w:r>
              <w:t xml:space="preserve"> := (</w:t>
            </w:r>
            <w:proofErr w:type="spellStart"/>
            <w:r>
              <w:t>v_SFN</w:t>
            </w:r>
            <w:proofErr w:type="spellEnd"/>
            <w:r>
              <w:t xml:space="preserve"> / </w:t>
            </w:r>
            <w:proofErr w:type="spellStart"/>
            <w:r>
              <w:t>v_GapSfnPeriod</w:t>
            </w:r>
            <w:proofErr w:type="spellEnd"/>
            <w:r>
              <w:t xml:space="preserve">) * </w:t>
            </w:r>
            <w:proofErr w:type="spellStart"/>
            <w:r>
              <w:t>v_GapSfnPeriod</w:t>
            </w:r>
            <w:proofErr w:type="spellEnd"/>
            <w:r>
              <w:t xml:space="preserve">;   // SFN rounded down to the next multiple of </w:t>
            </w:r>
            <w:proofErr w:type="spellStart"/>
            <w:r>
              <w:t>v_GapSfnPeriod</w:t>
            </w:r>
            <w:proofErr w:type="spellEnd"/>
          </w:p>
          <w:p w14:paraId="6F2F69C7" w14:textId="77777777" w:rsidR="00AC5B2C" w:rsidRDefault="00AC5B2C" w:rsidP="00AC5B2C">
            <w:r>
              <w:t xml:space="preserve">      </w:t>
            </w:r>
            <w:proofErr w:type="spellStart"/>
            <w:r>
              <w:t>v_GapStart</w:t>
            </w:r>
            <w:proofErr w:type="spellEnd"/>
            <w:r>
              <w:t xml:space="preserve"> := (</w:t>
            </w:r>
            <w:proofErr w:type="spellStart"/>
            <w:r>
              <w:t>v_SfnBase</w:t>
            </w:r>
            <w:proofErr w:type="spellEnd"/>
            <w:r>
              <w:t xml:space="preserve"> * 10) + </w:t>
            </w:r>
            <w:proofErr w:type="spellStart"/>
            <w:r>
              <w:t>v_GapOffset</w:t>
            </w:r>
            <w:proofErr w:type="spellEnd"/>
            <w:r>
              <w:t>;             // start of the next gap in subframes</w:t>
            </w:r>
          </w:p>
          <w:p w14:paraId="08F9DDCC" w14:textId="77777777" w:rsidR="00AC5B2C" w:rsidRDefault="00AC5B2C" w:rsidP="00AC5B2C">
            <w:r>
              <w:lastRenderedPageBreak/>
              <w:t xml:space="preserve">      </w:t>
            </w:r>
            <w:proofErr w:type="spellStart"/>
            <w:r>
              <w:t>v_GapEnd</w:t>
            </w:r>
            <w:proofErr w:type="spellEnd"/>
            <w:r>
              <w:t xml:space="preserve"> := </w:t>
            </w:r>
            <w:proofErr w:type="spellStart"/>
            <w:r>
              <w:t>v_GapStart</w:t>
            </w:r>
            <w:proofErr w:type="spellEnd"/>
            <w:r>
              <w:t xml:space="preserve"> + 6;                               // end of the next gap in subframes (acc. 36.133 Table 8.1.2.1-1 </w:t>
            </w:r>
            <w:proofErr w:type="spellStart"/>
            <w:r>
              <w:t>MeasurementGapLength</w:t>
            </w:r>
            <w:proofErr w:type="spellEnd"/>
            <w:r>
              <w:t xml:space="preserve"> is 6ms for both configurations)</w:t>
            </w:r>
          </w:p>
          <w:p w14:paraId="74BEA12A" w14:textId="77777777" w:rsidR="00AC5B2C" w:rsidRDefault="00AC5B2C" w:rsidP="00AC5B2C">
            <w:r>
              <w:t xml:space="preserve">      if ((</w:t>
            </w:r>
            <w:proofErr w:type="spellStart"/>
            <w:r>
              <w:t>v_GapStart</w:t>
            </w:r>
            <w:proofErr w:type="spellEnd"/>
            <w:r>
              <w:t xml:space="preserve"> &lt;= </w:t>
            </w:r>
            <w:proofErr w:type="spellStart"/>
            <w:r>
              <w:t>v_Subframes</w:t>
            </w:r>
            <w:proofErr w:type="spellEnd"/>
            <w:r>
              <w:t>) and (</w:t>
            </w:r>
            <w:proofErr w:type="spellStart"/>
            <w:r>
              <w:t>v_Subframes</w:t>
            </w:r>
            <w:proofErr w:type="spellEnd"/>
            <w:r>
              <w:t xml:space="preserve"> &lt; </w:t>
            </w:r>
            <w:proofErr w:type="spellStart"/>
            <w:r>
              <w:t>v_GapEnd</w:t>
            </w:r>
            <w:proofErr w:type="spellEnd"/>
            <w:r>
              <w:t>)) {</w:t>
            </w:r>
          </w:p>
          <w:p w14:paraId="5039C217" w14:textId="77777777" w:rsidR="00AC5B2C" w:rsidRDefault="00AC5B2C" w:rsidP="00AC5B2C">
            <w:r>
              <w:t xml:space="preserve">        </w:t>
            </w:r>
            <w:proofErr w:type="spellStart"/>
            <w:r>
              <w:t>v_SFN</w:t>
            </w:r>
            <w:proofErr w:type="spellEnd"/>
            <w:r>
              <w:t xml:space="preserve"> := (</w:t>
            </w:r>
            <w:proofErr w:type="spellStart"/>
            <w:r>
              <w:t>v_SFN</w:t>
            </w:r>
            <w:proofErr w:type="spellEnd"/>
            <w:r>
              <w:t xml:space="preserve"> + 1);  // @sic R5w160204r1 sic@</w:t>
            </w:r>
          </w:p>
          <w:p w14:paraId="52D7D3AE" w14:textId="77777777" w:rsidR="00AC5B2C" w:rsidRDefault="00AC5B2C" w:rsidP="00AC5B2C">
            <w:r>
              <w:t xml:space="preserve">        </w:t>
            </w:r>
            <w:proofErr w:type="spellStart"/>
            <w:r>
              <w:t>v_SubFrameTiming.SFN.Number</w:t>
            </w:r>
            <w:proofErr w:type="spellEnd"/>
            <w:r>
              <w:t xml:space="preserve"> := </w:t>
            </w:r>
            <w:proofErr w:type="spellStart"/>
            <w:r>
              <w:t>v_SFN</w:t>
            </w:r>
            <w:proofErr w:type="spellEnd"/>
            <w:r>
              <w:t xml:space="preserve"> mod 1024;</w:t>
            </w:r>
          </w:p>
          <w:p w14:paraId="3CE0A68F" w14:textId="77777777" w:rsidR="00AC5B2C" w:rsidRDefault="00AC5B2C" w:rsidP="00AC5B2C">
            <w:r>
              <w:t xml:space="preserve">        </w:t>
            </w:r>
            <w:proofErr w:type="spellStart"/>
            <w:r>
              <w:t>v_SubFrameTiming.HSFN.Number</w:t>
            </w:r>
            <w:proofErr w:type="spellEnd"/>
            <w:r>
              <w:t xml:space="preserve"> := (</w:t>
            </w:r>
            <w:proofErr w:type="spellStart"/>
            <w:r>
              <w:t>v_SubFrameTiming.HSFN.Number</w:t>
            </w:r>
            <w:proofErr w:type="spellEnd"/>
            <w:r>
              <w:t xml:space="preserve"> + (</w:t>
            </w:r>
            <w:proofErr w:type="spellStart"/>
            <w:r>
              <w:t>v_SFN</w:t>
            </w:r>
            <w:proofErr w:type="spellEnd"/>
            <w:r>
              <w:t xml:space="preserve"> / 1024)) mod 1024; // @sic R5w160204r1 sic@</w:t>
            </w:r>
          </w:p>
          <w:p w14:paraId="11628874" w14:textId="77777777" w:rsidR="00AC5B2C" w:rsidRDefault="00AC5B2C" w:rsidP="00AC5B2C">
            <w:r>
              <w:t xml:space="preserve">      }</w:t>
            </w:r>
          </w:p>
          <w:p w14:paraId="0C198F14" w14:textId="77777777" w:rsidR="00AC5B2C" w:rsidRDefault="00AC5B2C" w:rsidP="00AC5B2C">
            <w:r>
              <w:t xml:space="preserve">    }</w:t>
            </w:r>
          </w:p>
          <w:p w14:paraId="4B92A9F0" w14:textId="77777777" w:rsidR="00AC5B2C" w:rsidRDefault="00AC5B2C" w:rsidP="00AC5B2C">
            <w:r>
              <w:t xml:space="preserve">    return </w:t>
            </w:r>
            <w:proofErr w:type="spellStart"/>
            <w:r>
              <w:t>v_SubFrameTiming</w:t>
            </w:r>
            <w:proofErr w:type="spellEnd"/>
            <w:r>
              <w:t>;</w:t>
            </w:r>
          </w:p>
          <w:p w14:paraId="22091826" w14:textId="548E3474" w:rsidR="00574BDF" w:rsidRDefault="00AC5B2C" w:rsidP="00AC5B2C">
            <w:r>
              <w:t xml:space="preserve">  }</w:t>
            </w:r>
          </w:p>
        </w:tc>
      </w:tr>
    </w:tbl>
    <w:p w14:paraId="06F2FE8D" w14:textId="77777777" w:rsidR="00574BDF" w:rsidRDefault="00574BDF" w:rsidP="00574BDF"/>
    <w:p w14:paraId="331C220B" w14:textId="77777777" w:rsidR="00574BDF" w:rsidRPr="00E37C01" w:rsidRDefault="00574BDF" w:rsidP="00574BDF">
      <w:pPr>
        <w:rPr>
          <w:b/>
          <w:bCs/>
        </w:rPr>
      </w:pPr>
      <w:r w:rsidRPr="00E37C01">
        <w:rPr>
          <w:b/>
          <w:bCs/>
        </w:rP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4BDF" w14:paraId="5290A340" w14:textId="77777777" w:rsidTr="009F41AD">
        <w:tc>
          <w:tcPr>
            <w:tcW w:w="97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1010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function </w:t>
            </w:r>
            <w:proofErr w:type="spellStart"/>
            <w:r w:rsidRPr="00AC5B2C">
              <w:rPr>
                <w:lang w:val="en-IN"/>
              </w:rPr>
              <w:t>f_EUTRA_SkipMeasGap</w:t>
            </w:r>
            <w:proofErr w:type="spellEnd"/>
            <w:r w:rsidRPr="00AC5B2C">
              <w:rPr>
                <w:lang w:val="en-IN"/>
              </w:rPr>
              <w:t>(</w:t>
            </w:r>
            <w:proofErr w:type="spellStart"/>
            <w:r w:rsidRPr="00AC5B2C">
              <w:rPr>
                <w:lang w:val="en-IN"/>
              </w:rPr>
              <w:t>EUTRA_CellId_Type</w:t>
            </w:r>
            <w:proofErr w:type="spellEnd"/>
            <w:r w:rsidRPr="00AC5B2C">
              <w:rPr>
                <w:lang w:val="en-IN"/>
              </w:rPr>
              <w:t xml:space="preserve"> </w:t>
            </w:r>
            <w:proofErr w:type="spellStart"/>
            <w:r w:rsidRPr="00AC5B2C">
              <w:rPr>
                <w:lang w:val="en-IN"/>
              </w:rPr>
              <w:t>p_CellId</w:t>
            </w:r>
            <w:proofErr w:type="spellEnd"/>
            <w:r w:rsidRPr="00AC5B2C">
              <w:rPr>
                <w:lang w:val="en-IN"/>
              </w:rPr>
              <w:t>,</w:t>
            </w:r>
          </w:p>
          <w:p w14:paraId="4FD23DA4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                         </w:t>
            </w:r>
            <w:proofErr w:type="spellStart"/>
            <w:r w:rsidRPr="00AC5B2C">
              <w:rPr>
                <w:lang w:val="en-IN"/>
              </w:rPr>
              <w:t>SubFrameTiming_Type</w:t>
            </w:r>
            <w:proofErr w:type="spellEnd"/>
            <w:r w:rsidRPr="00AC5B2C">
              <w:rPr>
                <w:lang w:val="en-IN"/>
              </w:rPr>
              <w:t xml:space="preserve"> </w:t>
            </w:r>
            <w:proofErr w:type="spellStart"/>
            <w:r w:rsidRPr="00AC5B2C">
              <w:rPr>
                <w:lang w:val="en-IN"/>
              </w:rPr>
              <w:t>p_SubFrameTiming</w:t>
            </w:r>
            <w:proofErr w:type="spellEnd"/>
            <w:r w:rsidRPr="00AC5B2C">
              <w:rPr>
                <w:lang w:val="en-IN"/>
              </w:rPr>
              <w:t xml:space="preserve">) runs on EUTRA_PTC return </w:t>
            </w:r>
            <w:proofErr w:type="spellStart"/>
            <w:r w:rsidRPr="00AC5B2C">
              <w:rPr>
                <w:lang w:val="en-IN"/>
              </w:rPr>
              <w:t>SubFrameTiming_Type</w:t>
            </w:r>
            <w:proofErr w:type="spellEnd"/>
          </w:p>
          <w:p w14:paraId="4F93A853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{ /* calculation of </w:t>
            </w:r>
            <w:proofErr w:type="spellStart"/>
            <w:r w:rsidRPr="00AC5B2C">
              <w:rPr>
                <w:lang w:val="en-IN"/>
              </w:rPr>
              <w:t>measurment</w:t>
            </w:r>
            <w:proofErr w:type="spellEnd"/>
            <w:r w:rsidRPr="00AC5B2C">
              <w:rPr>
                <w:lang w:val="en-IN"/>
              </w:rPr>
              <w:t xml:space="preserve"> gap </w:t>
            </w:r>
            <w:proofErr w:type="spellStart"/>
            <w:r w:rsidRPr="00AC5B2C">
              <w:rPr>
                <w:lang w:val="en-IN"/>
              </w:rPr>
              <w:t>acc</w:t>
            </w:r>
            <w:proofErr w:type="spellEnd"/>
            <w:r w:rsidRPr="00AC5B2C">
              <w:rPr>
                <w:lang w:val="en-IN"/>
              </w:rPr>
              <w:t xml:space="preserve"> to 36.331 cl. 5.5.2.9 depending on configuration as defined in 36.133 Table 8.1.2.1-1 */</w:t>
            </w:r>
          </w:p>
          <w:p w14:paraId="6EAD59A2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var </w:t>
            </w:r>
            <w:proofErr w:type="spellStart"/>
            <w:r w:rsidRPr="00AC5B2C">
              <w:rPr>
                <w:lang w:val="en-IN"/>
              </w:rPr>
              <w:t>MeasGapCtrl_Type</w:t>
            </w:r>
            <w:proofErr w:type="spellEnd"/>
            <w:r w:rsidRPr="00AC5B2C">
              <w:rPr>
                <w:lang w:val="en-IN"/>
              </w:rPr>
              <w:t xml:space="preserve"> </w:t>
            </w:r>
            <w:proofErr w:type="spellStart"/>
            <w:r w:rsidRPr="00AC5B2C">
              <w:rPr>
                <w:lang w:val="en-IN"/>
              </w:rPr>
              <w:t>v_MeasGapCtrl</w:t>
            </w:r>
            <w:proofErr w:type="spellEnd"/>
            <w:r w:rsidRPr="00AC5B2C">
              <w:rPr>
                <w:lang w:val="en-IN"/>
              </w:rPr>
              <w:t xml:space="preserve"> := </w:t>
            </w:r>
            <w:proofErr w:type="spellStart"/>
            <w:r w:rsidRPr="00AC5B2C">
              <w:rPr>
                <w:lang w:val="en-IN"/>
              </w:rPr>
              <w:t>f_EUTRA_CellInfo_GetMeasGapCtrl</w:t>
            </w:r>
            <w:proofErr w:type="spellEnd"/>
            <w:r w:rsidRPr="00AC5B2C">
              <w:rPr>
                <w:lang w:val="en-IN"/>
              </w:rPr>
              <w:t>(</w:t>
            </w:r>
            <w:proofErr w:type="spellStart"/>
            <w:r w:rsidRPr="00AC5B2C">
              <w:rPr>
                <w:lang w:val="en-IN"/>
              </w:rPr>
              <w:t>p_CellId</w:t>
            </w:r>
            <w:proofErr w:type="spellEnd"/>
            <w:r w:rsidRPr="00AC5B2C">
              <w:rPr>
                <w:lang w:val="en-IN"/>
              </w:rPr>
              <w:t>);</w:t>
            </w:r>
          </w:p>
          <w:p w14:paraId="0B5481C2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var </w:t>
            </w:r>
            <w:proofErr w:type="spellStart"/>
            <w:r w:rsidRPr="00AC5B2C">
              <w:rPr>
                <w:lang w:val="en-IN"/>
              </w:rPr>
              <w:t>SubFrameTiming_Type</w:t>
            </w:r>
            <w:proofErr w:type="spellEnd"/>
            <w:r w:rsidRPr="00AC5B2C">
              <w:rPr>
                <w:lang w:val="en-IN"/>
              </w:rPr>
              <w:t xml:space="preserve"> </w:t>
            </w:r>
            <w:proofErr w:type="spellStart"/>
            <w:r w:rsidRPr="00AC5B2C">
              <w:rPr>
                <w:lang w:val="en-IN"/>
              </w:rPr>
              <w:t>v_SubFrameTiming</w:t>
            </w:r>
            <w:proofErr w:type="spellEnd"/>
            <w:r w:rsidRPr="00AC5B2C">
              <w:rPr>
                <w:lang w:val="en-IN"/>
              </w:rPr>
              <w:t xml:space="preserve"> := </w:t>
            </w:r>
            <w:proofErr w:type="spellStart"/>
            <w:r w:rsidRPr="00AC5B2C">
              <w:rPr>
                <w:lang w:val="en-IN"/>
              </w:rPr>
              <w:t>p_SubFrameTiming</w:t>
            </w:r>
            <w:proofErr w:type="spellEnd"/>
            <w:r w:rsidRPr="00AC5B2C">
              <w:rPr>
                <w:lang w:val="en-IN"/>
              </w:rPr>
              <w:t>;       // =&gt; per default the timing is not changed</w:t>
            </w:r>
          </w:p>
          <w:p w14:paraId="4402A42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var </w:t>
            </w:r>
            <w:proofErr w:type="spellStart"/>
            <w:r w:rsidRPr="00AC5B2C">
              <w:rPr>
                <w:lang w:val="en-IN"/>
              </w:rPr>
              <w:t>MeasGapConfig.setup.gapOffset</w:t>
            </w:r>
            <w:proofErr w:type="spellEnd"/>
            <w:r w:rsidRPr="00AC5B2C">
              <w:rPr>
                <w:lang w:val="en-IN"/>
              </w:rPr>
              <w:t xml:space="preserve"> </w:t>
            </w:r>
            <w:proofErr w:type="spellStart"/>
            <w:r w:rsidRPr="00AC5B2C">
              <w:rPr>
                <w:lang w:val="en-IN"/>
              </w:rPr>
              <w:t>v_MeasGapOffset</w:t>
            </w:r>
            <w:proofErr w:type="spellEnd"/>
            <w:r w:rsidRPr="00AC5B2C">
              <w:rPr>
                <w:lang w:val="en-IN"/>
              </w:rPr>
              <w:t>;</w:t>
            </w:r>
          </w:p>
          <w:p w14:paraId="34603A3F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var </w:t>
            </w:r>
            <w:proofErr w:type="spellStart"/>
            <w:r w:rsidRPr="00AC5B2C">
              <w:rPr>
                <w:lang w:val="en-IN"/>
              </w:rPr>
              <w:t>UInt_Type</w:t>
            </w:r>
            <w:proofErr w:type="spellEnd"/>
            <w:r w:rsidRPr="00AC5B2C">
              <w:rPr>
                <w:lang w:val="en-IN"/>
              </w:rPr>
              <w:t xml:space="preserve"> </w:t>
            </w:r>
            <w:proofErr w:type="spellStart"/>
            <w:r w:rsidRPr="00AC5B2C">
              <w:rPr>
                <w:lang w:val="en-IN"/>
              </w:rPr>
              <w:t>v_GapSfnPeriod</w:t>
            </w:r>
            <w:proofErr w:type="spellEnd"/>
            <w:r w:rsidRPr="00AC5B2C">
              <w:rPr>
                <w:lang w:val="en-IN"/>
              </w:rPr>
              <w:t>;</w:t>
            </w:r>
          </w:p>
          <w:p w14:paraId="6AA740B3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var </w:t>
            </w:r>
            <w:proofErr w:type="spellStart"/>
            <w:r w:rsidRPr="00AC5B2C">
              <w:rPr>
                <w:lang w:val="en-IN"/>
              </w:rPr>
              <w:t>UInt_Type</w:t>
            </w:r>
            <w:proofErr w:type="spellEnd"/>
            <w:r w:rsidRPr="00AC5B2C">
              <w:rPr>
                <w:lang w:val="en-IN"/>
              </w:rPr>
              <w:t xml:space="preserve"> </w:t>
            </w:r>
            <w:proofErr w:type="spellStart"/>
            <w:r w:rsidRPr="00AC5B2C">
              <w:rPr>
                <w:lang w:val="en-IN"/>
              </w:rPr>
              <w:t>v_GapOffset</w:t>
            </w:r>
            <w:proofErr w:type="spellEnd"/>
            <w:r w:rsidRPr="00AC5B2C">
              <w:rPr>
                <w:lang w:val="en-IN"/>
              </w:rPr>
              <w:t>;</w:t>
            </w:r>
          </w:p>
          <w:p w14:paraId="2D6A0D9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var </w:t>
            </w:r>
            <w:proofErr w:type="spellStart"/>
            <w:r w:rsidRPr="00AC5B2C">
              <w:rPr>
                <w:lang w:val="en-IN"/>
              </w:rPr>
              <w:t>UInt_Type</w:t>
            </w:r>
            <w:proofErr w:type="spellEnd"/>
            <w:r w:rsidRPr="00AC5B2C">
              <w:rPr>
                <w:lang w:val="en-IN"/>
              </w:rPr>
              <w:t xml:space="preserve"> </w:t>
            </w:r>
            <w:proofErr w:type="spellStart"/>
            <w:r w:rsidRPr="00AC5B2C">
              <w:rPr>
                <w:lang w:val="en-IN"/>
              </w:rPr>
              <w:t>v_SfnBase</w:t>
            </w:r>
            <w:proofErr w:type="spellEnd"/>
            <w:r w:rsidRPr="00AC5B2C">
              <w:rPr>
                <w:lang w:val="en-IN"/>
              </w:rPr>
              <w:t>;</w:t>
            </w:r>
          </w:p>
          <w:p w14:paraId="5898F9CE" w14:textId="77777777" w:rsidR="00AC5B2C" w:rsidRPr="00A9767A" w:rsidRDefault="00AC5B2C" w:rsidP="00AC5B2C">
            <w:pPr>
              <w:rPr>
                <w:lang w:val="nl-NL"/>
              </w:rPr>
            </w:pPr>
            <w:r w:rsidRPr="00AC5B2C">
              <w:rPr>
                <w:lang w:val="en-IN"/>
              </w:rPr>
              <w:t xml:space="preserve">    </w:t>
            </w:r>
            <w:r w:rsidRPr="00A9767A">
              <w:rPr>
                <w:lang w:val="nl-NL"/>
              </w:rPr>
              <w:t xml:space="preserve">var </w:t>
            </w:r>
            <w:proofErr w:type="spellStart"/>
            <w:r w:rsidRPr="00A9767A">
              <w:rPr>
                <w:lang w:val="nl-NL"/>
              </w:rPr>
              <w:t>UInt_Type</w:t>
            </w:r>
            <w:proofErr w:type="spellEnd"/>
            <w:r w:rsidRPr="00A9767A">
              <w:rPr>
                <w:lang w:val="nl-NL"/>
              </w:rPr>
              <w:t xml:space="preserve"> </w:t>
            </w:r>
            <w:proofErr w:type="spellStart"/>
            <w:r w:rsidRPr="00A9767A">
              <w:rPr>
                <w:lang w:val="nl-NL"/>
              </w:rPr>
              <w:t>v_GapStart</w:t>
            </w:r>
            <w:proofErr w:type="spellEnd"/>
            <w:r w:rsidRPr="00A9767A">
              <w:rPr>
                <w:lang w:val="nl-NL"/>
              </w:rPr>
              <w:t>;</w:t>
            </w:r>
          </w:p>
          <w:p w14:paraId="7FB42F65" w14:textId="77777777" w:rsidR="00AC5B2C" w:rsidRPr="00A9767A" w:rsidRDefault="00AC5B2C" w:rsidP="00AC5B2C">
            <w:pPr>
              <w:rPr>
                <w:lang w:val="nl-NL"/>
              </w:rPr>
            </w:pPr>
            <w:r w:rsidRPr="00A9767A">
              <w:rPr>
                <w:lang w:val="nl-NL"/>
              </w:rPr>
              <w:t xml:space="preserve">    var </w:t>
            </w:r>
            <w:proofErr w:type="spellStart"/>
            <w:r w:rsidRPr="00A9767A">
              <w:rPr>
                <w:lang w:val="nl-NL"/>
              </w:rPr>
              <w:t>UInt_Type</w:t>
            </w:r>
            <w:proofErr w:type="spellEnd"/>
            <w:r w:rsidRPr="00A9767A">
              <w:rPr>
                <w:lang w:val="nl-NL"/>
              </w:rPr>
              <w:t xml:space="preserve"> </w:t>
            </w:r>
            <w:proofErr w:type="spellStart"/>
            <w:r w:rsidRPr="00A9767A">
              <w:rPr>
                <w:lang w:val="nl-NL"/>
              </w:rPr>
              <w:t>v_GapEnd</w:t>
            </w:r>
            <w:proofErr w:type="spellEnd"/>
            <w:r w:rsidRPr="00A9767A">
              <w:rPr>
                <w:lang w:val="nl-NL"/>
              </w:rPr>
              <w:t>;</w:t>
            </w:r>
          </w:p>
          <w:p w14:paraId="3E8B348C" w14:textId="77777777" w:rsidR="00AC5B2C" w:rsidRPr="00A9767A" w:rsidRDefault="00AC5B2C" w:rsidP="00AC5B2C">
            <w:pPr>
              <w:rPr>
                <w:lang w:val="nl-NL"/>
              </w:rPr>
            </w:pPr>
            <w:r w:rsidRPr="00A9767A">
              <w:rPr>
                <w:lang w:val="nl-NL"/>
              </w:rPr>
              <w:t xml:space="preserve">    var </w:t>
            </w:r>
            <w:proofErr w:type="spellStart"/>
            <w:r w:rsidRPr="00A9767A">
              <w:rPr>
                <w:lang w:val="nl-NL"/>
              </w:rPr>
              <w:t>UInt_Type</w:t>
            </w:r>
            <w:proofErr w:type="spellEnd"/>
            <w:r w:rsidRPr="00A9767A">
              <w:rPr>
                <w:lang w:val="nl-NL"/>
              </w:rPr>
              <w:t xml:space="preserve"> </w:t>
            </w:r>
            <w:proofErr w:type="spellStart"/>
            <w:r w:rsidRPr="00A9767A">
              <w:rPr>
                <w:lang w:val="nl-NL"/>
              </w:rPr>
              <w:t>v_SFN</w:t>
            </w:r>
            <w:proofErr w:type="spellEnd"/>
            <w:r w:rsidRPr="00A9767A">
              <w:rPr>
                <w:lang w:val="nl-NL"/>
              </w:rPr>
              <w:t>;</w:t>
            </w:r>
          </w:p>
          <w:p w14:paraId="7D6BA643" w14:textId="77777777" w:rsidR="00AC5B2C" w:rsidRPr="00A9767A" w:rsidRDefault="00AC5B2C" w:rsidP="00AC5B2C">
            <w:pPr>
              <w:rPr>
                <w:lang w:val="fr-FR"/>
              </w:rPr>
            </w:pPr>
            <w:r w:rsidRPr="00A9767A">
              <w:rPr>
                <w:lang w:val="nl-NL"/>
              </w:rPr>
              <w:t xml:space="preserve">    </w:t>
            </w:r>
            <w:r w:rsidRPr="00A9767A">
              <w:rPr>
                <w:lang w:val="fr-FR"/>
              </w:rPr>
              <w:t xml:space="preserve">var </w:t>
            </w:r>
            <w:proofErr w:type="spellStart"/>
            <w:r w:rsidRPr="00A9767A">
              <w:rPr>
                <w:lang w:val="fr-FR"/>
              </w:rPr>
              <w:t>UInt_Type</w:t>
            </w:r>
            <w:proofErr w:type="spellEnd"/>
            <w:r w:rsidRPr="00A9767A">
              <w:rPr>
                <w:lang w:val="fr-FR"/>
              </w:rPr>
              <w:t xml:space="preserve"> </w:t>
            </w:r>
            <w:proofErr w:type="spellStart"/>
            <w:r w:rsidRPr="00A9767A">
              <w:rPr>
                <w:lang w:val="fr-FR"/>
              </w:rPr>
              <w:t>v_Subframes</w:t>
            </w:r>
            <w:proofErr w:type="spellEnd"/>
            <w:r w:rsidRPr="00A9767A">
              <w:rPr>
                <w:lang w:val="fr-FR"/>
              </w:rPr>
              <w:t>;</w:t>
            </w:r>
          </w:p>
          <w:p w14:paraId="25D65C84" w14:textId="77777777" w:rsidR="00AC5B2C" w:rsidRPr="00A9767A" w:rsidRDefault="00AC5B2C" w:rsidP="00AC5B2C">
            <w:pPr>
              <w:rPr>
                <w:lang w:val="fr-FR"/>
              </w:rPr>
            </w:pPr>
          </w:p>
          <w:p w14:paraId="2BA7F751" w14:textId="77777777" w:rsidR="00AC5B2C" w:rsidRPr="00A9767A" w:rsidRDefault="00AC5B2C" w:rsidP="00AC5B2C">
            <w:pPr>
              <w:rPr>
                <w:lang w:val="fr-FR"/>
              </w:rPr>
            </w:pPr>
            <w:r w:rsidRPr="00A9767A">
              <w:rPr>
                <w:lang w:val="fr-FR"/>
              </w:rPr>
              <w:t>    if (</w:t>
            </w:r>
            <w:proofErr w:type="spellStart"/>
            <w:r w:rsidRPr="00A9767A">
              <w:rPr>
                <w:lang w:val="fr-FR"/>
              </w:rPr>
              <w:t>ischosen</w:t>
            </w:r>
            <w:proofErr w:type="spellEnd"/>
            <w:r w:rsidRPr="00A9767A">
              <w:rPr>
                <w:lang w:val="fr-FR"/>
              </w:rPr>
              <w:t>(v_MeasGapCtrl.Config.R8andLater.measGapConfig.setup)) {   // @sic R5w190112 sic@ */</w:t>
            </w:r>
          </w:p>
          <w:p w14:paraId="65C79D37" w14:textId="77777777" w:rsidR="00AC5B2C" w:rsidRPr="00A9767A" w:rsidRDefault="00AC5B2C" w:rsidP="00AC5B2C">
            <w:pPr>
              <w:rPr>
                <w:lang w:val="fr-FR"/>
              </w:rPr>
            </w:pPr>
            <w:r w:rsidRPr="00A9767A">
              <w:rPr>
                <w:lang w:val="fr-FR"/>
              </w:rPr>
              <w:t xml:space="preserve">      </w:t>
            </w:r>
            <w:proofErr w:type="spellStart"/>
            <w:r w:rsidRPr="00A9767A">
              <w:rPr>
                <w:lang w:val="fr-FR"/>
              </w:rPr>
              <w:t>v_MeasGapOffset</w:t>
            </w:r>
            <w:proofErr w:type="spellEnd"/>
            <w:r w:rsidRPr="00A9767A">
              <w:rPr>
                <w:lang w:val="fr-FR"/>
              </w:rPr>
              <w:t xml:space="preserve"> := v_MeasGapCtrl.Config.R8andLater.measGapConfig.setup.gapOffset;</w:t>
            </w:r>
          </w:p>
          <w:p w14:paraId="35E72910" w14:textId="77777777" w:rsidR="00AC5B2C" w:rsidRPr="00AC5B2C" w:rsidRDefault="00AC5B2C" w:rsidP="00AC5B2C">
            <w:pPr>
              <w:rPr>
                <w:lang w:val="en-IN"/>
              </w:rPr>
            </w:pPr>
            <w:r w:rsidRPr="00A9767A">
              <w:rPr>
                <w:lang w:val="fr-FR"/>
              </w:rPr>
              <w:t xml:space="preserve">      </w:t>
            </w:r>
            <w:r w:rsidRPr="00AC5B2C">
              <w:rPr>
                <w:lang w:val="en-IN"/>
              </w:rPr>
              <w:t>if (match(true, v_MeasGapCtrl.Config.R8andLater.mgta)) {</w:t>
            </w:r>
          </w:p>
          <w:p w14:paraId="001F1BB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  </w:t>
            </w:r>
            <w:proofErr w:type="spellStart"/>
            <w:r w:rsidRPr="00AC5B2C">
              <w:rPr>
                <w:lang w:val="en-IN"/>
              </w:rPr>
              <w:t>FatalError</w:t>
            </w:r>
            <w:proofErr w:type="spellEnd"/>
            <w:r w:rsidRPr="00AC5B2C">
              <w:rPr>
                <w:lang w:val="en-IN"/>
              </w:rPr>
              <w:t>(__FILE__, __LINE__, "</w:t>
            </w:r>
            <w:proofErr w:type="spellStart"/>
            <w:r w:rsidRPr="00AC5B2C">
              <w:rPr>
                <w:lang w:val="en-IN"/>
              </w:rPr>
              <w:t>f_EUTRA_SkipMeasGap</w:t>
            </w:r>
            <w:proofErr w:type="spellEnd"/>
            <w:r w:rsidRPr="00AC5B2C">
              <w:rPr>
                <w:lang w:val="en-IN"/>
              </w:rPr>
              <w:t>: Measurement gap timing advance not supported for scheduled transmissions");</w:t>
            </w:r>
          </w:p>
          <w:p w14:paraId="4477DBBB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45356602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} else {</w:t>
            </w:r>
          </w:p>
          <w:p w14:paraId="2C97311F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lastRenderedPageBreak/>
              <w:t xml:space="preserve">      </w:t>
            </w:r>
            <w:proofErr w:type="spellStart"/>
            <w:r w:rsidRPr="00AC5B2C">
              <w:rPr>
                <w:lang w:val="en-IN"/>
              </w:rPr>
              <w:t>FatalError</w:t>
            </w:r>
            <w:proofErr w:type="spellEnd"/>
            <w:r w:rsidRPr="00AC5B2C">
              <w:rPr>
                <w:lang w:val="en-IN"/>
              </w:rPr>
              <w:t>(__FILE__, __LINE__, "Unknown configuration");</w:t>
            </w:r>
          </w:p>
          <w:p w14:paraId="3F44364C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}</w:t>
            </w:r>
          </w:p>
          <w:p w14:paraId="36E3D8C0" w14:textId="77777777" w:rsidR="00AC5B2C" w:rsidRPr="00AC5B2C" w:rsidRDefault="00AC5B2C" w:rsidP="00AC5B2C">
            <w:pPr>
              <w:rPr>
                <w:lang w:val="en-IN"/>
              </w:rPr>
            </w:pPr>
          </w:p>
          <w:p w14:paraId="5DFF211A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if (</w:t>
            </w:r>
            <w:proofErr w:type="spellStart"/>
            <w:r w:rsidRPr="00AC5B2C">
              <w:rPr>
                <w:lang w:val="en-IN"/>
              </w:rPr>
              <w:t>isbound</w:t>
            </w:r>
            <w:proofErr w:type="spellEnd"/>
            <w:r w:rsidRPr="00AC5B2C">
              <w:rPr>
                <w:lang w:val="en-IN"/>
              </w:rPr>
              <w:t>(</w:t>
            </w:r>
            <w:proofErr w:type="spellStart"/>
            <w:r w:rsidRPr="00AC5B2C">
              <w:rPr>
                <w:lang w:val="en-IN"/>
              </w:rPr>
              <w:t>v_MeasGapOffset</w:t>
            </w:r>
            <w:proofErr w:type="spellEnd"/>
            <w:r w:rsidRPr="00AC5B2C">
              <w:rPr>
                <w:lang w:val="en-IN"/>
              </w:rPr>
              <w:t>)) {</w:t>
            </w:r>
          </w:p>
          <w:p w14:paraId="1FA5DD1B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if (</w:t>
            </w:r>
            <w:proofErr w:type="spellStart"/>
            <w:r w:rsidRPr="00AC5B2C">
              <w:rPr>
                <w:lang w:val="en-IN"/>
              </w:rPr>
              <w:t>ischosen</w:t>
            </w:r>
            <w:proofErr w:type="spellEnd"/>
            <w:r w:rsidRPr="00AC5B2C">
              <w:rPr>
                <w:lang w:val="en-IN"/>
              </w:rPr>
              <w:t>(v_MeasGapOffset.gp0)) {</w:t>
            </w:r>
          </w:p>
          <w:p w14:paraId="3920158C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  </w:t>
            </w:r>
            <w:proofErr w:type="spellStart"/>
            <w:r w:rsidRPr="00AC5B2C">
              <w:rPr>
                <w:lang w:val="en-IN"/>
              </w:rPr>
              <w:t>v_GapSfnPeriod</w:t>
            </w:r>
            <w:proofErr w:type="spellEnd"/>
            <w:r w:rsidRPr="00AC5B2C">
              <w:rPr>
                <w:lang w:val="en-IN"/>
              </w:rPr>
              <w:t xml:space="preserve"> := 4;</w:t>
            </w:r>
          </w:p>
          <w:p w14:paraId="1EE7734E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  </w:t>
            </w:r>
            <w:proofErr w:type="spellStart"/>
            <w:r w:rsidRPr="00AC5B2C">
              <w:rPr>
                <w:lang w:val="en-IN"/>
              </w:rPr>
              <w:t>v_GapOffset</w:t>
            </w:r>
            <w:proofErr w:type="spellEnd"/>
            <w:r w:rsidRPr="00AC5B2C">
              <w:rPr>
                <w:lang w:val="en-IN"/>
              </w:rPr>
              <w:t xml:space="preserve"> := v_MeasGapOffset.gp0;</w:t>
            </w:r>
          </w:p>
          <w:p w14:paraId="303F29D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0234E0EB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else if (</w:t>
            </w:r>
            <w:proofErr w:type="spellStart"/>
            <w:r w:rsidRPr="00AC5B2C">
              <w:rPr>
                <w:lang w:val="en-IN"/>
              </w:rPr>
              <w:t>ischosen</w:t>
            </w:r>
            <w:proofErr w:type="spellEnd"/>
            <w:r w:rsidRPr="00AC5B2C">
              <w:rPr>
                <w:lang w:val="en-IN"/>
              </w:rPr>
              <w:t>(v_MeasGapOffset.gp1)) {</w:t>
            </w:r>
          </w:p>
          <w:p w14:paraId="41A5599C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  </w:t>
            </w:r>
            <w:proofErr w:type="spellStart"/>
            <w:r w:rsidRPr="00AC5B2C">
              <w:rPr>
                <w:lang w:val="en-IN"/>
              </w:rPr>
              <w:t>v_GapSfnPeriod</w:t>
            </w:r>
            <w:proofErr w:type="spellEnd"/>
            <w:r w:rsidRPr="00AC5B2C">
              <w:rPr>
                <w:lang w:val="en-IN"/>
              </w:rPr>
              <w:t xml:space="preserve"> := 8;</w:t>
            </w:r>
          </w:p>
          <w:p w14:paraId="7F6B7F0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  </w:t>
            </w:r>
            <w:proofErr w:type="spellStart"/>
            <w:r w:rsidRPr="00AC5B2C">
              <w:rPr>
                <w:lang w:val="en-IN"/>
              </w:rPr>
              <w:t>v_GapOffset</w:t>
            </w:r>
            <w:proofErr w:type="spellEnd"/>
            <w:r w:rsidRPr="00AC5B2C">
              <w:rPr>
                <w:lang w:val="en-IN"/>
              </w:rPr>
              <w:t xml:space="preserve"> := v_MeasGapOffset.gp1;</w:t>
            </w:r>
          </w:p>
          <w:p w14:paraId="59F519B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2AE86A2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lang w:val="en-IN"/>
              </w:rPr>
              <w:t xml:space="preserve">      </w:t>
            </w:r>
            <w:r w:rsidRPr="00AC5B2C">
              <w:rPr>
                <w:highlight w:val="yellow"/>
                <w:lang w:val="en-IN"/>
              </w:rPr>
              <w:t>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(v_MeasGapOffset.gp2_r14)) {</w:t>
            </w:r>
          </w:p>
          <w:p w14:paraId="313D50DB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4;</w:t>
            </w:r>
          </w:p>
          <w:p w14:paraId="1853B09C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v_MeasGapOffset.gp2_r14;</w:t>
            </w:r>
          </w:p>
          <w:p w14:paraId="5DAB1C59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086B6DB5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(v_MeasGapOffset.gp3_r14)) {</w:t>
            </w:r>
          </w:p>
          <w:p w14:paraId="1C5C7765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8;</w:t>
            </w:r>
          </w:p>
          <w:p w14:paraId="225D31D7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v_MeasGapOffset.gp3_r14;</w:t>
            </w:r>
          </w:p>
          <w:p w14:paraId="6C4DB7E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7C951EF6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(v_MeasGapOffset.gp4_r15)) {</w:t>
            </w:r>
          </w:p>
          <w:p w14:paraId="7FD1C1EB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2;</w:t>
            </w:r>
          </w:p>
          <w:p w14:paraId="2D094CA2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v_MeasGapOffset.gp4_r15;</w:t>
            </w:r>
          </w:p>
          <w:p w14:paraId="58CDAADB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652082C0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(v_MeasGapOffset.gp5_r15)) {</w:t>
            </w:r>
          </w:p>
          <w:p w14:paraId="2B44EEDF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16;</w:t>
            </w:r>
          </w:p>
          <w:p w14:paraId="0E8CA2CD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v_MeasGapOffset.gp5_r15;</w:t>
            </w:r>
          </w:p>
          <w:p w14:paraId="444E5861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0CA16D23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(v_MeasGapOffset.gp6_r15)) {</w:t>
            </w:r>
          </w:p>
          <w:p w14:paraId="27E4A0C6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2;</w:t>
            </w:r>
          </w:p>
          <w:p w14:paraId="08F8833B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v_MeasGapOffset.gp6_r15;</w:t>
            </w:r>
          </w:p>
          <w:p w14:paraId="40CF23DC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659F75F4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(v_MeasGapOffset.gp7_r15)) {</w:t>
            </w:r>
          </w:p>
          <w:p w14:paraId="317CF2F9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4;</w:t>
            </w:r>
          </w:p>
          <w:p w14:paraId="2182126D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lastRenderedPageBreak/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v_MeasGapOffset.gp7_r15;</w:t>
            </w:r>
          </w:p>
          <w:p w14:paraId="16099C84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09C6414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(v_MeasGapOffset.gp8_r15)) {</w:t>
            </w:r>
          </w:p>
          <w:p w14:paraId="15C32C05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8;</w:t>
            </w:r>
          </w:p>
          <w:p w14:paraId="7B7C6C84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v_MeasGapOffset.gp8_r15;</w:t>
            </w:r>
          </w:p>
          <w:p w14:paraId="6F5C06B3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3879FFE2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(v_MeasGapOffset.gp9_r15)) {</w:t>
            </w:r>
          </w:p>
          <w:p w14:paraId="3B5A4882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16;</w:t>
            </w:r>
          </w:p>
          <w:p w14:paraId="119C810A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v_MeasGapOffset.gp9_r15;</w:t>
            </w:r>
          </w:p>
          <w:p w14:paraId="3C0F1FFE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2B4B386E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(v_MeasGapOffset.gp10_r15)) {</w:t>
            </w:r>
          </w:p>
          <w:p w14:paraId="7FC08FAD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2;</w:t>
            </w:r>
          </w:p>
          <w:p w14:paraId="1954D723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v_MeasGapOffset.gp10_r15;</w:t>
            </w:r>
          </w:p>
          <w:p w14:paraId="66CE13C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0AD9D718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else if (</w:t>
            </w:r>
            <w:proofErr w:type="spellStart"/>
            <w:r w:rsidRPr="00AC5B2C">
              <w:rPr>
                <w:highlight w:val="yellow"/>
                <w:lang w:val="en-IN"/>
              </w:rPr>
              <w:t>ischosen</w:t>
            </w:r>
            <w:proofErr w:type="spellEnd"/>
            <w:r w:rsidRPr="00AC5B2C">
              <w:rPr>
                <w:highlight w:val="yellow"/>
                <w:lang w:val="en-IN"/>
              </w:rPr>
              <w:t>(v_MeasGapOffset.gp11_r15)) {</w:t>
            </w:r>
          </w:p>
          <w:p w14:paraId="621D7BB9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v_GapSfnPeriod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16;</w:t>
            </w:r>
          </w:p>
          <w:p w14:paraId="20205767" w14:textId="77777777" w:rsidR="00AC5B2C" w:rsidRPr="00AC5B2C" w:rsidRDefault="00AC5B2C" w:rsidP="00AC5B2C">
            <w:pPr>
              <w:rPr>
                <w:highlight w:val="yellow"/>
                <w:lang w:val="en-IN"/>
              </w:rPr>
            </w:pPr>
            <w:r w:rsidRPr="00AC5B2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AC5B2C">
              <w:rPr>
                <w:highlight w:val="yellow"/>
                <w:lang w:val="en-IN"/>
              </w:rPr>
              <w:t>v_GapOffset</w:t>
            </w:r>
            <w:proofErr w:type="spellEnd"/>
            <w:r w:rsidRPr="00AC5B2C">
              <w:rPr>
                <w:highlight w:val="yellow"/>
                <w:lang w:val="en-IN"/>
              </w:rPr>
              <w:t xml:space="preserve"> := v_MeasGapOffset.gp11_r15;</w:t>
            </w:r>
          </w:p>
          <w:p w14:paraId="13C5D32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highlight w:val="yellow"/>
                <w:lang w:val="en-IN"/>
              </w:rPr>
              <w:t>      }</w:t>
            </w:r>
          </w:p>
          <w:p w14:paraId="27432723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else {</w:t>
            </w:r>
          </w:p>
          <w:p w14:paraId="56412F9F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  </w:t>
            </w:r>
            <w:proofErr w:type="spellStart"/>
            <w:r w:rsidRPr="00AC5B2C">
              <w:rPr>
                <w:lang w:val="en-IN"/>
              </w:rPr>
              <w:t>FatalError</w:t>
            </w:r>
            <w:proofErr w:type="spellEnd"/>
            <w:r w:rsidRPr="00AC5B2C">
              <w:rPr>
                <w:lang w:val="en-IN"/>
              </w:rPr>
              <w:t>(__FILE__, __LINE__, "</w:t>
            </w:r>
            <w:proofErr w:type="spellStart"/>
            <w:r w:rsidRPr="00AC5B2C">
              <w:rPr>
                <w:lang w:val="en-IN"/>
              </w:rPr>
              <w:t>f_EUTRA_SkipMeasGap</w:t>
            </w:r>
            <w:proofErr w:type="spellEnd"/>
            <w:r w:rsidRPr="00AC5B2C">
              <w:rPr>
                <w:lang w:val="en-IN"/>
              </w:rPr>
              <w:t xml:space="preserve">: unknown </w:t>
            </w:r>
            <w:proofErr w:type="spellStart"/>
            <w:r w:rsidRPr="00AC5B2C">
              <w:rPr>
                <w:lang w:val="en-IN"/>
              </w:rPr>
              <w:t>MeasGap</w:t>
            </w:r>
            <w:proofErr w:type="spellEnd"/>
            <w:r w:rsidRPr="00AC5B2C">
              <w:rPr>
                <w:lang w:val="en-IN"/>
              </w:rPr>
              <w:t xml:space="preserve"> configuration");</w:t>
            </w:r>
          </w:p>
          <w:p w14:paraId="1DCCD2A9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55BA6673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</w:t>
            </w:r>
          </w:p>
          <w:p w14:paraId="6AF9276F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</w:t>
            </w:r>
            <w:proofErr w:type="spellStart"/>
            <w:r w:rsidRPr="00AC5B2C">
              <w:rPr>
                <w:lang w:val="en-IN"/>
              </w:rPr>
              <w:t>v_SFN</w:t>
            </w:r>
            <w:proofErr w:type="spellEnd"/>
            <w:r w:rsidRPr="00AC5B2C">
              <w:rPr>
                <w:lang w:val="en-IN"/>
              </w:rPr>
              <w:t xml:space="preserve"> := </w:t>
            </w:r>
            <w:proofErr w:type="spellStart"/>
            <w:r w:rsidRPr="00AC5B2C">
              <w:rPr>
                <w:lang w:val="en-IN"/>
              </w:rPr>
              <w:t>p_SubFrameTiming.SFN.Number</w:t>
            </w:r>
            <w:proofErr w:type="spellEnd"/>
            <w:r w:rsidRPr="00AC5B2C">
              <w:rPr>
                <w:lang w:val="en-IN"/>
              </w:rPr>
              <w:t>;</w:t>
            </w:r>
          </w:p>
          <w:p w14:paraId="736ACF79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</w:t>
            </w:r>
            <w:proofErr w:type="spellStart"/>
            <w:r w:rsidRPr="00AC5B2C">
              <w:rPr>
                <w:lang w:val="en-IN"/>
              </w:rPr>
              <w:t>v_Subframes</w:t>
            </w:r>
            <w:proofErr w:type="spellEnd"/>
            <w:r w:rsidRPr="00AC5B2C">
              <w:rPr>
                <w:lang w:val="en-IN"/>
              </w:rPr>
              <w:t xml:space="preserve"> := (</w:t>
            </w:r>
            <w:proofErr w:type="spellStart"/>
            <w:r w:rsidRPr="00AC5B2C">
              <w:rPr>
                <w:lang w:val="en-IN"/>
              </w:rPr>
              <w:t>v_SFN</w:t>
            </w:r>
            <w:proofErr w:type="spellEnd"/>
            <w:r w:rsidRPr="00AC5B2C">
              <w:rPr>
                <w:lang w:val="en-IN"/>
              </w:rPr>
              <w:t xml:space="preserve"> * 10) + </w:t>
            </w:r>
            <w:proofErr w:type="spellStart"/>
            <w:r w:rsidRPr="00AC5B2C">
              <w:rPr>
                <w:lang w:val="en-IN"/>
              </w:rPr>
              <w:t>p_SubFrameTiming.Subframe.Number</w:t>
            </w:r>
            <w:proofErr w:type="spellEnd"/>
            <w:r w:rsidRPr="00AC5B2C">
              <w:rPr>
                <w:lang w:val="en-IN"/>
              </w:rPr>
              <w:t>;</w:t>
            </w:r>
          </w:p>
          <w:p w14:paraId="63A6426D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</w:t>
            </w:r>
            <w:proofErr w:type="spellStart"/>
            <w:r w:rsidRPr="00AC5B2C">
              <w:rPr>
                <w:lang w:val="en-IN"/>
              </w:rPr>
              <w:t>v_SfnBase</w:t>
            </w:r>
            <w:proofErr w:type="spellEnd"/>
            <w:r w:rsidRPr="00AC5B2C">
              <w:rPr>
                <w:lang w:val="en-IN"/>
              </w:rPr>
              <w:t xml:space="preserve"> := (</w:t>
            </w:r>
            <w:proofErr w:type="spellStart"/>
            <w:r w:rsidRPr="00AC5B2C">
              <w:rPr>
                <w:lang w:val="en-IN"/>
              </w:rPr>
              <w:t>v_SFN</w:t>
            </w:r>
            <w:proofErr w:type="spellEnd"/>
            <w:r w:rsidRPr="00AC5B2C">
              <w:rPr>
                <w:lang w:val="en-IN"/>
              </w:rPr>
              <w:t xml:space="preserve"> / </w:t>
            </w:r>
            <w:proofErr w:type="spellStart"/>
            <w:r w:rsidRPr="00AC5B2C">
              <w:rPr>
                <w:lang w:val="en-IN"/>
              </w:rPr>
              <w:t>v_GapSfnPeriod</w:t>
            </w:r>
            <w:proofErr w:type="spellEnd"/>
            <w:r w:rsidRPr="00AC5B2C">
              <w:rPr>
                <w:lang w:val="en-IN"/>
              </w:rPr>
              <w:t xml:space="preserve">) * </w:t>
            </w:r>
            <w:proofErr w:type="spellStart"/>
            <w:r w:rsidRPr="00AC5B2C">
              <w:rPr>
                <w:lang w:val="en-IN"/>
              </w:rPr>
              <w:t>v_GapSfnPeriod</w:t>
            </w:r>
            <w:proofErr w:type="spellEnd"/>
            <w:r w:rsidRPr="00AC5B2C">
              <w:rPr>
                <w:lang w:val="en-IN"/>
              </w:rPr>
              <w:t xml:space="preserve">;   // SFN rounded down to the next multiple of </w:t>
            </w:r>
            <w:proofErr w:type="spellStart"/>
            <w:r w:rsidRPr="00AC5B2C">
              <w:rPr>
                <w:lang w:val="en-IN"/>
              </w:rPr>
              <w:t>v_GapSfnPeriod</w:t>
            </w:r>
            <w:proofErr w:type="spellEnd"/>
          </w:p>
          <w:p w14:paraId="7C4F37F8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</w:t>
            </w:r>
            <w:proofErr w:type="spellStart"/>
            <w:r w:rsidRPr="00AC5B2C">
              <w:rPr>
                <w:lang w:val="en-IN"/>
              </w:rPr>
              <w:t>v_GapStart</w:t>
            </w:r>
            <w:proofErr w:type="spellEnd"/>
            <w:r w:rsidRPr="00AC5B2C">
              <w:rPr>
                <w:lang w:val="en-IN"/>
              </w:rPr>
              <w:t xml:space="preserve"> := (</w:t>
            </w:r>
            <w:proofErr w:type="spellStart"/>
            <w:r w:rsidRPr="00AC5B2C">
              <w:rPr>
                <w:lang w:val="en-IN"/>
              </w:rPr>
              <w:t>v_SfnBase</w:t>
            </w:r>
            <w:proofErr w:type="spellEnd"/>
            <w:r w:rsidRPr="00AC5B2C">
              <w:rPr>
                <w:lang w:val="en-IN"/>
              </w:rPr>
              <w:t xml:space="preserve"> * 10) + </w:t>
            </w:r>
            <w:proofErr w:type="spellStart"/>
            <w:r w:rsidRPr="00AC5B2C">
              <w:rPr>
                <w:lang w:val="en-IN"/>
              </w:rPr>
              <w:t>v_GapOffset</w:t>
            </w:r>
            <w:proofErr w:type="spellEnd"/>
            <w:r w:rsidRPr="00AC5B2C">
              <w:rPr>
                <w:lang w:val="en-IN"/>
              </w:rPr>
              <w:t>;             // start of the next gap in subframes</w:t>
            </w:r>
          </w:p>
          <w:p w14:paraId="06232646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</w:t>
            </w:r>
            <w:proofErr w:type="spellStart"/>
            <w:r w:rsidRPr="00AC5B2C">
              <w:rPr>
                <w:lang w:val="en-IN"/>
              </w:rPr>
              <w:t>v_GapEnd</w:t>
            </w:r>
            <w:proofErr w:type="spellEnd"/>
            <w:r w:rsidRPr="00AC5B2C">
              <w:rPr>
                <w:lang w:val="en-IN"/>
              </w:rPr>
              <w:t xml:space="preserve"> := </w:t>
            </w:r>
            <w:proofErr w:type="spellStart"/>
            <w:r w:rsidRPr="00AC5B2C">
              <w:rPr>
                <w:lang w:val="en-IN"/>
              </w:rPr>
              <w:t>v_GapStart</w:t>
            </w:r>
            <w:proofErr w:type="spellEnd"/>
            <w:r w:rsidRPr="00AC5B2C">
              <w:rPr>
                <w:lang w:val="en-IN"/>
              </w:rPr>
              <w:t xml:space="preserve"> + 6;                               // end of the next gap in subframes (acc. 36.133 Table 8.1.2.1-1 </w:t>
            </w:r>
            <w:proofErr w:type="spellStart"/>
            <w:r w:rsidRPr="00AC5B2C">
              <w:rPr>
                <w:lang w:val="en-IN"/>
              </w:rPr>
              <w:t>MeasurementGapLength</w:t>
            </w:r>
            <w:proofErr w:type="spellEnd"/>
            <w:r w:rsidRPr="00AC5B2C">
              <w:rPr>
                <w:lang w:val="en-IN"/>
              </w:rPr>
              <w:t xml:space="preserve"> is 6ms for both configurations)</w:t>
            </w:r>
          </w:p>
          <w:p w14:paraId="0D80049A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if ((</w:t>
            </w:r>
            <w:proofErr w:type="spellStart"/>
            <w:r w:rsidRPr="00AC5B2C">
              <w:rPr>
                <w:lang w:val="en-IN"/>
              </w:rPr>
              <w:t>v_GapStart</w:t>
            </w:r>
            <w:proofErr w:type="spellEnd"/>
            <w:r w:rsidRPr="00AC5B2C">
              <w:rPr>
                <w:lang w:val="en-IN"/>
              </w:rPr>
              <w:t xml:space="preserve"> &lt;= </w:t>
            </w:r>
            <w:proofErr w:type="spellStart"/>
            <w:r w:rsidRPr="00AC5B2C">
              <w:rPr>
                <w:lang w:val="en-IN"/>
              </w:rPr>
              <w:t>v_Subframes</w:t>
            </w:r>
            <w:proofErr w:type="spellEnd"/>
            <w:r w:rsidRPr="00AC5B2C">
              <w:rPr>
                <w:lang w:val="en-IN"/>
              </w:rPr>
              <w:t>) and (</w:t>
            </w:r>
            <w:proofErr w:type="spellStart"/>
            <w:r w:rsidRPr="00AC5B2C">
              <w:rPr>
                <w:lang w:val="en-IN"/>
              </w:rPr>
              <w:t>v_Subframes</w:t>
            </w:r>
            <w:proofErr w:type="spellEnd"/>
            <w:r w:rsidRPr="00AC5B2C">
              <w:rPr>
                <w:lang w:val="en-IN"/>
              </w:rPr>
              <w:t xml:space="preserve"> &lt; </w:t>
            </w:r>
            <w:proofErr w:type="spellStart"/>
            <w:r w:rsidRPr="00AC5B2C">
              <w:rPr>
                <w:lang w:val="en-IN"/>
              </w:rPr>
              <w:t>v_GapEnd</w:t>
            </w:r>
            <w:proofErr w:type="spellEnd"/>
            <w:r w:rsidRPr="00AC5B2C">
              <w:rPr>
                <w:lang w:val="en-IN"/>
              </w:rPr>
              <w:t>)) {</w:t>
            </w:r>
          </w:p>
          <w:p w14:paraId="033D5221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  </w:t>
            </w:r>
            <w:proofErr w:type="spellStart"/>
            <w:r w:rsidRPr="00AC5B2C">
              <w:rPr>
                <w:lang w:val="en-IN"/>
              </w:rPr>
              <w:t>v_SFN</w:t>
            </w:r>
            <w:proofErr w:type="spellEnd"/>
            <w:r w:rsidRPr="00AC5B2C">
              <w:rPr>
                <w:lang w:val="en-IN"/>
              </w:rPr>
              <w:t xml:space="preserve"> := (</w:t>
            </w:r>
            <w:proofErr w:type="spellStart"/>
            <w:r w:rsidRPr="00AC5B2C">
              <w:rPr>
                <w:lang w:val="en-IN"/>
              </w:rPr>
              <w:t>v_SFN</w:t>
            </w:r>
            <w:proofErr w:type="spellEnd"/>
            <w:r w:rsidRPr="00AC5B2C">
              <w:rPr>
                <w:lang w:val="en-IN"/>
              </w:rPr>
              <w:t xml:space="preserve"> + 1);  // @sic R5w160204r1 sic@</w:t>
            </w:r>
          </w:p>
          <w:p w14:paraId="628468B8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  </w:t>
            </w:r>
            <w:proofErr w:type="spellStart"/>
            <w:r w:rsidRPr="00AC5B2C">
              <w:rPr>
                <w:lang w:val="en-IN"/>
              </w:rPr>
              <w:t>v_SubFrameTiming.SFN.Number</w:t>
            </w:r>
            <w:proofErr w:type="spellEnd"/>
            <w:r w:rsidRPr="00AC5B2C">
              <w:rPr>
                <w:lang w:val="en-IN"/>
              </w:rPr>
              <w:t xml:space="preserve"> := </w:t>
            </w:r>
            <w:proofErr w:type="spellStart"/>
            <w:r w:rsidRPr="00AC5B2C">
              <w:rPr>
                <w:lang w:val="en-IN"/>
              </w:rPr>
              <w:t>v_SFN</w:t>
            </w:r>
            <w:proofErr w:type="spellEnd"/>
            <w:r w:rsidRPr="00AC5B2C">
              <w:rPr>
                <w:lang w:val="en-IN"/>
              </w:rPr>
              <w:t xml:space="preserve"> mod 1024;</w:t>
            </w:r>
          </w:p>
          <w:p w14:paraId="0CB2458C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 xml:space="preserve">        </w:t>
            </w:r>
            <w:proofErr w:type="spellStart"/>
            <w:r w:rsidRPr="00AC5B2C">
              <w:rPr>
                <w:lang w:val="en-IN"/>
              </w:rPr>
              <w:t>v_SubFrameTiming.HSFN.Number</w:t>
            </w:r>
            <w:proofErr w:type="spellEnd"/>
            <w:r w:rsidRPr="00AC5B2C">
              <w:rPr>
                <w:lang w:val="en-IN"/>
              </w:rPr>
              <w:t xml:space="preserve"> := (</w:t>
            </w:r>
            <w:proofErr w:type="spellStart"/>
            <w:r w:rsidRPr="00AC5B2C">
              <w:rPr>
                <w:lang w:val="en-IN"/>
              </w:rPr>
              <w:t>v_SubFrameTiming.HSFN.Number</w:t>
            </w:r>
            <w:proofErr w:type="spellEnd"/>
            <w:r w:rsidRPr="00AC5B2C">
              <w:rPr>
                <w:lang w:val="en-IN"/>
              </w:rPr>
              <w:t xml:space="preserve"> + (</w:t>
            </w:r>
            <w:proofErr w:type="spellStart"/>
            <w:r w:rsidRPr="00AC5B2C">
              <w:rPr>
                <w:lang w:val="en-IN"/>
              </w:rPr>
              <w:t>v_SFN</w:t>
            </w:r>
            <w:proofErr w:type="spellEnd"/>
            <w:r w:rsidRPr="00AC5B2C">
              <w:rPr>
                <w:lang w:val="en-IN"/>
              </w:rPr>
              <w:t xml:space="preserve"> / 1024)) mod 1024; // @sic R5w160204r1 sic@</w:t>
            </w:r>
          </w:p>
          <w:p w14:paraId="2E22C92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  }</w:t>
            </w:r>
          </w:p>
          <w:p w14:paraId="078BA6FA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  }</w:t>
            </w:r>
          </w:p>
          <w:p w14:paraId="13917514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lastRenderedPageBreak/>
              <w:t xml:space="preserve">    return </w:t>
            </w:r>
            <w:proofErr w:type="spellStart"/>
            <w:r w:rsidRPr="00AC5B2C">
              <w:rPr>
                <w:lang w:val="en-IN"/>
              </w:rPr>
              <w:t>v_SubFrameTiming</w:t>
            </w:r>
            <w:proofErr w:type="spellEnd"/>
            <w:r w:rsidRPr="00AC5B2C">
              <w:rPr>
                <w:lang w:val="en-IN"/>
              </w:rPr>
              <w:t>;</w:t>
            </w:r>
          </w:p>
          <w:p w14:paraId="4E4532D7" w14:textId="77777777" w:rsidR="00AC5B2C" w:rsidRPr="00AC5B2C" w:rsidRDefault="00AC5B2C" w:rsidP="00AC5B2C">
            <w:pPr>
              <w:rPr>
                <w:lang w:val="en-IN"/>
              </w:rPr>
            </w:pPr>
            <w:r w:rsidRPr="00AC5B2C">
              <w:rPr>
                <w:lang w:val="en-IN"/>
              </w:rPr>
              <w:t>  }</w:t>
            </w:r>
          </w:p>
          <w:p w14:paraId="4C11665C" w14:textId="6549AD74" w:rsidR="00574BDF" w:rsidRDefault="00574BDF" w:rsidP="00952BCF"/>
        </w:tc>
      </w:tr>
    </w:tbl>
    <w:p w14:paraId="6D8D7903" w14:textId="586F0E33" w:rsidR="00FC2058" w:rsidRDefault="00FC2058" w:rsidP="00FC2058"/>
    <w:p w14:paraId="1CBD73A2" w14:textId="430BB7C9" w:rsidR="006479B6" w:rsidRDefault="006479B6" w:rsidP="006479B6">
      <w:pPr>
        <w:pStyle w:val="berschrift2"/>
        <w:numPr>
          <w:ilvl w:val="1"/>
          <w:numId w:val="1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/>
        <w:rPr>
          <w:b/>
          <w:lang w:val="pt-BR"/>
        </w:rPr>
      </w:pPr>
      <w:bookmarkStart w:id="10" w:name="_Toc140742503"/>
      <w:r>
        <w:rPr>
          <w:b/>
          <w:lang w:val="pt-BR"/>
        </w:rPr>
        <w:t xml:space="preserve">Change </w:t>
      </w:r>
      <w:bookmarkEnd w:id="10"/>
      <w:r w:rsidR="00A26904">
        <w:rPr>
          <w:b/>
          <w:lang w:val="en-US"/>
        </w:rPr>
        <w:t>2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6479B6" w14:paraId="6C5C70AF" w14:textId="77777777" w:rsidTr="00A9767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09DC27" w14:textId="77777777" w:rsidR="006479B6" w:rsidRDefault="006479B6" w:rsidP="00E50046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7D30" w14:textId="77777777" w:rsidR="0055250F" w:rsidRPr="0055250F" w:rsidRDefault="0055250F" w:rsidP="0055250F">
            <w:pPr>
              <w:spacing w:after="0"/>
              <w:rPr>
                <w:rFonts w:ascii="Arial" w:hAnsi="Arial" w:cs="Arial"/>
                <w:lang w:val="en-IN"/>
              </w:rPr>
            </w:pPr>
            <w:proofErr w:type="spellStart"/>
            <w:r w:rsidRPr="0055250F">
              <w:rPr>
                <w:rFonts w:ascii="Arial" w:hAnsi="Arial" w:cs="Arial"/>
                <w:lang w:val="en-IN"/>
              </w:rPr>
              <w:t>f_EUTRA_ENDC_DeriveSupportedGapsFromPics</w:t>
            </w:r>
            <w:proofErr w:type="spellEnd"/>
            <w:r w:rsidRPr="0055250F">
              <w:rPr>
                <w:rFonts w:ascii="Arial" w:hAnsi="Arial" w:cs="Arial"/>
                <w:lang w:val="en-IN"/>
              </w:rPr>
              <w:t>()</w:t>
            </w:r>
          </w:p>
          <w:p w14:paraId="344F96E4" w14:textId="7E718287" w:rsidR="006479B6" w:rsidRPr="00D86314" w:rsidRDefault="006479B6" w:rsidP="00E50046">
            <w:pPr>
              <w:spacing w:after="0"/>
              <w:rPr>
                <w:rFonts w:ascii="Arial" w:hAnsi="Arial" w:cs="Arial"/>
              </w:rPr>
            </w:pPr>
          </w:p>
        </w:tc>
      </w:tr>
      <w:tr w:rsidR="006479B6" w14:paraId="597CF004" w14:textId="77777777" w:rsidTr="00A9767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5BCAD5" w14:textId="77777777" w:rsidR="006479B6" w:rsidRDefault="006479B6" w:rsidP="00E500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11E87" w14:textId="7B79849B" w:rsidR="006479B6" w:rsidRPr="0055250F" w:rsidRDefault="0055250F" w:rsidP="0055250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8-bit variable is required rather than 10-bit </w:t>
            </w:r>
            <w:r w:rsidR="00E857CA">
              <w:rPr>
                <w:rFonts w:ascii="Arial" w:hAnsi="Arial" w:cs="Arial"/>
              </w:rPr>
              <w:t>because only Eight pic/</w:t>
            </w:r>
            <w:proofErr w:type="spellStart"/>
            <w:r w:rsidR="00E857CA">
              <w:rPr>
                <w:rFonts w:ascii="Arial" w:hAnsi="Arial" w:cs="Arial"/>
              </w:rPr>
              <w:t>pixit</w:t>
            </w:r>
            <w:proofErr w:type="spellEnd"/>
            <w:r w:rsidR="00E857CA">
              <w:rPr>
                <w:rFonts w:ascii="Arial" w:hAnsi="Arial" w:cs="Arial"/>
              </w:rPr>
              <w:t xml:space="preserve"> are used here </w:t>
            </w:r>
          </w:p>
        </w:tc>
      </w:tr>
      <w:tr w:rsidR="006479B6" w14:paraId="3BAB449D" w14:textId="77777777" w:rsidTr="00A9767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10B487" w14:textId="77777777" w:rsidR="006479B6" w:rsidRDefault="006479B6" w:rsidP="00E500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682D" w14:textId="581432CE" w:rsidR="006479B6" w:rsidRPr="003D4E6C" w:rsidRDefault="0055250F" w:rsidP="00D86314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</w:rPr>
              <w:t>Added B8_type instead B10_type</w:t>
            </w:r>
          </w:p>
        </w:tc>
      </w:tr>
      <w:tr w:rsidR="006479B6" w14:paraId="2F401E22" w14:textId="77777777" w:rsidTr="00A9767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7412B4" w14:textId="77777777" w:rsidR="006479B6" w:rsidRDefault="006479B6" w:rsidP="00E50046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5642" w14:textId="45690A45" w:rsidR="006479B6" w:rsidRDefault="00E857CA" w:rsidP="00E50046">
            <w:pPr>
              <w:spacing w:after="0"/>
              <w:rPr>
                <w:rFonts w:ascii="Arial" w:hAnsi="Arial" w:cs="Arial"/>
              </w:rPr>
            </w:pPr>
            <w:proofErr w:type="spellStart"/>
            <w:r w:rsidRPr="00080668">
              <w:rPr>
                <w:rFonts w:ascii="Arial" w:hAnsi="Arial" w:cs="Arial"/>
              </w:rPr>
              <w:t>RRCMeasurement_ENDC_EUTRA</w:t>
            </w:r>
            <w:proofErr w:type="spellEnd"/>
          </w:p>
        </w:tc>
      </w:tr>
      <w:tr w:rsidR="00A9767A" w14:paraId="2635E5FB" w14:textId="77777777" w:rsidTr="00A9767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56E67CF0" w14:textId="77777777" w:rsidR="00A9767A" w:rsidRDefault="00A9767A" w:rsidP="00C11158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53F048" w14:textId="1E40B528" w:rsidR="00A9767A" w:rsidRPr="00A9307D" w:rsidRDefault="00A9767A" w:rsidP="00C11158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48434A7A" w14:textId="77777777" w:rsidR="006479B6" w:rsidRDefault="006479B6" w:rsidP="006479B6"/>
    <w:p w14:paraId="588D0475" w14:textId="77777777" w:rsidR="006479B6" w:rsidRDefault="006479B6" w:rsidP="006479B6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479B6" w14:paraId="23A52FBC" w14:textId="77777777" w:rsidTr="00E5004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A57F9" w14:textId="61BCD485" w:rsidR="00E857CA" w:rsidRDefault="00E857CA" w:rsidP="00E857CA">
            <w:r>
              <w:t xml:space="preserve">function </w:t>
            </w:r>
            <w:proofErr w:type="spellStart"/>
            <w:r>
              <w:t>f_EUTRA_ENDC_DeriveSupportedGapsFromPics</w:t>
            </w:r>
            <w:proofErr w:type="spellEnd"/>
            <w:r>
              <w:t>() return B10_Type</w:t>
            </w:r>
          </w:p>
          <w:p w14:paraId="588D8E73" w14:textId="77777777" w:rsidR="00E857CA" w:rsidRDefault="00E857CA" w:rsidP="00E857CA">
            <w:r>
              <w:t xml:space="preserve">  {</w:t>
            </w:r>
          </w:p>
          <w:p w14:paraId="499EA4F3" w14:textId="263A0DA5" w:rsidR="00E857CA" w:rsidRDefault="00E857CA" w:rsidP="00E857CA">
            <w:r>
              <w:t xml:space="preserve">    var B10_Type </w:t>
            </w:r>
            <w:proofErr w:type="spellStart"/>
            <w:r>
              <w:t>v_SupportedGapPatterns</w:t>
            </w:r>
            <w:proofErr w:type="spellEnd"/>
            <w:r>
              <w:t xml:space="preserve">   :=  </w:t>
            </w:r>
            <w:proofErr w:type="spellStart"/>
            <w:r>
              <w:t>f_ConvertBoolToBit</w:t>
            </w:r>
            <w:proofErr w:type="spellEnd"/>
            <w:r>
              <w:t>(pc_gp11_en_dc) &amp;</w:t>
            </w:r>
          </w:p>
          <w:p w14:paraId="662AC994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(pc_gp10_en_dc) &amp;</w:t>
            </w:r>
          </w:p>
          <w:p w14:paraId="128421AA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(pc_gp9_en_dc) &amp;</w:t>
            </w:r>
          </w:p>
          <w:p w14:paraId="720C23A3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(pc_gp8_en_dc) &amp;</w:t>
            </w:r>
          </w:p>
          <w:p w14:paraId="56C01CD9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(pc_gp7_en_dc) &amp;</w:t>
            </w:r>
          </w:p>
          <w:p w14:paraId="231F9BC2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(pc_gp6_en_dc) &amp;</w:t>
            </w:r>
          </w:p>
          <w:p w14:paraId="0EA71CAC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(pc_gp5_en_dc) &amp;</w:t>
            </w:r>
          </w:p>
          <w:p w14:paraId="3C03B8FE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(pc_gp4_en_dc);</w:t>
            </w:r>
          </w:p>
          <w:p w14:paraId="75DCBF30" w14:textId="77777777" w:rsidR="00E857CA" w:rsidRDefault="00E857CA" w:rsidP="00E857CA"/>
          <w:p w14:paraId="309F8941" w14:textId="77777777" w:rsidR="00E857CA" w:rsidRDefault="00E857CA" w:rsidP="00E857CA">
            <w:r>
              <w:t xml:space="preserve">    return </w:t>
            </w:r>
            <w:proofErr w:type="spellStart"/>
            <w:r>
              <w:t>v_SupportedGapPatterns</w:t>
            </w:r>
            <w:proofErr w:type="spellEnd"/>
            <w:r>
              <w:t>;</w:t>
            </w:r>
          </w:p>
          <w:p w14:paraId="58F0A98B" w14:textId="73613CFB" w:rsidR="006479B6" w:rsidRDefault="00E857CA" w:rsidP="00E857CA">
            <w:r>
              <w:t xml:space="preserve">  }</w:t>
            </w:r>
          </w:p>
        </w:tc>
      </w:tr>
    </w:tbl>
    <w:p w14:paraId="13250AE7" w14:textId="77777777" w:rsidR="006479B6" w:rsidRDefault="006479B6" w:rsidP="006479B6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479B6" w14:paraId="6E5B147D" w14:textId="77777777" w:rsidTr="00E50046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C8104" w14:textId="77777777" w:rsidR="00E857CA" w:rsidRDefault="006479B6" w:rsidP="00E857CA">
            <w:r>
              <w:t xml:space="preserve"> </w:t>
            </w:r>
            <w:r w:rsidR="00E857CA">
              <w:t xml:space="preserve">function </w:t>
            </w:r>
            <w:proofErr w:type="spellStart"/>
            <w:r w:rsidR="00E857CA">
              <w:t>f_EUTRA_ENDC_DeriveSupportedGapsFromPics</w:t>
            </w:r>
            <w:proofErr w:type="spellEnd"/>
            <w:r w:rsidR="00E857CA">
              <w:t xml:space="preserve">() return </w:t>
            </w:r>
            <w:r w:rsidR="00E857CA" w:rsidRPr="00E857CA">
              <w:rPr>
                <w:highlight w:val="yellow"/>
              </w:rPr>
              <w:t>B8_Type</w:t>
            </w:r>
          </w:p>
          <w:p w14:paraId="594E56BC" w14:textId="77777777" w:rsidR="00E857CA" w:rsidRDefault="00E857CA" w:rsidP="00E857CA">
            <w:r>
              <w:t xml:space="preserve">  {</w:t>
            </w:r>
          </w:p>
          <w:p w14:paraId="2D6253CC" w14:textId="77777777" w:rsidR="00E857CA" w:rsidRDefault="00E857CA" w:rsidP="00E857CA">
            <w:r>
              <w:t xml:space="preserve">    var </w:t>
            </w:r>
            <w:r w:rsidRPr="00E857CA">
              <w:rPr>
                <w:highlight w:val="yellow"/>
              </w:rPr>
              <w:t>B8_Type</w:t>
            </w:r>
            <w:r>
              <w:t xml:space="preserve"> </w:t>
            </w:r>
            <w:proofErr w:type="spellStart"/>
            <w:r>
              <w:t>v_SupportedGapPatterns</w:t>
            </w:r>
            <w:proofErr w:type="spellEnd"/>
            <w:r>
              <w:t xml:space="preserve">   :=  </w:t>
            </w:r>
            <w:proofErr w:type="spellStart"/>
            <w:r>
              <w:t>f_ConvertBoolToBit</w:t>
            </w:r>
            <w:proofErr w:type="spellEnd"/>
            <w:r>
              <w:t>(pc_gp11_en_dc) &amp;</w:t>
            </w:r>
          </w:p>
          <w:p w14:paraId="3035895C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(pc_gp10_en_dc) &amp;</w:t>
            </w:r>
          </w:p>
          <w:p w14:paraId="10E35682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(pc_gp9_en_dc) &amp;</w:t>
            </w:r>
          </w:p>
          <w:p w14:paraId="7C7A62A9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(pc_gp8_en_dc) &amp;</w:t>
            </w:r>
          </w:p>
          <w:p w14:paraId="7E27D863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(pc_gp7_en_dc) &amp;</w:t>
            </w:r>
          </w:p>
          <w:p w14:paraId="59A55CDA" w14:textId="77777777" w:rsidR="00E857CA" w:rsidRDefault="00E857CA" w:rsidP="00E857CA">
            <w:r>
              <w:lastRenderedPageBreak/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(pc_gp6_en_dc) &amp;</w:t>
            </w:r>
          </w:p>
          <w:p w14:paraId="37E80005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(pc_gp5_en_dc) &amp;</w:t>
            </w:r>
          </w:p>
          <w:p w14:paraId="5A559E13" w14:textId="77777777" w:rsidR="00E857CA" w:rsidRDefault="00E857CA" w:rsidP="00E857CA">
            <w:r>
              <w:t xml:space="preserve">                                             </w:t>
            </w:r>
            <w:proofErr w:type="spellStart"/>
            <w:r>
              <w:t>f_ConvertBoolToBit</w:t>
            </w:r>
            <w:proofErr w:type="spellEnd"/>
            <w:r>
              <w:t>(pc_gp4_en_dc);</w:t>
            </w:r>
          </w:p>
          <w:p w14:paraId="219E2C13" w14:textId="77777777" w:rsidR="00E857CA" w:rsidRDefault="00E857CA" w:rsidP="00E857CA"/>
          <w:p w14:paraId="4C0DA154" w14:textId="77777777" w:rsidR="00E857CA" w:rsidRDefault="00E857CA" w:rsidP="00E857CA">
            <w:r>
              <w:t xml:space="preserve">    return </w:t>
            </w:r>
            <w:proofErr w:type="spellStart"/>
            <w:r>
              <w:t>v_SupportedGapPatterns</w:t>
            </w:r>
            <w:proofErr w:type="spellEnd"/>
            <w:r>
              <w:t>;</w:t>
            </w:r>
          </w:p>
          <w:p w14:paraId="512F4810" w14:textId="41F2F7D8" w:rsidR="000C64DF" w:rsidRDefault="00E857CA" w:rsidP="00E857CA">
            <w:r>
              <w:t xml:space="preserve">  }</w:t>
            </w:r>
          </w:p>
          <w:p w14:paraId="7FDA2219" w14:textId="48605FC0" w:rsidR="006479B6" w:rsidRDefault="006479B6" w:rsidP="00352247">
            <w:pPr>
              <w:ind w:firstLine="204"/>
            </w:pPr>
          </w:p>
        </w:tc>
      </w:tr>
    </w:tbl>
    <w:p w14:paraId="60D31445" w14:textId="77777777" w:rsidR="006479B6" w:rsidRDefault="006479B6" w:rsidP="00FC2058"/>
    <w:p w14:paraId="7891A771" w14:textId="77777777" w:rsidR="0047783B" w:rsidRDefault="0047783B" w:rsidP="00FC2058"/>
    <w:p w14:paraId="3A7E3D56" w14:textId="2C1025CE" w:rsidR="00E857CA" w:rsidRPr="00E857CA" w:rsidRDefault="00E857CA" w:rsidP="00E857CA">
      <w:pPr>
        <w:pStyle w:val="berschrift2"/>
        <w:numPr>
          <w:ilvl w:val="1"/>
          <w:numId w:val="1"/>
        </w:numPr>
        <w:rPr>
          <w:b/>
          <w:bCs/>
        </w:rPr>
      </w:pPr>
      <w:bookmarkStart w:id="11" w:name="_Toc122434493"/>
      <w:bookmarkStart w:id="12" w:name="_Toc295288970"/>
      <w:bookmarkStart w:id="13" w:name="_Toc325725665"/>
      <w:bookmarkStart w:id="14" w:name="_Toc121172016"/>
      <w:bookmarkStart w:id="15" w:name="_Toc140742504"/>
      <w:r w:rsidRPr="00E857CA">
        <w:rPr>
          <w:b/>
          <w:bCs/>
        </w:rPr>
        <w:t xml:space="preserve">Change </w:t>
      </w:r>
      <w:r w:rsidR="00A26904">
        <w:rPr>
          <w:b/>
          <w:bCs/>
        </w:rPr>
        <w:t>3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E857CA" w14:paraId="1C469EBF" w14:textId="77777777" w:rsidTr="000468F6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66208" w14:textId="77777777" w:rsidR="00E857CA" w:rsidRPr="00334EB5" w:rsidRDefault="00E857CA" w:rsidP="00334EB5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57DC4" w14:textId="37F5E4DD" w:rsidR="00E857CA" w:rsidRPr="00D86314" w:rsidRDefault="00334EB5" w:rsidP="00B75E0D">
            <w:pPr>
              <w:spacing w:after="0"/>
              <w:rPr>
                <w:rFonts w:ascii="Arial" w:hAnsi="Arial" w:cs="Arial"/>
              </w:rPr>
            </w:pPr>
            <w:r w:rsidRPr="00334EB5">
              <w:rPr>
                <w:lang w:val="en-IN"/>
              </w:rPr>
              <w:t xml:space="preserve">f_TC_8_2_3_11_1_ENDC_EUTRA() </w:t>
            </w:r>
          </w:p>
        </w:tc>
      </w:tr>
      <w:tr w:rsidR="00E857CA" w14:paraId="141A34E5" w14:textId="77777777" w:rsidTr="000468F6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44D75B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943DB" w14:textId="5FDD2F13" w:rsidR="00E857CA" w:rsidRDefault="00276928" w:rsidP="00276928">
            <w:pPr>
              <w:pStyle w:val="Listenabsatz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 w:rsidRPr="00276928">
              <w:rPr>
                <w:rFonts w:ascii="Arial" w:hAnsi="Arial" w:cs="Arial"/>
              </w:rPr>
              <w:t xml:space="preserve">According to Prose bearers should be MCG_SCG rather than </w:t>
            </w:r>
            <w:proofErr w:type="spellStart"/>
            <w:r w:rsidRPr="00276928">
              <w:rPr>
                <w:rFonts w:ascii="Arial" w:hAnsi="Arial" w:cs="Arial"/>
              </w:rPr>
              <w:t>MCG_only</w:t>
            </w:r>
            <w:proofErr w:type="spellEnd"/>
            <w:r w:rsidRPr="00276928">
              <w:rPr>
                <w:rFonts w:ascii="Arial" w:hAnsi="Arial" w:cs="Arial"/>
              </w:rPr>
              <w:t>.</w:t>
            </w:r>
          </w:p>
          <w:p w14:paraId="5806B352" w14:textId="49ECF8DD" w:rsidR="00276928" w:rsidRPr="00276928" w:rsidRDefault="00276928" w:rsidP="00B75E0D">
            <w:pPr>
              <w:pStyle w:val="Listenabsatz"/>
              <w:numPr>
                <w:ilvl w:val="0"/>
                <w:numId w:val="42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Coordination issue get resolved by “</w:t>
            </w:r>
            <w:proofErr w:type="spellStart"/>
            <w:r>
              <w:rPr>
                <w:rFonts w:ascii="Arial" w:hAnsi="Arial" w:cs="Arial"/>
              </w:rPr>
              <w:t>change_power</w:t>
            </w:r>
            <w:proofErr w:type="spellEnd"/>
            <w:r>
              <w:rPr>
                <w:rFonts w:ascii="Arial" w:hAnsi="Arial" w:cs="Arial"/>
              </w:rPr>
              <w:t>”</w:t>
            </w:r>
          </w:p>
        </w:tc>
      </w:tr>
      <w:tr w:rsidR="00E857CA" w14:paraId="1E87C487" w14:textId="77777777" w:rsidTr="000468F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C0271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8D4E" w14:textId="126E9343" w:rsidR="00E857CA" w:rsidRPr="003D4E6C" w:rsidRDefault="00276928" w:rsidP="00B75E0D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Bearer type got changed according to the prose and coordination issue resolved with added TTCN changes.</w:t>
            </w:r>
          </w:p>
        </w:tc>
      </w:tr>
      <w:tr w:rsidR="00E857CA" w14:paraId="34C3D721" w14:textId="77777777" w:rsidTr="000468F6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B24B1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B763D" w14:textId="77777777" w:rsidR="00E857CA" w:rsidRDefault="00E857CA" w:rsidP="00B75E0D">
            <w:pPr>
              <w:spacing w:after="0"/>
              <w:rPr>
                <w:rFonts w:ascii="Arial" w:hAnsi="Arial" w:cs="Arial"/>
              </w:rPr>
            </w:pPr>
            <w:proofErr w:type="spellStart"/>
            <w:r w:rsidRPr="00080668">
              <w:rPr>
                <w:rFonts w:ascii="Arial" w:hAnsi="Arial" w:cs="Arial"/>
              </w:rPr>
              <w:t>RRCMeasurement_ENDC_EUTRA</w:t>
            </w:r>
            <w:proofErr w:type="spellEnd"/>
          </w:p>
        </w:tc>
      </w:tr>
      <w:tr w:rsidR="006B74BA" w14:paraId="3D8001D5" w14:textId="77777777" w:rsidTr="006B7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27738C8" w14:textId="77777777" w:rsidR="006B74BA" w:rsidRDefault="006B74BA" w:rsidP="00C11158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2CA1478" w14:textId="77777777" w:rsidR="006B74BA" w:rsidRPr="00A9307D" w:rsidRDefault="006B74BA" w:rsidP="00C11158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52E83BB7" w14:textId="77777777" w:rsidR="00E857CA" w:rsidRDefault="00E857CA" w:rsidP="00E857CA"/>
    <w:p w14:paraId="3247AF8D" w14:textId="77777777" w:rsidR="00E857CA" w:rsidRDefault="00E857CA" w:rsidP="00E857CA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2C6B4CAA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C7564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function f_TC_8_2_3_11_1_ENDC_EUTRA() runs on EUTRA_5GS_PTC</w:t>
            </w:r>
          </w:p>
          <w:p w14:paraId="79002C9B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{ //Measurement configuration control and reporting / Measurement Gaps / NR FR1 / EN-DC</w:t>
            </w:r>
          </w:p>
          <w:p w14:paraId="16BC27C1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</w:t>
            </w:r>
          </w:p>
          <w:p w14:paraId="4B4DD886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f_EUTRA38_Init(EN_DC, c1);</w:t>
            </w:r>
          </w:p>
          <w:p w14:paraId="04787C7A" w14:textId="77777777" w:rsidR="00334EB5" w:rsidRPr="00334EB5" w:rsidRDefault="00334EB5" w:rsidP="00334EB5">
            <w:pPr>
              <w:rPr>
                <w:lang w:val="en-IN"/>
              </w:rPr>
            </w:pPr>
          </w:p>
          <w:p w14:paraId="1D4C0819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//Create and configure cell</w:t>
            </w:r>
          </w:p>
          <w:p w14:paraId="08DF6E45" w14:textId="77777777" w:rsidR="00334EB5" w:rsidRPr="00A9767A" w:rsidRDefault="00334EB5" w:rsidP="00334EB5">
            <w:pPr>
              <w:rPr>
                <w:lang w:val="it-IT"/>
              </w:rPr>
            </w:pPr>
            <w:r w:rsidRPr="00334EB5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f_EUTRA_CellConfig_Def</w:t>
            </w:r>
            <w:proofErr w:type="spellEnd"/>
            <w:r w:rsidRPr="00A9767A">
              <w:rPr>
                <w:lang w:val="it-IT"/>
              </w:rPr>
              <w:t>(eutra_Cell1);</w:t>
            </w:r>
          </w:p>
          <w:p w14:paraId="7E95EF9B" w14:textId="77777777" w:rsidR="00334EB5" w:rsidRPr="00A9767A" w:rsidRDefault="00334EB5" w:rsidP="00334EB5">
            <w:pPr>
              <w:rPr>
                <w:lang w:val="it-IT"/>
              </w:rPr>
            </w:pPr>
            <w:r w:rsidRPr="00A9767A">
              <w:rPr>
                <w:lang w:val="it-IT"/>
              </w:rPr>
              <w:t xml:space="preserve">    </w:t>
            </w:r>
          </w:p>
          <w:p w14:paraId="59160365" w14:textId="77777777" w:rsidR="00334EB5" w:rsidRPr="00334EB5" w:rsidRDefault="00334EB5" w:rsidP="00334EB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334EB5">
              <w:rPr>
                <w:lang w:val="en-IN"/>
              </w:rPr>
              <w:t>//Preamble to enter UE in state RRC_CONNECTED and Bearers (MCG only) established</w:t>
            </w:r>
          </w:p>
          <w:p w14:paraId="3C8D1DB9" w14:textId="6B5C5418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f_EUTRA38_ENDC_Preamble (eutra_Cell1, </w:t>
            </w:r>
            <w:proofErr w:type="spellStart"/>
            <w:r w:rsidRPr="00334EB5">
              <w:rPr>
                <w:lang w:val="en-IN"/>
              </w:rPr>
              <w:t>TESTMode_OFF</w:t>
            </w:r>
            <w:proofErr w:type="spellEnd"/>
            <w:r w:rsidRPr="00334EB5">
              <w:rPr>
                <w:lang w:val="en-IN"/>
              </w:rPr>
              <w:t xml:space="preserve">, </w:t>
            </w:r>
            <w:proofErr w:type="spellStart"/>
            <w:r w:rsidRPr="00334EB5">
              <w:rPr>
                <w:lang w:val="en-IN"/>
              </w:rPr>
              <w:t>MCG_</w:t>
            </w:r>
            <w:r w:rsidR="00142B45">
              <w:rPr>
                <w:lang w:val="en-IN"/>
              </w:rPr>
              <w:t>only</w:t>
            </w:r>
            <w:proofErr w:type="spellEnd"/>
            <w:r w:rsidRPr="00334EB5">
              <w:rPr>
                <w:lang w:val="en-IN"/>
              </w:rPr>
              <w:t>, RRC_CONNECTED);</w:t>
            </w:r>
          </w:p>
          <w:p w14:paraId="75D378D4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 Send trigger to NR to change power level of NR Cell1 at T0</w:t>
            </w:r>
          </w:p>
          <w:p w14:paraId="4CCF62E9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</w:t>
            </w:r>
            <w:proofErr w:type="spellStart"/>
            <w:r w:rsidRPr="00334EB5">
              <w:rPr>
                <w:lang w:val="en-IN"/>
              </w:rPr>
              <w:t>f_EUTRA_NR_SendCoOrd</w:t>
            </w:r>
            <w:proofErr w:type="spellEnd"/>
            <w:r w:rsidRPr="00334EB5">
              <w:rPr>
                <w:lang w:val="en-IN"/>
              </w:rPr>
              <w:t xml:space="preserve"> (NR, </w:t>
            </w:r>
            <w:proofErr w:type="spellStart"/>
            <w:r w:rsidRPr="00334EB5">
              <w:rPr>
                <w:lang w:val="en-IN"/>
              </w:rPr>
              <w:t>cms_EUTRA_NR_Trigger</w:t>
            </w:r>
            <w:proofErr w:type="spellEnd"/>
            <w:r w:rsidRPr="00334EB5">
              <w:rPr>
                <w:lang w:val="en-IN"/>
              </w:rPr>
              <w:t>);</w:t>
            </w:r>
          </w:p>
          <w:p w14:paraId="4B127543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  <w:proofErr w:type="spellStart"/>
            <w:r w:rsidRPr="00334EB5">
              <w:rPr>
                <w:lang w:val="en-IN"/>
              </w:rPr>
              <w:t>f_EUTRA_TestBody_Set</w:t>
            </w:r>
            <w:proofErr w:type="spellEnd"/>
            <w:r w:rsidRPr="00334EB5">
              <w:rPr>
                <w:lang w:val="en-IN"/>
              </w:rPr>
              <w:t>(true);</w:t>
            </w:r>
          </w:p>
          <w:p w14:paraId="1E296568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fl_TC_8_2_3_11_1_ENDC_EUTRA_TestBody();</w:t>
            </w:r>
          </w:p>
          <w:p w14:paraId="352406FF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  <w:proofErr w:type="spellStart"/>
            <w:r w:rsidRPr="00334EB5">
              <w:rPr>
                <w:lang w:val="en-IN"/>
              </w:rPr>
              <w:t>f_EUTRA_TestBody_Set</w:t>
            </w:r>
            <w:proofErr w:type="spellEnd"/>
            <w:r w:rsidRPr="00334EB5">
              <w:rPr>
                <w:lang w:val="en-IN"/>
              </w:rPr>
              <w:t>(false);</w:t>
            </w:r>
          </w:p>
          <w:p w14:paraId="422D31AA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</w:t>
            </w:r>
          </w:p>
          <w:p w14:paraId="5AD7161B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lastRenderedPageBreak/>
              <w:t>    f_EUTRA38_ENDC_Postamble(eutra_Cell1, E2_CONNECTED); //@sic R5-204475 sic@</w:t>
            </w:r>
          </w:p>
          <w:p w14:paraId="0877F15D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 If finishing in E2_CONNECTED, need to wait until connection released before taking down the NR cell!</w:t>
            </w:r>
          </w:p>
          <w:p w14:paraId="7C73314E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  <w:proofErr w:type="spellStart"/>
            <w:r w:rsidRPr="00334EB5">
              <w:rPr>
                <w:lang w:val="en-IN"/>
              </w:rPr>
              <w:t>f_EUTRA_NR_SendCoOrd</w:t>
            </w:r>
            <w:proofErr w:type="spellEnd"/>
            <w:r w:rsidRPr="00334EB5">
              <w:rPr>
                <w:lang w:val="en-IN"/>
              </w:rPr>
              <w:t xml:space="preserve"> (NR, </w:t>
            </w:r>
            <w:proofErr w:type="spellStart"/>
            <w:r w:rsidRPr="00334EB5">
              <w:rPr>
                <w:lang w:val="en-IN"/>
              </w:rPr>
              <w:t>cms_EUTRA_NR_Trigger</w:t>
            </w:r>
            <w:proofErr w:type="spellEnd"/>
            <w:r w:rsidRPr="00334EB5">
              <w:rPr>
                <w:lang w:val="en-IN"/>
              </w:rPr>
              <w:t>("</w:t>
            </w:r>
            <w:proofErr w:type="spellStart"/>
            <w:r w:rsidRPr="00334EB5">
              <w:rPr>
                <w:lang w:val="en-IN"/>
              </w:rPr>
              <w:t>Postamble</w:t>
            </w:r>
            <w:proofErr w:type="spellEnd"/>
            <w:r w:rsidRPr="00334EB5">
              <w:rPr>
                <w:lang w:val="en-IN"/>
              </w:rPr>
              <w:t>"));</w:t>
            </w:r>
          </w:p>
          <w:p w14:paraId="6A378A33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}</w:t>
            </w:r>
          </w:p>
          <w:p w14:paraId="385B94E1" w14:textId="1EA2DBB4" w:rsidR="00E857CA" w:rsidRDefault="00E857CA" w:rsidP="00B75E0D"/>
        </w:tc>
      </w:tr>
    </w:tbl>
    <w:p w14:paraId="2B68CFD4" w14:textId="77777777" w:rsidR="00E857CA" w:rsidRDefault="00E857CA" w:rsidP="00E857CA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46637F0A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5B52D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function f_TC_8_2_3_11_1_ENDC_EUTRA() runs on EUTRA_5GS_PTC</w:t>
            </w:r>
          </w:p>
          <w:p w14:paraId="50A4639A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{ //Measurement configuration control and reporting / Measurement Gaps / NR FR1 / EN-DC</w:t>
            </w:r>
          </w:p>
          <w:p w14:paraId="4D8DE622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</w:t>
            </w:r>
          </w:p>
          <w:p w14:paraId="57C2825D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f_EUTRA38_Init(EN_DC, c1);</w:t>
            </w:r>
          </w:p>
          <w:p w14:paraId="5C1005B9" w14:textId="77777777" w:rsidR="00334EB5" w:rsidRPr="00334EB5" w:rsidRDefault="00334EB5" w:rsidP="00334EB5">
            <w:pPr>
              <w:rPr>
                <w:lang w:val="en-IN"/>
              </w:rPr>
            </w:pPr>
          </w:p>
          <w:p w14:paraId="6DB85F2C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//Create and configure cell</w:t>
            </w:r>
          </w:p>
          <w:p w14:paraId="55281A70" w14:textId="77777777" w:rsidR="00334EB5" w:rsidRPr="00A9767A" w:rsidRDefault="00334EB5" w:rsidP="00334EB5">
            <w:pPr>
              <w:rPr>
                <w:lang w:val="it-IT"/>
              </w:rPr>
            </w:pPr>
            <w:r w:rsidRPr="00334EB5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f_EUTRA_CellConfig_Def</w:t>
            </w:r>
            <w:proofErr w:type="spellEnd"/>
            <w:r w:rsidRPr="00A9767A">
              <w:rPr>
                <w:lang w:val="it-IT"/>
              </w:rPr>
              <w:t>(eutra_Cell1);</w:t>
            </w:r>
          </w:p>
          <w:p w14:paraId="7E8B1379" w14:textId="77777777" w:rsidR="00334EB5" w:rsidRPr="00A9767A" w:rsidRDefault="00334EB5" w:rsidP="00334EB5">
            <w:pPr>
              <w:rPr>
                <w:lang w:val="it-IT"/>
              </w:rPr>
            </w:pPr>
            <w:r w:rsidRPr="00A9767A">
              <w:rPr>
                <w:lang w:val="it-IT"/>
              </w:rPr>
              <w:t xml:space="preserve">    </w:t>
            </w:r>
          </w:p>
          <w:p w14:paraId="38771287" w14:textId="461DC8C5" w:rsidR="00334EB5" w:rsidRPr="00334EB5" w:rsidRDefault="00334EB5" w:rsidP="00334EB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334EB5">
              <w:rPr>
                <w:lang w:val="en-IN"/>
              </w:rPr>
              <w:t xml:space="preserve">//Preamble to enter UE in state RRC_CONNECTED and Bearers (MCG </w:t>
            </w:r>
            <w:r w:rsidR="00142B45">
              <w:rPr>
                <w:lang w:val="en-IN"/>
              </w:rPr>
              <w:t>SCG</w:t>
            </w:r>
            <w:r w:rsidRPr="00334EB5">
              <w:rPr>
                <w:lang w:val="en-IN"/>
              </w:rPr>
              <w:t>) established</w:t>
            </w:r>
          </w:p>
          <w:p w14:paraId="4B0E8B66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f_EUTRA38_ENDC_Preamble (eutra_Cell1, </w:t>
            </w:r>
            <w:proofErr w:type="spellStart"/>
            <w:r w:rsidRPr="00334EB5">
              <w:rPr>
                <w:lang w:val="en-IN"/>
              </w:rPr>
              <w:t>TESTMode_OFF</w:t>
            </w:r>
            <w:proofErr w:type="spellEnd"/>
            <w:r w:rsidRPr="00334EB5">
              <w:rPr>
                <w:lang w:val="en-IN"/>
              </w:rPr>
              <w:t xml:space="preserve">, </w:t>
            </w:r>
            <w:r w:rsidRPr="00334EB5">
              <w:rPr>
                <w:highlight w:val="yellow"/>
                <w:lang w:val="en-IN"/>
              </w:rPr>
              <w:t>MCG_SCG</w:t>
            </w:r>
            <w:r w:rsidRPr="00334EB5">
              <w:rPr>
                <w:lang w:val="en-IN"/>
              </w:rPr>
              <w:t>, RRC_CONNECTED);</w:t>
            </w:r>
          </w:p>
          <w:p w14:paraId="0806B767" w14:textId="77777777" w:rsidR="00334EB5" w:rsidRPr="00334EB5" w:rsidRDefault="00334EB5" w:rsidP="00334EB5">
            <w:pPr>
              <w:rPr>
                <w:highlight w:val="yellow"/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  <w:r w:rsidRPr="00334EB5">
              <w:rPr>
                <w:highlight w:val="yellow"/>
                <w:lang w:val="en-IN"/>
              </w:rPr>
              <w:t>f_AdjustCellPowerForTestingFR2();  //@sic R5-195369 sic@</w:t>
            </w:r>
          </w:p>
          <w:p w14:paraId="04B69AC0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highlight w:val="yellow"/>
                <w:lang w:val="en-IN"/>
              </w:rPr>
              <w:t xml:space="preserve">    </w:t>
            </w:r>
            <w:proofErr w:type="spellStart"/>
            <w:r w:rsidRPr="00334EB5">
              <w:rPr>
                <w:highlight w:val="yellow"/>
                <w:lang w:val="en-IN"/>
              </w:rPr>
              <w:t>f_EUTRA_NR_SendCoOrd</w:t>
            </w:r>
            <w:proofErr w:type="spellEnd"/>
            <w:r w:rsidRPr="00334EB5">
              <w:rPr>
                <w:highlight w:val="yellow"/>
                <w:lang w:val="en-IN"/>
              </w:rPr>
              <w:t xml:space="preserve"> (NR, </w:t>
            </w:r>
            <w:proofErr w:type="spellStart"/>
            <w:r w:rsidRPr="00334EB5">
              <w:rPr>
                <w:highlight w:val="yellow"/>
                <w:lang w:val="en-IN"/>
              </w:rPr>
              <w:t>cms_EUTRA_NR_Trigger</w:t>
            </w:r>
            <w:proofErr w:type="spellEnd"/>
            <w:r w:rsidRPr="00334EB5">
              <w:rPr>
                <w:highlight w:val="yellow"/>
                <w:lang w:val="en-IN"/>
              </w:rPr>
              <w:t>("</w:t>
            </w:r>
            <w:proofErr w:type="spellStart"/>
            <w:r w:rsidRPr="00334EB5">
              <w:rPr>
                <w:highlight w:val="yellow"/>
                <w:lang w:val="en-IN"/>
              </w:rPr>
              <w:t>ChangePower</w:t>
            </w:r>
            <w:proofErr w:type="spellEnd"/>
            <w:r w:rsidRPr="00334EB5">
              <w:rPr>
                <w:highlight w:val="yellow"/>
                <w:lang w:val="en-IN"/>
              </w:rPr>
              <w:t>"));</w:t>
            </w:r>
          </w:p>
          <w:p w14:paraId="6C5B714B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 Send trigger to NR to change power level of NR Cell1 at T0</w:t>
            </w:r>
          </w:p>
          <w:p w14:paraId="0B163745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</w:t>
            </w:r>
            <w:proofErr w:type="spellStart"/>
            <w:r w:rsidRPr="00334EB5">
              <w:rPr>
                <w:lang w:val="en-IN"/>
              </w:rPr>
              <w:t>f_EUTRA_NR_SendCoOrd</w:t>
            </w:r>
            <w:proofErr w:type="spellEnd"/>
            <w:r w:rsidRPr="00334EB5">
              <w:rPr>
                <w:lang w:val="en-IN"/>
              </w:rPr>
              <w:t xml:space="preserve"> (NR, </w:t>
            </w:r>
            <w:proofErr w:type="spellStart"/>
            <w:r w:rsidRPr="00334EB5">
              <w:rPr>
                <w:lang w:val="en-IN"/>
              </w:rPr>
              <w:t>cms_EUTRA_NR_Trigger</w:t>
            </w:r>
            <w:proofErr w:type="spellEnd"/>
            <w:r w:rsidRPr="00334EB5">
              <w:rPr>
                <w:lang w:val="en-IN"/>
              </w:rPr>
              <w:t>);</w:t>
            </w:r>
          </w:p>
          <w:p w14:paraId="6E5310A1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  <w:proofErr w:type="spellStart"/>
            <w:r w:rsidRPr="00334EB5">
              <w:rPr>
                <w:lang w:val="en-IN"/>
              </w:rPr>
              <w:t>f_EUTRA_TestBody_Set</w:t>
            </w:r>
            <w:proofErr w:type="spellEnd"/>
            <w:r w:rsidRPr="00334EB5">
              <w:rPr>
                <w:lang w:val="en-IN"/>
              </w:rPr>
              <w:t>(true);</w:t>
            </w:r>
          </w:p>
          <w:p w14:paraId="03B1E408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fl_TC_8_2_3_11_1_ENDC_EUTRA_TestBody();</w:t>
            </w:r>
          </w:p>
          <w:p w14:paraId="5A85BDFA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  <w:proofErr w:type="spellStart"/>
            <w:r w:rsidRPr="00334EB5">
              <w:rPr>
                <w:lang w:val="en-IN"/>
              </w:rPr>
              <w:t>f_EUTRA_TestBody_Set</w:t>
            </w:r>
            <w:proofErr w:type="spellEnd"/>
            <w:r w:rsidRPr="00334EB5">
              <w:rPr>
                <w:lang w:val="en-IN"/>
              </w:rPr>
              <w:t>(false);</w:t>
            </w:r>
          </w:p>
          <w:p w14:paraId="57D60D11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</w:t>
            </w:r>
          </w:p>
          <w:p w14:paraId="49C01892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f_EUTRA38_ENDC_Postamble(eutra_Cell1, E2_CONNECTED); //@sic R5-204475 sic@</w:t>
            </w:r>
          </w:p>
          <w:p w14:paraId="697B793F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  // If finishing in E2_CONNECTED, need to wait until connection released before taking down the NR cell!</w:t>
            </w:r>
          </w:p>
          <w:p w14:paraId="40E7486B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 xml:space="preserve">    </w:t>
            </w:r>
            <w:proofErr w:type="spellStart"/>
            <w:r w:rsidRPr="00334EB5">
              <w:rPr>
                <w:lang w:val="en-IN"/>
              </w:rPr>
              <w:t>f_EUTRA_NR_SendCoOrd</w:t>
            </w:r>
            <w:proofErr w:type="spellEnd"/>
            <w:r w:rsidRPr="00334EB5">
              <w:rPr>
                <w:lang w:val="en-IN"/>
              </w:rPr>
              <w:t xml:space="preserve"> (NR, </w:t>
            </w:r>
            <w:proofErr w:type="spellStart"/>
            <w:r w:rsidRPr="00334EB5">
              <w:rPr>
                <w:lang w:val="en-IN"/>
              </w:rPr>
              <w:t>cms_EUTRA_NR_Trigger</w:t>
            </w:r>
            <w:proofErr w:type="spellEnd"/>
            <w:r w:rsidRPr="00334EB5">
              <w:rPr>
                <w:lang w:val="en-IN"/>
              </w:rPr>
              <w:t>("</w:t>
            </w:r>
            <w:proofErr w:type="spellStart"/>
            <w:r w:rsidRPr="00334EB5">
              <w:rPr>
                <w:lang w:val="en-IN"/>
              </w:rPr>
              <w:t>Postamble</w:t>
            </w:r>
            <w:proofErr w:type="spellEnd"/>
            <w:r w:rsidRPr="00334EB5">
              <w:rPr>
                <w:lang w:val="en-IN"/>
              </w:rPr>
              <w:t>"));</w:t>
            </w:r>
          </w:p>
          <w:p w14:paraId="03D2053F" w14:textId="77777777" w:rsidR="00334EB5" w:rsidRPr="00334EB5" w:rsidRDefault="00334EB5" w:rsidP="00334EB5">
            <w:pPr>
              <w:rPr>
                <w:lang w:val="en-IN"/>
              </w:rPr>
            </w:pPr>
            <w:r w:rsidRPr="00334EB5">
              <w:rPr>
                <w:lang w:val="en-IN"/>
              </w:rPr>
              <w:t>  }</w:t>
            </w:r>
          </w:p>
          <w:p w14:paraId="7CEDB5C7" w14:textId="77777777" w:rsidR="00E857CA" w:rsidRDefault="00E857CA" w:rsidP="00E857CA"/>
        </w:tc>
      </w:tr>
    </w:tbl>
    <w:p w14:paraId="4901A2FB" w14:textId="77777777" w:rsidR="00E857CA" w:rsidRPr="00E857CA" w:rsidRDefault="00E857CA" w:rsidP="00E857CA"/>
    <w:p w14:paraId="791C71FE" w14:textId="551234A9" w:rsidR="00E857CA" w:rsidRDefault="00E857CA" w:rsidP="00E857CA">
      <w:pPr>
        <w:pStyle w:val="berschrift2"/>
        <w:rPr>
          <w:b/>
          <w:bCs/>
        </w:rPr>
      </w:pPr>
      <w:r w:rsidRPr="00E857CA">
        <w:rPr>
          <w:b/>
          <w:bCs/>
        </w:rPr>
        <w:t>2.</w:t>
      </w:r>
      <w:r w:rsidR="000134B6">
        <w:rPr>
          <w:b/>
          <w:bCs/>
        </w:rPr>
        <w:t>4</w:t>
      </w:r>
      <w:r w:rsidRPr="00E857CA">
        <w:rPr>
          <w:b/>
          <w:bCs/>
        </w:rPr>
        <w:t xml:space="preserve"> Change </w:t>
      </w:r>
      <w:r w:rsidR="00A26904">
        <w:rPr>
          <w:b/>
          <w:bCs/>
        </w:rPr>
        <w:t>4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E857CA" w14:paraId="294CA8F1" w14:textId="77777777" w:rsidTr="00570AF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A2E76" w14:textId="77777777" w:rsidR="00E857CA" w:rsidRPr="00334EB5" w:rsidRDefault="00E857CA" w:rsidP="00334EB5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51BCA" w14:textId="2AD57294" w:rsidR="00E857CA" w:rsidRPr="0055250F" w:rsidRDefault="00142B45" w:rsidP="00B75E0D">
            <w:pPr>
              <w:spacing w:after="0"/>
              <w:rPr>
                <w:rFonts w:ascii="Arial" w:hAnsi="Arial" w:cs="Arial"/>
                <w:lang w:val="en-IN"/>
              </w:rPr>
            </w:pPr>
            <w:r w:rsidRPr="00142B45">
              <w:rPr>
                <w:lang w:val="en-IN"/>
              </w:rPr>
              <w:t>fl_TC_8_2_3_11_1_ENDC_EUTRA_TestBody()</w:t>
            </w:r>
          </w:p>
          <w:p w14:paraId="1EF7F3B2" w14:textId="77777777" w:rsidR="00E857CA" w:rsidRPr="00D86314" w:rsidRDefault="00E857CA" w:rsidP="00B75E0D">
            <w:pPr>
              <w:spacing w:after="0"/>
              <w:rPr>
                <w:rFonts w:ascii="Arial" w:hAnsi="Arial" w:cs="Arial"/>
              </w:rPr>
            </w:pPr>
          </w:p>
        </w:tc>
      </w:tr>
      <w:tr w:rsidR="00E857CA" w14:paraId="4914243F" w14:textId="77777777" w:rsidTr="00570AF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9DEA5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3B83F" w14:textId="17C1C2CA" w:rsidR="0043720F" w:rsidRDefault="00126461" w:rsidP="0043720F">
            <w:pPr>
              <w:pStyle w:val="Listenabsatz"/>
              <w:numPr>
                <w:ilvl w:val="0"/>
                <w:numId w:val="41"/>
              </w:numPr>
              <w:rPr>
                <w:lang w:val="en-IN"/>
              </w:rPr>
            </w:pP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>
              <w:rPr>
                <w:lang w:val="en-IN"/>
              </w:rPr>
              <w:t xml:space="preserve"> type </w:t>
            </w:r>
            <w:r w:rsidR="00C306B9">
              <w:rPr>
                <w:lang w:val="en-IN"/>
              </w:rPr>
              <w:t>should be</w:t>
            </w:r>
            <w:r>
              <w:rPr>
                <w:lang w:val="en-IN"/>
              </w:rPr>
              <w:t xml:space="preserve"> </w:t>
            </w:r>
            <w:r w:rsidR="0043720F">
              <w:rPr>
                <w:lang w:val="en-IN"/>
              </w:rPr>
              <w:t xml:space="preserve">B8_type not B10_type </w:t>
            </w:r>
            <w:proofErr w:type="spellStart"/>
            <w:r w:rsidR="0043720F">
              <w:rPr>
                <w:lang w:val="en-IN"/>
              </w:rPr>
              <w:t>beccasue</w:t>
            </w:r>
            <w:proofErr w:type="spellEnd"/>
            <w:r w:rsidR="0043720F">
              <w:rPr>
                <w:lang w:val="en-IN"/>
              </w:rPr>
              <w:t xml:space="preserve"> </w:t>
            </w:r>
            <w:proofErr w:type="spellStart"/>
            <w:r w:rsidR="0043720F" w:rsidRPr="0043720F">
              <w:rPr>
                <w:lang w:val="en-IN"/>
              </w:rPr>
              <w:t>f_EUTRAENDCDeriveSupportedGapsFromPics</w:t>
            </w:r>
            <w:proofErr w:type="spellEnd"/>
            <w:r w:rsidR="0043720F">
              <w:rPr>
                <w:lang w:val="en-IN"/>
              </w:rPr>
              <w:t xml:space="preserve">() </w:t>
            </w:r>
            <w:r w:rsidR="009E17E5">
              <w:rPr>
                <w:lang w:val="en-IN"/>
              </w:rPr>
              <w:t>have Eight</w:t>
            </w:r>
            <w:r w:rsidR="0043720F">
              <w:rPr>
                <w:lang w:val="en-IN"/>
              </w:rPr>
              <w:t xml:space="preserve"> pic/</w:t>
            </w:r>
            <w:proofErr w:type="spellStart"/>
            <w:r w:rsidR="0043720F">
              <w:rPr>
                <w:lang w:val="en-IN"/>
              </w:rPr>
              <w:t>pixit</w:t>
            </w:r>
            <w:proofErr w:type="spellEnd"/>
            <w:r w:rsidR="0043720F">
              <w:rPr>
                <w:lang w:val="en-IN"/>
              </w:rPr>
              <w:t>.</w:t>
            </w:r>
          </w:p>
          <w:p w14:paraId="70DB3791" w14:textId="77777777" w:rsidR="00E857CA" w:rsidRDefault="0043720F" w:rsidP="0043720F">
            <w:pPr>
              <w:pStyle w:val="Listenabsatz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Corrected indexing for </w:t>
            </w:r>
            <w:proofErr w:type="spellStart"/>
            <w:r>
              <w:rPr>
                <w:rFonts w:ascii="Arial" w:hAnsi="Arial" w:cs="Arial"/>
              </w:rPr>
              <w:t>aquireing</w:t>
            </w:r>
            <w:proofErr w:type="spellEnd"/>
            <w:r>
              <w:rPr>
                <w:rFonts w:ascii="Arial" w:hAnsi="Arial" w:cs="Arial"/>
              </w:rPr>
              <w:t xml:space="preserve"> NR cell information.</w:t>
            </w:r>
          </w:p>
          <w:p w14:paraId="5D290F76" w14:textId="77777777" w:rsidR="00E50D72" w:rsidRDefault="0043720F" w:rsidP="0043720F">
            <w:pPr>
              <w:pStyle w:val="CRCoverPage"/>
              <w:numPr>
                <w:ilvl w:val="0"/>
                <w:numId w:val="4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lastRenderedPageBreak/>
              <w:t>“Step 4 &amp; 7” changes require because UE is sending NR c</w:t>
            </w:r>
            <w:r w:rsidR="009E17E5">
              <w:rPr>
                <w:lang w:val="en-SG"/>
              </w:rPr>
              <w:t xml:space="preserve">ell Measurement report </w:t>
            </w:r>
            <w:r>
              <w:rPr>
                <w:lang w:val="en-SG"/>
              </w:rPr>
              <w:t>not EUTRA.</w:t>
            </w:r>
          </w:p>
          <w:p w14:paraId="4D1B9C72" w14:textId="77777777" w:rsidR="0027536C" w:rsidRPr="0027536C" w:rsidRDefault="0027536C" w:rsidP="0027536C">
            <w:pPr>
              <w:pStyle w:val="Listenabsatz"/>
              <w:numPr>
                <w:ilvl w:val="0"/>
                <w:numId w:val="41"/>
              </w:numPr>
              <w:rPr>
                <w:rFonts w:ascii="Arial" w:hAnsi="Arial"/>
                <w:lang w:val="en-SG"/>
              </w:rPr>
            </w:pPr>
            <w:r w:rsidRPr="0027536C">
              <w:rPr>
                <w:rFonts w:ascii="Arial" w:hAnsi="Arial"/>
                <w:lang w:val="en-SG"/>
              </w:rPr>
              <w:t xml:space="preserve">Separated variable bitstring is required for both steps </w:t>
            </w:r>
            <w:proofErr w:type="spellStart"/>
            <w:r w:rsidRPr="0027536C">
              <w:rPr>
                <w:rFonts w:ascii="Arial" w:hAnsi="Arial"/>
                <w:lang w:val="en-SG"/>
              </w:rPr>
              <w:t>i.e</w:t>
            </w:r>
            <w:proofErr w:type="spellEnd"/>
            <w:r w:rsidRPr="0027536C">
              <w:rPr>
                <w:rFonts w:ascii="Arial" w:hAnsi="Arial"/>
                <w:lang w:val="en-SG"/>
              </w:rPr>
              <w:t xml:space="preserve"> "Step 5-7" &amp; "Step15-17" because at step5-7 bitwise shifting is taking place resultant variable bitstring got changed. </w:t>
            </w:r>
          </w:p>
          <w:p w14:paraId="0920DF1A" w14:textId="1B7871C0" w:rsidR="0027536C" w:rsidRPr="0027536C" w:rsidRDefault="0027536C" w:rsidP="0027536C">
            <w:pPr>
              <w:pStyle w:val="Listenabsatz"/>
              <w:ind w:left="780"/>
              <w:rPr>
                <w:rFonts w:ascii="Arial" w:hAnsi="Arial"/>
                <w:lang w:val="en-SG"/>
              </w:rPr>
            </w:pPr>
            <w:r w:rsidRPr="0027536C">
              <w:rPr>
                <w:rFonts w:ascii="Arial" w:hAnsi="Arial"/>
                <w:lang w:val="en-SG"/>
              </w:rPr>
              <w:t xml:space="preserve">And if we use the same last modified bitstring variable at "Step15-17" at EUTRA PTC and unmodified </w:t>
            </w:r>
            <w:proofErr w:type="spellStart"/>
            <w:r w:rsidRPr="0027536C">
              <w:rPr>
                <w:rFonts w:ascii="Arial" w:hAnsi="Arial"/>
                <w:lang w:val="en-SG"/>
              </w:rPr>
              <w:t>v_SupportedGaps</w:t>
            </w:r>
            <w:proofErr w:type="spellEnd"/>
            <w:r w:rsidRPr="0027536C">
              <w:rPr>
                <w:rFonts w:ascii="Arial" w:hAnsi="Arial"/>
                <w:lang w:val="en-SG"/>
              </w:rPr>
              <w:t xml:space="preserve"> variable on NR PTC which is leading unexpected coordination at TTCN.</w:t>
            </w:r>
          </w:p>
          <w:p w14:paraId="1780D42F" w14:textId="6DF73FB3" w:rsidR="0043720F" w:rsidRDefault="00E50D72" w:rsidP="0043720F">
            <w:pPr>
              <w:pStyle w:val="CRCoverPage"/>
              <w:numPr>
                <w:ilvl w:val="0"/>
                <w:numId w:val="4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>“Step13-14”</w:t>
            </w:r>
            <w:r w:rsidR="0043720F">
              <w:rPr>
                <w:lang w:val="en-SG"/>
              </w:rPr>
              <w:t xml:space="preserve"> </w:t>
            </w:r>
            <w:r w:rsidR="002368AC">
              <w:rPr>
                <w:lang w:val="en-SG"/>
              </w:rPr>
              <w:t>Current TTCN implementation missed to add TTCN codes to handle periodical MRDC reports.</w:t>
            </w:r>
          </w:p>
          <w:p w14:paraId="6851741A" w14:textId="62C6D7AE" w:rsidR="0027536C" w:rsidRDefault="0027536C" w:rsidP="0043720F">
            <w:pPr>
              <w:pStyle w:val="CRCoverPage"/>
              <w:numPr>
                <w:ilvl w:val="0"/>
                <w:numId w:val="41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“Step15-17” new function </w:t>
            </w:r>
            <w:r w:rsidRPr="0027536C">
              <w:rPr>
                <w:lang w:val="en-SG"/>
              </w:rPr>
              <w:t>fl_ReconfigFr1GapAndGetMeasResults_steps15_17</w:t>
            </w:r>
            <w:r>
              <w:rPr>
                <w:lang w:val="en-SG"/>
              </w:rPr>
              <w:t xml:space="preserve"> being </w:t>
            </w:r>
            <w:proofErr w:type="spellStart"/>
            <w:r>
              <w:rPr>
                <w:lang w:val="en-SG"/>
              </w:rPr>
              <w:t>praposed</w:t>
            </w:r>
            <w:proofErr w:type="spellEnd"/>
            <w:r>
              <w:rPr>
                <w:lang w:val="en-SG"/>
              </w:rPr>
              <w:t xml:space="preserve"> to handle MRDC reports.</w:t>
            </w:r>
          </w:p>
          <w:p w14:paraId="2D6CD893" w14:textId="77777777" w:rsidR="009F15FD" w:rsidRDefault="009E17E5" w:rsidP="009E17E5">
            <w:pPr>
              <w:pStyle w:val="Listenabsatz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 w:rsidRPr="0027536C">
              <w:rPr>
                <w:rFonts w:ascii="Arial" w:hAnsi="Arial"/>
                <w:lang w:val="en-SG"/>
              </w:rPr>
              <w:t xml:space="preserve">“Step 18-19” </w:t>
            </w:r>
            <w:r w:rsidR="0063277C">
              <w:rPr>
                <w:rFonts w:ascii="Arial" w:hAnsi="Arial"/>
                <w:lang w:val="en-SG"/>
              </w:rPr>
              <w:t xml:space="preserve">It is not enough to remove </w:t>
            </w:r>
            <w:proofErr w:type="spellStart"/>
            <w:r w:rsidR="00B75C39" w:rsidRPr="0027536C">
              <w:rPr>
                <w:rFonts w:ascii="Arial" w:hAnsi="Arial"/>
                <w:lang w:val="en-SG"/>
              </w:rPr>
              <w:t>Eutra</w:t>
            </w:r>
            <w:proofErr w:type="spellEnd"/>
            <w:r w:rsidR="00B75C39" w:rsidRPr="0027536C">
              <w:rPr>
                <w:rFonts w:ascii="Arial" w:hAnsi="Arial"/>
                <w:lang w:val="en-SG"/>
              </w:rPr>
              <w:t xml:space="preserve"> </w:t>
            </w:r>
            <w:proofErr w:type="spellStart"/>
            <w:r w:rsidR="0063277C">
              <w:rPr>
                <w:rFonts w:ascii="Arial" w:hAnsi="Arial"/>
                <w:lang w:val="en-SG"/>
              </w:rPr>
              <w:t>m</w:t>
            </w:r>
            <w:r w:rsidR="00B75C39" w:rsidRPr="0027536C">
              <w:rPr>
                <w:rFonts w:ascii="Arial" w:hAnsi="Arial"/>
                <w:lang w:val="en-SG"/>
              </w:rPr>
              <w:t>easI</w:t>
            </w:r>
            <w:r w:rsidR="0063277C">
              <w:rPr>
                <w:rFonts w:ascii="Arial" w:hAnsi="Arial"/>
                <w:lang w:val="en-SG"/>
              </w:rPr>
              <w:t>D</w:t>
            </w:r>
            <w:proofErr w:type="spellEnd"/>
            <w:r w:rsidR="0063277C">
              <w:rPr>
                <w:rFonts w:ascii="Arial" w:hAnsi="Arial"/>
                <w:lang w:val="en-SG"/>
              </w:rPr>
              <w:t xml:space="preserve"> and </w:t>
            </w:r>
            <w:proofErr w:type="spellStart"/>
            <w:r w:rsidR="0063277C">
              <w:rPr>
                <w:rFonts w:ascii="Arial" w:hAnsi="Arial"/>
                <w:lang w:val="en-SG"/>
              </w:rPr>
              <w:t>measconfig</w:t>
            </w:r>
            <w:proofErr w:type="spellEnd"/>
            <w:r w:rsidR="0063277C">
              <w:rPr>
                <w:rFonts w:ascii="Arial" w:hAnsi="Arial"/>
                <w:lang w:val="en-SG"/>
              </w:rPr>
              <w:t xml:space="preserve"> </w:t>
            </w:r>
            <w:r w:rsidR="0063277C">
              <w:rPr>
                <w:rFonts w:ascii="Arial" w:hAnsi="Arial" w:cs="Arial"/>
              </w:rPr>
              <w:t xml:space="preserve">in </w:t>
            </w:r>
            <w:r>
              <w:rPr>
                <w:rFonts w:ascii="Arial" w:hAnsi="Arial" w:cs="Arial"/>
              </w:rPr>
              <w:t xml:space="preserve">current </w:t>
            </w:r>
            <w:r w:rsidR="00B75C39">
              <w:rPr>
                <w:rFonts w:ascii="Arial" w:hAnsi="Arial" w:cs="Arial"/>
              </w:rPr>
              <w:t>TTCN implementation because</w:t>
            </w:r>
            <w:r w:rsidR="0063277C">
              <w:rPr>
                <w:rFonts w:ascii="Arial" w:hAnsi="Arial" w:cs="Arial"/>
              </w:rPr>
              <w:t xml:space="preserve"> NR </w:t>
            </w:r>
            <w:proofErr w:type="spellStart"/>
            <w:r w:rsidR="0063277C">
              <w:rPr>
                <w:rFonts w:ascii="Arial" w:hAnsi="Arial" w:cs="Arial"/>
              </w:rPr>
              <w:t>scell</w:t>
            </w:r>
            <w:proofErr w:type="spellEnd"/>
            <w:r w:rsidR="00B75C39">
              <w:rPr>
                <w:rFonts w:ascii="Arial" w:hAnsi="Arial" w:cs="Arial"/>
              </w:rPr>
              <w:t xml:space="preserve"> Measurement and report config configured on </w:t>
            </w:r>
            <w:proofErr w:type="spellStart"/>
            <w:r w:rsidR="0027536C">
              <w:rPr>
                <w:rFonts w:ascii="Arial" w:hAnsi="Arial" w:cs="Arial"/>
              </w:rPr>
              <w:t>Pscell</w:t>
            </w:r>
            <w:proofErr w:type="spellEnd"/>
            <w:r w:rsidR="0027536C">
              <w:rPr>
                <w:rFonts w:ascii="Arial" w:hAnsi="Arial" w:cs="Arial"/>
              </w:rPr>
              <w:t xml:space="preserve"> </w:t>
            </w:r>
            <w:r w:rsidR="00B75C39">
              <w:rPr>
                <w:rFonts w:ascii="Arial" w:hAnsi="Arial" w:cs="Arial"/>
              </w:rPr>
              <w:t xml:space="preserve">so UE </w:t>
            </w:r>
            <w:r w:rsidR="00544C2F">
              <w:rPr>
                <w:rFonts w:ascii="Arial" w:hAnsi="Arial" w:cs="Arial"/>
              </w:rPr>
              <w:t>will</w:t>
            </w:r>
            <w:r w:rsidR="00B75C39">
              <w:rPr>
                <w:rFonts w:ascii="Arial" w:hAnsi="Arial" w:cs="Arial"/>
              </w:rPr>
              <w:t xml:space="preserve"> stop sending MR</w:t>
            </w:r>
            <w:r w:rsidR="00544C2F">
              <w:rPr>
                <w:rFonts w:ascii="Arial" w:hAnsi="Arial" w:cs="Arial"/>
              </w:rPr>
              <w:t>DC</w:t>
            </w:r>
            <w:r w:rsidR="00B75C39">
              <w:rPr>
                <w:rFonts w:ascii="Arial" w:hAnsi="Arial" w:cs="Arial"/>
              </w:rPr>
              <w:t xml:space="preserve"> only if we release </w:t>
            </w:r>
            <w:proofErr w:type="spellStart"/>
            <w:r w:rsidR="00B75C39">
              <w:rPr>
                <w:rFonts w:ascii="Arial" w:hAnsi="Arial" w:cs="Arial"/>
              </w:rPr>
              <w:t>measid</w:t>
            </w:r>
            <w:proofErr w:type="spellEnd"/>
            <w:r w:rsidR="00B75C39">
              <w:rPr>
                <w:rFonts w:ascii="Arial" w:hAnsi="Arial" w:cs="Arial"/>
              </w:rPr>
              <w:t xml:space="preserve"> from </w:t>
            </w:r>
            <w:proofErr w:type="spellStart"/>
            <w:r w:rsidR="00B75C39">
              <w:rPr>
                <w:rFonts w:ascii="Arial" w:hAnsi="Arial" w:cs="Arial"/>
              </w:rPr>
              <w:t>Pscell</w:t>
            </w:r>
            <w:proofErr w:type="spellEnd"/>
            <w:r w:rsidR="00544C2F">
              <w:rPr>
                <w:rFonts w:ascii="Arial" w:hAnsi="Arial" w:cs="Arial"/>
              </w:rPr>
              <w:t xml:space="preserve"> as well.</w:t>
            </w:r>
            <w:r w:rsidR="0063277C">
              <w:rPr>
                <w:rFonts w:ascii="Arial" w:hAnsi="Arial" w:cs="Arial"/>
              </w:rPr>
              <w:t xml:space="preserve"> </w:t>
            </w:r>
          </w:p>
          <w:p w14:paraId="29387401" w14:textId="77777777" w:rsidR="00B75C39" w:rsidRDefault="009E17E5" w:rsidP="00E45422">
            <w:pPr>
              <w:pStyle w:val="Listenabsatz"/>
              <w:numPr>
                <w:ilvl w:val="0"/>
                <w:numId w:val="41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proofErr w:type="spellStart"/>
            <w:r w:rsidR="009F15FD" w:rsidRPr="009F15FD">
              <w:rPr>
                <w:rFonts w:ascii="Arial" w:hAnsi="Arial" w:cs="Arial"/>
              </w:rPr>
              <w:t>f_EUTRA_RRCConnectionReconfiguration_MeasConfig</w:t>
            </w:r>
            <w:proofErr w:type="spellEnd"/>
            <w:r w:rsidR="009F15FD">
              <w:rPr>
                <w:rFonts w:ascii="Arial" w:hAnsi="Arial" w:cs="Arial"/>
              </w:rPr>
              <w:t>() has removed and added few changes to handle</w:t>
            </w:r>
            <w:r w:rsidRPr="00E45422">
              <w:rPr>
                <w:rFonts w:ascii="Arial" w:hAnsi="Arial" w:cs="Arial"/>
              </w:rPr>
              <w:t xml:space="preserve"> periodic</w:t>
            </w:r>
            <w:r w:rsidR="00E27A0D" w:rsidRPr="00E45422">
              <w:rPr>
                <w:rFonts w:ascii="Arial" w:hAnsi="Arial" w:cs="Arial"/>
              </w:rPr>
              <w:t xml:space="preserve"> Measurement report &amp; </w:t>
            </w:r>
            <w:proofErr w:type="spellStart"/>
            <w:r w:rsidR="00E27A0D" w:rsidRPr="00E45422">
              <w:rPr>
                <w:rFonts w:ascii="Arial" w:hAnsi="Arial" w:cs="Arial"/>
              </w:rPr>
              <w:t>RRCReconfigcomplete</w:t>
            </w:r>
            <w:proofErr w:type="spellEnd"/>
            <w:r w:rsidR="00E27A0D" w:rsidRPr="00E45422">
              <w:rPr>
                <w:rFonts w:ascii="Arial" w:hAnsi="Arial" w:cs="Arial"/>
              </w:rPr>
              <w:t xml:space="preserve"> </w:t>
            </w:r>
            <w:proofErr w:type="spellStart"/>
            <w:r w:rsidR="00E27A0D" w:rsidRPr="00E45422">
              <w:rPr>
                <w:rFonts w:ascii="Arial" w:hAnsi="Arial" w:cs="Arial"/>
              </w:rPr>
              <w:t>parallely</w:t>
            </w:r>
            <w:r w:rsidRPr="00E45422">
              <w:rPr>
                <w:rFonts w:ascii="Arial" w:hAnsi="Arial" w:cs="Arial"/>
              </w:rPr>
              <w:t>.</w:t>
            </w:r>
            <w:r w:rsidR="00E27A0D" w:rsidRPr="00E45422">
              <w:rPr>
                <w:rFonts w:ascii="Arial" w:hAnsi="Arial" w:cs="Arial"/>
              </w:rPr>
              <w:t>TTCN</w:t>
            </w:r>
            <w:proofErr w:type="spellEnd"/>
            <w:r w:rsidR="00E27A0D" w:rsidRPr="00E45422">
              <w:rPr>
                <w:rFonts w:ascii="Arial" w:hAnsi="Arial" w:cs="Arial"/>
              </w:rPr>
              <w:t xml:space="preserve"> implementation is required to change </w:t>
            </w:r>
            <w:r w:rsidRPr="00E45422">
              <w:rPr>
                <w:rFonts w:ascii="Arial" w:hAnsi="Arial" w:cs="Arial"/>
              </w:rPr>
              <w:t>according to</w:t>
            </w:r>
            <w:r w:rsidR="00FB491B">
              <w:rPr>
                <w:rFonts w:ascii="Arial" w:hAnsi="Arial" w:cs="Arial"/>
              </w:rPr>
              <w:t xml:space="preserve"> draft </w:t>
            </w:r>
            <w:proofErr w:type="spellStart"/>
            <w:r w:rsidR="00FB491B">
              <w:rPr>
                <w:rFonts w:ascii="Arial" w:hAnsi="Arial" w:cs="Arial"/>
              </w:rPr>
              <w:t>proseCR</w:t>
            </w:r>
            <w:proofErr w:type="spellEnd"/>
          </w:p>
          <w:p w14:paraId="18DF4985" w14:textId="7EF1D15C" w:rsidR="00FB491B" w:rsidRPr="00E45422" w:rsidRDefault="00FB491B" w:rsidP="00FB491B">
            <w:pPr>
              <w:pStyle w:val="Listenabsatz"/>
              <w:ind w:left="78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#draft </w:t>
            </w:r>
            <w:proofErr w:type="spellStart"/>
            <w:r>
              <w:rPr>
                <w:rFonts w:ascii="Arial" w:hAnsi="Arial" w:cs="Arial"/>
              </w:rPr>
              <w:t>proseCR</w:t>
            </w:r>
            <w:proofErr w:type="spellEnd"/>
            <w:r>
              <w:rPr>
                <w:rFonts w:ascii="Arial" w:hAnsi="Arial" w:cs="Arial"/>
              </w:rPr>
              <w:t xml:space="preserve"> would be raised for next RAN5#101 meeting</w:t>
            </w:r>
          </w:p>
        </w:tc>
      </w:tr>
      <w:tr w:rsidR="00E857CA" w14:paraId="0F0EEEAD" w14:textId="77777777" w:rsidTr="00570AF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F4FD1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lastRenderedPageBreak/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CA48" w14:textId="35F2488C" w:rsidR="00E857CA" w:rsidRPr="00C306B9" w:rsidRDefault="00DF14E1" w:rsidP="002368AC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C306B9">
              <w:rPr>
                <w:rFonts w:ascii="Arial" w:hAnsi="Arial" w:cs="Arial"/>
              </w:rPr>
              <w:t>Variable B</w:t>
            </w:r>
            <w:r w:rsidR="00C306B9" w:rsidRPr="00C306B9">
              <w:rPr>
                <w:rFonts w:ascii="Arial" w:hAnsi="Arial" w:cs="Arial"/>
              </w:rPr>
              <w:t>10_type changed to B8_type.</w:t>
            </w:r>
          </w:p>
          <w:p w14:paraId="4F7A935C" w14:textId="77777777" w:rsidR="00C306B9" w:rsidRPr="00C306B9" w:rsidRDefault="00C306B9" w:rsidP="002368AC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C306B9">
              <w:rPr>
                <w:rFonts w:ascii="Arial" w:hAnsi="Arial" w:cs="Arial"/>
              </w:rPr>
              <w:t xml:space="preserve">Indexing is changed 1 </w:t>
            </w:r>
            <w:r w:rsidRPr="00C306B9">
              <w:rPr>
                <w:rFonts w:ascii="Arial" w:hAnsi="Arial" w:cs="Arial"/>
              </w:rPr>
              <w:sym w:font="Wingdings" w:char="F0E0"/>
            </w:r>
            <w:r w:rsidRPr="00C306B9">
              <w:rPr>
                <w:rFonts w:ascii="Arial" w:hAnsi="Arial" w:cs="Arial"/>
              </w:rPr>
              <w:t>0</w:t>
            </w:r>
          </w:p>
          <w:p w14:paraId="01B4B0A7" w14:textId="58744C31" w:rsidR="00C306B9" w:rsidRPr="009F15FD" w:rsidRDefault="00C306B9" w:rsidP="002368AC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C306B9">
              <w:rPr>
                <w:rFonts w:ascii="Arial" w:hAnsi="Arial" w:cs="Arial"/>
              </w:rPr>
              <w:t xml:space="preserve">Added </w:t>
            </w:r>
            <w:r w:rsidR="007F549C">
              <w:rPr>
                <w:rFonts w:ascii="Arial" w:hAnsi="Arial" w:cs="Arial"/>
              </w:rPr>
              <w:t xml:space="preserve">NR measurement result </w:t>
            </w:r>
            <w:r w:rsidRPr="00C306B9">
              <w:rPr>
                <w:rFonts w:ascii="Arial" w:hAnsi="Arial" w:cs="Arial"/>
              </w:rPr>
              <w:t>template</w:t>
            </w:r>
            <w:r w:rsidR="007F549C">
              <w:rPr>
                <w:rFonts w:ascii="Arial" w:hAnsi="Arial" w:cs="Arial"/>
              </w:rPr>
              <w:t xml:space="preserve"> rather than </w:t>
            </w:r>
            <w:proofErr w:type="spellStart"/>
            <w:r w:rsidR="007F549C">
              <w:rPr>
                <w:rFonts w:ascii="Arial" w:hAnsi="Arial" w:cs="Arial"/>
              </w:rPr>
              <w:t>Eutra</w:t>
            </w:r>
            <w:proofErr w:type="spellEnd"/>
            <w:r w:rsidR="007F549C">
              <w:rPr>
                <w:rFonts w:ascii="Arial" w:hAnsi="Arial" w:cs="Arial"/>
              </w:rPr>
              <w:t xml:space="preserve"> </w:t>
            </w:r>
            <w:r w:rsidR="007F549C">
              <w:rPr>
                <w:lang w:val="en-SG"/>
              </w:rPr>
              <w:t xml:space="preserve">“Step 4 &amp; 7” </w:t>
            </w:r>
            <w:r w:rsidRPr="00C306B9">
              <w:rPr>
                <w:rFonts w:ascii="Arial" w:hAnsi="Arial" w:cs="Arial"/>
              </w:rPr>
              <w:t xml:space="preserve">cr_MeasResultNeighCells_measResultListNR_1Entry(v_NR_PhysChId_Cell3, ?, </w:t>
            </w:r>
            <w:proofErr w:type="spellStart"/>
            <w:r w:rsidRPr="00C306B9">
              <w:rPr>
                <w:rFonts w:ascii="Arial" w:hAnsi="Arial" w:cs="Arial"/>
              </w:rPr>
              <w:t>omit,omit,omit</w:t>
            </w:r>
            <w:proofErr w:type="spellEnd"/>
            <w:r w:rsidRPr="00C306B9">
              <w:rPr>
                <w:rFonts w:ascii="Arial" w:hAnsi="Arial" w:cs="Arial"/>
              </w:rPr>
              <w:t>,?)</w:t>
            </w:r>
          </w:p>
          <w:p w14:paraId="74A4F016" w14:textId="3A62CA7A" w:rsidR="007F549C" w:rsidRPr="009F15FD" w:rsidRDefault="007F549C" w:rsidP="002368AC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9F15FD">
              <w:rPr>
                <w:rFonts w:ascii="Arial" w:hAnsi="Arial" w:cs="Arial"/>
              </w:rPr>
              <w:t>Declared variable v_SupportedGaps_step5to7 for "Step 5-7"</w:t>
            </w:r>
          </w:p>
          <w:p w14:paraId="01B1423B" w14:textId="4A1AC2DE" w:rsidR="002368AC" w:rsidRPr="009F15FD" w:rsidRDefault="002368AC" w:rsidP="002368AC">
            <w:pPr>
              <w:pStyle w:val="CRCoverPage"/>
              <w:numPr>
                <w:ilvl w:val="0"/>
                <w:numId w:val="43"/>
              </w:numPr>
              <w:spacing w:after="0"/>
              <w:rPr>
                <w:rFonts w:cs="Arial"/>
              </w:rPr>
            </w:pPr>
            <w:r w:rsidRPr="009F15FD">
              <w:rPr>
                <w:rFonts w:cs="Arial"/>
              </w:rPr>
              <w:t>Added alt statement to handle MRDC reports “Step13-14”</w:t>
            </w:r>
          </w:p>
          <w:p w14:paraId="1C140E47" w14:textId="77777777" w:rsidR="007F549C" w:rsidRPr="009F15FD" w:rsidRDefault="002368AC" w:rsidP="002368AC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proofErr w:type="spellStart"/>
            <w:r w:rsidRPr="009F15FD">
              <w:rPr>
                <w:rFonts w:ascii="Arial" w:hAnsi="Arial" w:cs="Arial"/>
              </w:rPr>
              <w:t>Fuction</w:t>
            </w:r>
            <w:proofErr w:type="spellEnd"/>
            <w:r w:rsidRPr="009F15FD">
              <w:rPr>
                <w:rFonts w:ascii="Arial" w:hAnsi="Arial" w:cs="Arial"/>
              </w:rPr>
              <w:t xml:space="preserve"> fl_ReconfigFr1GapAndGetMeasResults_steps15_17 </w:t>
            </w:r>
            <w:proofErr w:type="spellStart"/>
            <w:r w:rsidRPr="009F15FD">
              <w:rPr>
                <w:rFonts w:ascii="Arial" w:hAnsi="Arial" w:cs="Arial"/>
              </w:rPr>
              <w:t>praposed</w:t>
            </w:r>
            <w:proofErr w:type="spellEnd"/>
          </w:p>
          <w:p w14:paraId="2457F696" w14:textId="77777777" w:rsidR="002368AC" w:rsidRPr="009F15FD" w:rsidRDefault="00544C2F" w:rsidP="002368AC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 w:rsidRPr="009F15FD">
              <w:rPr>
                <w:rFonts w:ascii="Arial" w:hAnsi="Arial" w:cs="Arial"/>
              </w:rPr>
              <w:t xml:space="preserve">“Step 18-19” </w:t>
            </w:r>
            <w:r w:rsidR="0060223C" w:rsidRPr="009F15FD">
              <w:rPr>
                <w:rFonts w:ascii="Arial" w:hAnsi="Arial" w:cs="Arial"/>
              </w:rPr>
              <w:t>Following TTCN changes made below in after change section.</w:t>
            </w:r>
          </w:p>
          <w:p w14:paraId="5A65D0FA" w14:textId="331BADA4" w:rsidR="0060223C" w:rsidRPr="003D4E6C" w:rsidRDefault="0060223C" w:rsidP="0060223C">
            <w:pPr>
              <w:pStyle w:val="Listenabsatz"/>
              <w:rPr>
                <w:lang w:val="en-SG"/>
              </w:rPr>
            </w:pPr>
          </w:p>
        </w:tc>
      </w:tr>
      <w:tr w:rsidR="00E857CA" w14:paraId="41053CD2" w14:textId="77777777" w:rsidTr="00570AF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E70CE2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101F" w14:textId="77777777" w:rsidR="00E857CA" w:rsidRDefault="00E857CA" w:rsidP="00B75E0D">
            <w:pPr>
              <w:spacing w:after="0"/>
              <w:rPr>
                <w:rFonts w:ascii="Arial" w:hAnsi="Arial" w:cs="Arial"/>
              </w:rPr>
            </w:pPr>
            <w:proofErr w:type="spellStart"/>
            <w:r w:rsidRPr="00080668">
              <w:rPr>
                <w:rFonts w:ascii="Arial" w:hAnsi="Arial" w:cs="Arial"/>
              </w:rPr>
              <w:t>RRCMeasurement_ENDC_EUTRA</w:t>
            </w:r>
            <w:proofErr w:type="spellEnd"/>
          </w:p>
        </w:tc>
      </w:tr>
      <w:tr w:rsidR="00570AFA" w14:paraId="77BEA6DB" w14:textId="77777777" w:rsidTr="00570A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5EB3F98" w14:textId="77777777" w:rsidR="00570AFA" w:rsidRDefault="00570AFA" w:rsidP="00115925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CF39598" w14:textId="751DE1A2" w:rsidR="00570AFA" w:rsidRPr="00A9307D" w:rsidRDefault="00570AFA" w:rsidP="00115925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d, but implemented</w:t>
            </w:r>
            <w:r w:rsidR="00930E4B">
              <w:rPr>
                <w:rFonts w:ascii="Arial" w:hAnsi="Arial" w:cs="Arial"/>
                <w:highlight w:val="cyan"/>
              </w:rPr>
              <w:t xml:space="preserve"> partly</w:t>
            </w:r>
            <w:r>
              <w:rPr>
                <w:rFonts w:ascii="Arial" w:hAnsi="Arial" w:cs="Arial"/>
                <w:highlight w:val="cyan"/>
              </w:rPr>
              <w:t xml:space="preserve"> differently (see MCC160 proposal)</w:t>
            </w:r>
          </w:p>
        </w:tc>
      </w:tr>
    </w:tbl>
    <w:p w14:paraId="67701E5A" w14:textId="77777777" w:rsidR="00E857CA" w:rsidRDefault="00E857CA" w:rsidP="00E857CA"/>
    <w:p w14:paraId="53494F1E" w14:textId="77777777" w:rsidR="00E857CA" w:rsidRDefault="00E857CA" w:rsidP="00E857CA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7773CE52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7198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function fl_TC_8_2_3_11_1_ENDC_EUTRA_TestBody() runs on EUTRA_5GS_PTC</w:t>
            </w:r>
          </w:p>
          <w:p w14:paraId="7B0BF4B6" w14:textId="77777777" w:rsidR="00142B45" w:rsidRPr="00A9767A" w:rsidRDefault="00142B45" w:rsidP="00142B45">
            <w:pPr>
              <w:rPr>
                <w:lang w:val="it-IT"/>
              </w:rPr>
            </w:pPr>
            <w:r w:rsidRPr="00142B45">
              <w:rPr>
                <w:lang w:val="en-IN"/>
              </w:rPr>
              <w:t xml:space="preserve">  </w:t>
            </w:r>
            <w:r w:rsidRPr="00A9767A">
              <w:rPr>
                <w:lang w:val="it-IT"/>
              </w:rPr>
              <w:t>{</w:t>
            </w:r>
          </w:p>
          <w:p w14:paraId="14B7D6B1" w14:textId="77777777" w:rsidR="00142B45" w:rsidRPr="00A9767A" w:rsidRDefault="00142B45" w:rsidP="00142B45">
            <w:pPr>
              <w:rPr>
                <w:lang w:val="it-IT"/>
              </w:rPr>
            </w:pPr>
            <w:r w:rsidRPr="00A9767A">
              <w:rPr>
                <w:lang w:val="it-IT"/>
              </w:rPr>
              <w:t xml:space="preserve">    var </w:t>
            </w:r>
            <w:proofErr w:type="spellStart"/>
            <w:r w:rsidRPr="00A9767A">
              <w:rPr>
                <w:lang w:val="it-IT"/>
              </w:rPr>
              <w:t>RRC_TransactionIdentifier</w:t>
            </w:r>
            <w:proofErr w:type="spellEnd"/>
            <w:r w:rsidRPr="00A9767A">
              <w:rPr>
                <w:lang w:val="it-IT"/>
              </w:rPr>
              <w:t xml:space="preserve"> </w:t>
            </w:r>
            <w:proofErr w:type="spellStart"/>
            <w:r w:rsidRPr="00A9767A">
              <w:rPr>
                <w:lang w:val="it-IT"/>
              </w:rPr>
              <w:t>v_RRC_TI</w:t>
            </w:r>
            <w:proofErr w:type="spellEnd"/>
            <w:r w:rsidRPr="00A9767A">
              <w:rPr>
                <w:lang w:val="it-IT"/>
              </w:rPr>
              <w:t xml:space="preserve"> := </w:t>
            </w:r>
            <w:proofErr w:type="spellStart"/>
            <w:r w:rsidRPr="00A9767A">
              <w:rPr>
                <w:lang w:val="it-IT"/>
              </w:rPr>
              <w:t>tsc_RRC_TI_Def</w:t>
            </w:r>
            <w:proofErr w:type="spellEnd"/>
            <w:r w:rsidRPr="00A9767A">
              <w:rPr>
                <w:lang w:val="it-IT"/>
              </w:rPr>
              <w:t>;</w:t>
            </w:r>
          </w:p>
          <w:p w14:paraId="6BB3FF6B" w14:textId="77777777" w:rsidR="00142B45" w:rsidRPr="00142B45" w:rsidRDefault="00142B45" w:rsidP="00142B4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142B45">
              <w:rPr>
                <w:lang w:val="en-IN"/>
              </w:rPr>
              <w:t xml:space="preserve">var </w:t>
            </w:r>
            <w:proofErr w:type="spellStart"/>
            <w:r w:rsidRPr="00142B45">
              <w:rPr>
                <w:lang w:val="en-IN"/>
              </w:rPr>
              <w:t>Frequency_IE_Type</w:t>
            </w:r>
            <w:proofErr w:type="spellEnd"/>
            <w:r w:rsidRPr="00142B45">
              <w:rPr>
                <w:lang w:val="en-IN"/>
              </w:rPr>
              <w:t xml:space="preserve"> v_Frequency_IE_f1;</w:t>
            </w:r>
          </w:p>
          <w:p w14:paraId="735A91C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ChannelBandwidthDependency_Type</w:t>
            </w:r>
            <w:proofErr w:type="spellEnd"/>
            <w:r w:rsidRPr="00142B45">
              <w:rPr>
                <w:lang w:val="en-IN"/>
              </w:rPr>
              <w:t xml:space="preserve"> v_ChBandDependency_f1;</w:t>
            </w:r>
          </w:p>
          <w:p w14:paraId="749733F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EUTRA_NR_CoOrd_SysInfo_Type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v_EUTRA_NR_SysInfo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67B17F3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v_NR_PhysChId_Cell1;</w:t>
            </w:r>
          </w:p>
          <w:p w14:paraId="1F6B58C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v_NR_ARFCN_f1;</w:t>
            </w:r>
          </w:p>
          <w:p w14:paraId="74386E7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v_NR_PhysChId_Cell3;</w:t>
            </w:r>
          </w:p>
          <w:p w14:paraId="33F2348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v_NR_ARFCN_f2;</w:t>
            </w:r>
          </w:p>
          <w:p w14:paraId="6DD5F7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var RS_ConfigSSB_NR_r15.subcarrierSpacingSSB_r15 </w:t>
            </w:r>
            <w:proofErr w:type="spellStart"/>
            <w:r w:rsidRPr="00142B45">
              <w:rPr>
                <w:lang w:val="en-IN"/>
              </w:rPr>
              <w:t>v_SCS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44860A1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FreqBandIndicatorNR_r15 v_FreqBandIndicatorNR_r15; //@sic R5-194875 sic@</w:t>
            </w:r>
          </w:p>
          <w:p w14:paraId="653E5E4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ReportConfigInterRAT.reportAmount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v_ReportAmount</w:t>
            </w:r>
            <w:proofErr w:type="spellEnd"/>
            <w:r w:rsidRPr="00142B45">
              <w:rPr>
                <w:lang w:val="en-IN"/>
              </w:rPr>
              <w:t xml:space="preserve"> := infinity_;</w:t>
            </w:r>
          </w:p>
          <w:p w14:paraId="24B404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//var RSRP_RangeNR_r15 </w:t>
            </w:r>
            <w:proofErr w:type="spellStart"/>
            <w:r w:rsidRPr="00142B45">
              <w:rPr>
                <w:lang w:val="en-IN"/>
              </w:rPr>
              <w:t>v_NR_RSRP_Thres</w:t>
            </w:r>
            <w:proofErr w:type="spellEnd"/>
            <w:r w:rsidRPr="00142B45">
              <w:rPr>
                <w:lang w:val="en-IN"/>
              </w:rPr>
              <w:t xml:space="preserve"> := 55; // -85 + 140 = 55</w:t>
            </w:r>
          </w:p>
          <w:p w14:paraId="2918489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FilterCoefficient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v_FilterCoefficientRSRP</w:t>
            </w:r>
            <w:proofErr w:type="spellEnd"/>
            <w:r w:rsidRPr="00142B45">
              <w:rPr>
                <w:lang w:val="en-IN"/>
              </w:rPr>
              <w:t xml:space="preserve"> := fc4;</w:t>
            </w:r>
          </w:p>
          <w:p w14:paraId="23A4A1E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FilterCoefficient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v_FilterCoefficientRSRQ</w:t>
            </w:r>
            <w:proofErr w:type="spellEnd"/>
            <w:r w:rsidRPr="00142B45">
              <w:rPr>
                <w:lang w:val="en-IN"/>
              </w:rPr>
              <w:t xml:space="preserve"> := fc4;</w:t>
            </w:r>
          </w:p>
          <w:p w14:paraId="7DE473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FilterCoefficient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v_FilterCoefficientSINR</w:t>
            </w:r>
            <w:proofErr w:type="spellEnd"/>
            <w:r w:rsidRPr="00142B45">
              <w:rPr>
                <w:lang w:val="en-IN"/>
              </w:rPr>
              <w:t xml:space="preserve"> := fc4;</w:t>
            </w:r>
          </w:p>
          <w:p w14:paraId="40312D5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AbsoluteCellPower_Type</w:t>
            </w:r>
            <w:proofErr w:type="spellEnd"/>
            <w:r w:rsidRPr="00142B45">
              <w:rPr>
                <w:lang w:val="en-IN"/>
              </w:rPr>
              <w:t xml:space="preserve"> v_CellPower_T0 := -85;</w:t>
            </w:r>
          </w:p>
          <w:p w14:paraId="39A4D25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//var integer </w:t>
            </w:r>
            <w:proofErr w:type="spellStart"/>
            <w:r w:rsidRPr="00142B45">
              <w:rPr>
                <w:lang w:val="en-IN"/>
              </w:rPr>
              <w:t>v_RepeatCounter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03266A3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default 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73C5773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//var EUTRA38_SecurityParamsExtd_Type </w:t>
            </w:r>
            <w:proofErr w:type="spellStart"/>
            <w:r w:rsidRPr="00142B45">
              <w:rPr>
                <w:lang w:val="en-IN"/>
              </w:rPr>
              <w:t>v_Security_Params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797ADAB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B10_Type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substr</w:t>
            </w:r>
            <w:proofErr w:type="spellEnd"/>
            <w:r w:rsidRPr="00142B45">
              <w:rPr>
                <w:lang w:val="en-IN"/>
              </w:rPr>
              <w:t>(</w:t>
            </w:r>
            <w:proofErr w:type="spellStart"/>
            <w:r w:rsidRPr="00142B45">
              <w:rPr>
                <w:lang w:val="en-IN"/>
              </w:rPr>
              <w:t>f_EUTRA_ENDC_DeriveSupportedGapsFromPics</w:t>
            </w:r>
            <w:proofErr w:type="spellEnd"/>
            <w:r w:rsidRPr="00142B45">
              <w:rPr>
                <w:lang w:val="en-IN"/>
              </w:rPr>
              <w:t>(), 1, 10);</w:t>
            </w:r>
          </w:p>
          <w:p w14:paraId="79255A5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B10_Type </w:t>
            </w:r>
            <w:proofErr w:type="spellStart"/>
            <w:r w:rsidRPr="00142B45">
              <w:rPr>
                <w:lang w:val="en-IN"/>
              </w:rPr>
              <w:t>v_GapMask</w:t>
            </w:r>
            <w:proofErr w:type="spellEnd"/>
            <w:r w:rsidRPr="00142B45">
              <w:rPr>
                <w:lang w:val="en-IN"/>
              </w:rPr>
              <w:t xml:space="preserve"> := int2bit(1, 10);</w:t>
            </w:r>
          </w:p>
          <w:p w14:paraId="2907E74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integer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2F3FFAF0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48A9DD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v_TimerValue_8s;</w:t>
            </w:r>
          </w:p>
          <w:p w14:paraId="14D6BE2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v_TimerValue_10s;</w:t>
            </w:r>
          </w:p>
          <w:p w14:paraId="0D492DE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v_TimerValue_30s;</w:t>
            </w:r>
          </w:p>
          <w:p w14:paraId="4B7344BF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0212B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template (value) </w:t>
            </w:r>
            <w:proofErr w:type="spellStart"/>
            <w:r w:rsidRPr="00142B45">
              <w:rPr>
                <w:lang w:val="en-IN"/>
              </w:rPr>
              <w:t>DL_DCCH_Message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339FFDF1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1BDDD94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//timer </w:t>
            </w:r>
            <w:proofErr w:type="spellStart"/>
            <w:r w:rsidRPr="00142B45">
              <w:rPr>
                <w:lang w:val="en-IN"/>
              </w:rPr>
              <w:t>t_TransmissionInterval</w:t>
            </w:r>
            <w:proofErr w:type="spellEnd"/>
            <w:r w:rsidRPr="00142B45">
              <w:rPr>
                <w:lang w:val="en-IN"/>
              </w:rPr>
              <w:t xml:space="preserve"> := 1.024; //ms1024</w:t>
            </w:r>
          </w:p>
          <w:p w14:paraId="28E51A4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//timer </w:t>
            </w:r>
            <w:proofErr w:type="spellStart"/>
            <w:r w:rsidRPr="00142B45">
              <w:rPr>
                <w:lang w:val="en-IN"/>
              </w:rPr>
              <w:t>t_Watchdog</w:t>
            </w:r>
            <w:proofErr w:type="spellEnd"/>
            <w:r w:rsidRPr="00142B45">
              <w:rPr>
                <w:lang w:val="en-IN"/>
              </w:rPr>
              <w:t xml:space="preserve"> := 30.0;   //30s</w:t>
            </w:r>
          </w:p>
          <w:p w14:paraId="782E43C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21EAFA4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v_TimerValue_30s := </w:t>
            </w:r>
            <w:proofErr w:type="spellStart"/>
            <w:r w:rsidRPr="00142B45">
              <w:rPr>
                <w:lang w:val="en-IN"/>
              </w:rPr>
              <w:t>f_EUTRA_SetTimerToleranceMax</w:t>
            </w:r>
            <w:proofErr w:type="spellEnd"/>
            <w:r w:rsidRPr="00142B45">
              <w:rPr>
                <w:lang w:val="en-IN"/>
              </w:rPr>
              <w:t xml:space="preserve">(eutra_Cell1, </w:t>
            </w:r>
            <w:proofErr w:type="spellStart"/>
            <w:r w:rsidRPr="00142B45">
              <w:rPr>
                <w:lang w:val="en-IN"/>
              </w:rPr>
              <w:t>nonProtocolTimer</w:t>
            </w:r>
            <w:proofErr w:type="spellEnd"/>
            <w:r w:rsidRPr="00142B45">
              <w:rPr>
                <w:lang w:val="en-IN"/>
              </w:rPr>
              <w:t>, 30.0);</w:t>
            </w:r>
          </w:p>
          <w:p w14:paraId="4E90D05C" w14:textId="77777777" w:rsidR="00142B45" w:rsidRPr="00A9767A" w:rsidRDefault="00142B45" w:rsidP="00142B45">
            <w:pPr>
              <w:rPr>
                <w:lang w:val="it-IT"/>
              </w:rPr>
            </w:pPr>
            <w:r w:rsidRPr="00142B45">
              <w:rPr>
                <w:lang w:val="en-IN"/>
              </w:rPr>
              <w:t xml:space="preserve">    </w:t>
            </w:r>
            <w:r w:rsidRPr="00A9767A">
              <w:rPr>
                <w:lang w:val="it-IT"/>
              </w:rPr>
              <w:t xml:space="preserve">v_TimerValue_10s := </w:t>
            </w:r>
            <w:proofErr w:type="spellStart"/>
            <w:r w:rsidRPr="00A9767A">
              <w:rPr>
                <w:lang w:val="it-IT"/>
              </w:rPr>
              <w:t>f_EUTRA_SetTimerToleranceMax</w:t>
            </w:r>
            <w:proofErr w:type="spellEnd"/>
            <w:r w:rsidRPr="00A9767A">
              <w:rPr>
                <w:lang w:val="it-IT"/>
              </w:rPr>
              <w:t xml:space="preserve">(eutra_Cell1, </w:t>
            </w:r>
            <w:proofErr w:type="spellStart"/>
            <w:r w:rsidRPr="00A9767A">
              <w:rPr>
                <w:lang w:val="it-IT"/>
              </w:rPr>
              <w:t>nonProtocolTimer</w:t>
            </w:r>
            <w:proofErr w:type="spellEnd"/>
            <w:r w:rsidRPr="00A9767A">
              <w:rPr>
                <w:lang w:val="it-IT"/>
              </w:rPr>
              <w:t>, 10.0);</w:t>
            </w:r>
          </w:p>
          <w:p w14:paraId="24962D58" w14:textId="77777777" w:rsidR="00142B45" w:rsidRPr="00A9767A" w:rsidRDefault="00142B45" w:rsidP="00142B45">
            <w:pPr>
              <w:rPr>
                <w:lang w:val="it-IT"/>
              </w:rPr>
            </w:pPr>
            <w:r w:rsidRPr="00A9767A">
              <w:rPr>
                <w:lang w:val="it-IT"/>
              </w:rPr>
              <w:t xml:space="preserve">    v_TimerValue_8s := </w:t>
            </w:r>
            <w:proofErr w:type="spellStart"/>
            <w:r w:rsidRPr="00A9767A">
              <w:rPr>
                <w:lang w:val="it-IT"/>
              </w:rPr>
              <w:t>f_EUTRA_SetTimerToleranceMax</w:t>
            </w:r>
            <w:proofErr w:type="spellEnd"/>
            <w:r w:rsidRPr="00A9767A">
              <w:rPr>
                <w:lang w:val="it-IT"/>
              </w:rPr>
              <w:t xml:space="preserve">(eutra_Cell1, </w:t>
            </w:r>
            <w:proofErr w:type="spellStart"/>
            <w:r w:rsidRPr="00A9767A">
              <w:rPr>
                <w:lang w:val="it-IT"/>
              </w:rPr>
              <w:t>nonProtocolTimer</w:t>
            </w:r>
            <w:proofErr w:type="spellEnd"/>
            <w:r w:rsidRPr="00A9767A">
              <w:rPr>
                <w:lang w:val="it-IT"/>
              </w:rPr>
              <w:t>, 8.0);</w:t>
            </w:r>
          </w:p>
          <w:p w14:paraId="30564D3B" w14:textId="77777777" w:rsidR="00142B45" w:rsidRPr="00A9767A" w:rsidRDefault="00142B45" w:rsidP="00142B45">
            <w:pPr>
              <w:rPr>
                <w:lang w:val="it-IT"/>
              </w:rPr>
            </w:pPr>
          </w:p>
          <w:p w14:paraId="79DD961D" w14:textId="77777777" w:rsidR="00142B45" w:rsidRPr="00142B45" w:rsidRDefault="00142B45" w:rsidP="00142B4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142B45">
              <w:rPr>
                <w:lang w:val="en-IN"/>
              </w:rPr>
              <w:t xml:space="preserve">v_Frequency_IE_f1 := </w:t>
            </w:r>
            <w:proofErr w:type="spellStart"/>
            <w:r w:rsidRPr="00142B45">
              <w:rPr>
                <w:lang w:val="en-IN"/>
              </w:rPr>
              <w:t>f_EUTRA_CellInfo_GetFrequencyIEs</w:t>
            </w:r>
            <w:proofErr w:type="spellEnd"/>
            <w:r w:rsidRPr="00142B45">
              <w:rPr>
                <w:lang w:val="en-IN"/>
              </w:rPr>
              <w:t>(eutra_Cell1);</w:t>
            </w:r>
          </w:p>
          <w:p w14:paraId="44D4D3E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v_ChBandDependency_f1 := </w:t>
            </w:r>
            <w:proofErr w:type="spellStart"/>
            <w:r w:rsidRPr="00142B45">
              <w:rPr>
                <w:lang w:val="en-IN"/>
              </w:rPr>
              <w:t>f_EUTRA_BandDependentParam</w:t>
            </w:r>
            <w:proofErr w:type="spellEnd"/>
            <w:r w:rsidRPr="00142B45">
              <w:rPr>
                <w:lang w:val="en-IN"/>
              </w:rPr>
              <w:t>(v_Frequency_IE_f1.DL_ChBandwidth, v_Frequency_IE_f1.UL_ChBandwidth);</w:t>
            </w:r>
          </w:p>
          <w:p w14:paraId="33D1A753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0D0CD84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//Acquire information of NR cells (Cell1 and Cell3)</w:t>
            </w:r>
          </w:p>
          <w:p w14:paraId="40D2977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v_EUTRA_NR_SysInfo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f_EUTRA_NR_WaitForCoOrd_SysInfo</w:t>
            </w:r>
            <w:proofErr w:type="spellEnd"/>
            <w:r w:rsidRPr="00142B45">
              <w:rPr>
                <w:lang w:val="en-IN"/>
              </w:rPr>
              <w:t>(NR);</w:t>
            </w:r>
          </w:p>
          <w:p w14:paraId="6A0A022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//v_NR_PhysChId_Cell1 := v_EUTRA_NR_SysInfo.NR[0].</w:t>
            </w:r>
            <w:proofErr w:type="spellStart"/>
            <w:r w:rsidRPr="00142B45">
              <w:rPr>
                <w:lang w:val="en-IN"/>
              </w:rPr>
              <w:t>PhysCellId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1D0276E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//v_NR_ARFCN_f1 := v_EUTRA_NR_SysInfo.NR[0].</w:t>
            </w:r>
            <w:proofErr w:type="spellStart"/>
            <w:r w:rsidRPr="00142B45">
              <w:rPr>
                <w:lang w:val="en-IN"/>
              </w:rPr>
              <w:t>Arfcn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02984DB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v_NR_PhysChId_Cell3 := v_EUTRA_NR_SysInfo.NR[1].</w:t>
            </w:r>
            <w:proofErr w:type="spellStart"/>
            <w:r w:rsidRPr="00142B45">
              <w:rPr>
                <w:lang w:val="en-IN"/>
              </w:rPr>
              <w:t>PhysCellId</w:t>
            </w:r>
            <w:proofErr w:type="spellEnd"/>
            <w:r w:rsidRPr="00142B45">
              <w:rPr>
                <w:lang w:val="en-IN"/>
              </w:rPr>
              <w:t>; // is this correct??</w:t>
            </w:r>
          </w:p>
          <w:p w14:paraId="27EB32F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v_NR_ARFCN_f2 := v_EUTRA_NR_SysInfo.NR[1].</w:t>
            </w:r>
            <w:proofErr w:type="spellStart"/>
            <w:r w:rsidRPr="00142B45">
              <w:rPr>
                <w:lang w:val="en-IN"/>
              </w:rPr>
              <w:t>Arfcn</w:t>
            </w:r>
            <w:proofErr w:type="spellEnd"/>
            <w:r w:rsidRPr="00142B45">
              <w:rPr>
                <w:lang w:val="en-IN"/>
              </w:rPr>
              <w:t>; // is this correct??</w:t>
            </w:r>
          </w:p>
          <w:p w14:paraId="050FD9E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v_SCS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f_NR_ConvertIntToSCS</w:t>
            </w:r>
            <w:proofErr w:type="spellEnd"/>
            <w:r w:rsidRPr="00142B45">
              <w:rPr>
                <w:lang w:val="en-IN"/>
              </w:rPr>
              <w:t xml:space="preserve"> (v_EUTRA_NR_SysInfo.NR[0].SCS);</w:t>
            </w:r>
          </w:p>
          <w:p w14:paraId="4C2709B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v_FreqBandIndicatorNR_r15 := v_EUTRA_NR_SysInfo.NR[0].Band; //@sic R5-194875 sic@</w:t>
            </w:r>
          </w:p>
          <w:p w14:paraId="10ABD3E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2AECD70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 Set eutra_Cell1 power level "T0" in Table 8.2.3.11.1.3.2-1</w:t>
            </w:r>
          </w:p>
          <w:p w14:paraId="5B02E5E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f_EUTRA38_SetCellPower(eutra_Cell1, v_CellPower_T0, v_CellPower_T0);</w:t>
            </w:r>
          </w:p>
          <w:p w14:paraId="193B13D5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0A74935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1-2"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35455C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to setup fr1-Gap to report periodical measurements for</w:t>
            </w:r>
          </w:p>
          <w:p w14:paraId="410BC92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//for EUTRA serving Cell 1 and NR neighbour Cell 3 on FR1 frequency and receives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</w:p>
          <w:p w14:paraId="7C30555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//message to confirm the setup of fr1-Gap and report periodical measurements for EUTRA serving Cell 1 and</w:t>
            </w:r>
          </w:p>
          <w:p w14:paraId="654821E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//NR neighbour Cell 3 on FR1 frequency</w:t>
            </w:r>
          </w:p>
          <w:p w14:paraId="1B49BFF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7757064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cs_RRCConnectionReconfiguration_NR_2Entries_Gap(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6099BD6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v_Frequency_IE_f1.UL_DL_Earfcn.dl_CarrierFreq_r9,</w:t>
            </w:r>
          </w:p>
          <w:p w14:paraId="05049F0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v_ChBandDependency_f1.AllowedMeasBandwidth,</w:t>
            </w:r>
          </w:p>
          <w:p w14:paraId="1D56356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v_NR_ARFCN_f2,</w:t>
            </w:r>
          </w:p>
          <w:p w14:paraId="0F4C549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v_SCS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7E54FA7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v_FreqBandIndicatorNR_r15,</w:t>
            </w:r>
          </w:p>
          <w:p w14:paraId="1D19A5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//</w:t>
            </w:r>
            <w:proofErr w:type="spellStart"/>
            <w:r w:rsidRPr="00142B45">
              <w:rPr>
                <w:lang w:val="en-IN"/>
              </w:rPr>
              <w:t>v_NR_RSRP_Thres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7BEE626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v_ReportAmount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034314B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cs_QuantityConfig_NR(cs_QuantityConfig_NRList(v_FilterCoefficientRSRP, </w:t>
            </w:r>
            <w:proofErr w:type="spellStart"/>
            <w:r w:rsidRPr="00142B45">
              <w:rPr>
                <w:lang w:val="en-IN"/>
              </w:rPr>
              <w:t>v_FilterCoefficientRSRQ</w:t>
            </w:r>
            <w:proofErr w:type="spellEnd"/>
            <w:r w:rsidRPr="00142B45">
              <w:rPr>
                <w:lang w:val="en-IN"/>
              </w:rPr>
              <w:t>, v_FilterCoefficientSINR)),</w:t>
            </w:r>
          </w:p>
          <w:p w14:paraId="3F7F7D6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cs_MeasGapConfig_setup_gp0(9), //@sic R5-203403 sic@</w:t>
            </w:r>
          </w:p>
          <w:p w14:paraId="18FA19E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cs_ReportQuantityNR_r15(true, true, false),</w:t>
            </w:r>
          </w:p>
          <w:p w14:paraId="4DC19D9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true,</w:t>
            </w:r>
          </w:p>
          <w:p w14:paraId="17C6C94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true));</w:t>
            </w:r>
          </w:p>
          <w:p w14:paraId="402457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4D2E3DA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3"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0200659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and ignore Measurement Report messages for 8s to allow UE to measure the neighbouring cells</w:t>
            </w:r>
          </w:p>
          <w:p w14:paraId="644652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</w:t>
            </w:r>
            <w:proofErr w:type="spellStart"/>
            <w:r w:rsidRPr="00142B45">
              <w:rPr>
                <w:lang w:val="en-IN"/>
              </w:rPr>
              <w:t>f_EUTRA_WaitAndIgnoreMeasurementReport</w:t>
            </w:r>
            <w:proofErr w:type="spellEnd"/>
            <w:r w:rsidRPr="00142B45">
              <w:rPr>
                <w:lang w:val="en-IN"/>
              </w:rPr>
              <w:t xml:space="preserve">(eutra_Cell1, v_TimerValue_8s, </w:t>
            </w:r>
            <w:proofErr w:type="spellStart"/>
            <w:r w:rsidRPr="00142B45">
              <w:rPr>
                <w:lang w:val="en-IN"/>
              </w:rPr>
              <w:t>cr_MeasurementReport_CheckAny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78E95991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B1E1B5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4"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3D0BC8A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081C6AC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4 the steps specified in table 8.2.3.11.1.3.2-3 shall take place</w:t>
            </w:r>
          </w:p>
          <w:p w14:paraId="453A420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f_Check_EUTRA_HighFreq_PeriodicalMeasurmentReport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670383D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0CE5E0F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cr_MeasurementReport</w:t>
            </w:r>
            <w:proofErr w:type="spellEnd"/>
            <w:r w:rsidRPr="00142B45">
              <w:rPr>
                <w:lang w:val="en-IN"/>
              </w:rPr>
              <w:t>(1, ?, ?, cr_MeasResultNeighCells_measResultListEUTRA_1Entry(v_NR_PhysChId_Cell3, omit, ?, ?)),</w:t>
            </w:r>
          </w:p>
          <w:p w14:paraId="69F53CD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002C431A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D16EFF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 xml:space="preserve"> := activate(a_EUTRA_AddDefault_PeriodicalMeasurmentReport(eutra_Cell1, </w:t>
            </w:r>
            <w:proofErr w:type="spellStart"/>
            <w:r w:rsidRPr="00142B45">
              <w:rPr>
                <w:lang w:val="en-IN"/>
              </w:rPr>
              <w:t>cr_MeasurementReport_CheckAny</w:t>
            </w:r>
            <w:proofErr w:type="spellEnd"/>
            <w:r w:rsidRPr="00142B45">
              <w:rPr>
                <w:lang w:val="en-IN"/>
              </w:rPr>
              <w:t>));</w:t>
            </w:r>
          </w:p>
          <w:p w14:paraId="3401E248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752A17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5-6"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4808829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change fr1-Gap</w:t>
            </w:r>
          </w:p>
          <w:p w14:paraId="098664C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//and receives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  <w:r w:rsidRPr="00142B45">
              <w:rPr>
                <w:lang w:val="en-IN"/>
              </w:rPr>
              <w:t xml:space="preserve"> message to confirm the change of fr1-Gap</w:t>
            </w:r>
          </w:p>
          <w:p w14:paraId="03D3CC5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6F527D4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4A9D8AB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cs_MeasConfig_Gap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18DFCB6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5C89F87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340ED2B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37B6814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6F89A57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0E9D433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4229247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3F68067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4CD40B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2138E13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E248C9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7B324AA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true,</w:t>
            </w:r>
          </w:p>
          <w:p w14:paraId="5365F12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true)));</w:t>
            </w:r>
          </w:p>
          <w:p w14:paraId="08E1705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</w:t>
            </w:r>
          </w:p>
          <w:p w14:paraId="4B9E6C4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7"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17ADAB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7C992C0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7 the steps specified in table 8.2.3.11.1.3.2-3 shall take place</w:t>
            </w:r>
          </w:p>
          <w:p w14:paraId="1B3C1E2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f_Check_EUTRA_HighFreq_PeriodicalMeasurmentReport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6C5CBA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3C6694F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cr_MeasurementReport</w:t>
            </w:r>
            <w:proofErr w:type="spellEnd"/>
            <w:r w:rsidRPr="00142B45">
              <w:rPr>
                <w:lang w:val="en-IN"/>
              </w:rPr>
              <w:t>(1, ?, ?, cr_MeasResultNeighCells_measResultListEUTRA_1Entry(v_NR_PhysChId_Cell3, omit, ?, ?)),</w:t>
            </w:r>
          </w:p>
          <w:p w14:paraId="466CD7D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58A20BDB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5BADB0D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 xml:space="preserve"> := activate(a_EUTRA_AddDefault_PeriodicalMeasurmentReport(eutra_Cell1, </w:t>
            </w:r>
            <w:proofErr w:type="spellStart"/>
            <w:r w:rsidRPr="00142B45">
              <w:rPr>
                <w:lang w:val="en-IN"/>
              </w:rPr>
              <w:t>cr_MeasurementReport_CheckAny</w:t>
            </w:r>
            <w:proofErr w:type="spellEnd"/>
            <w:r w:rsidRPr="00142B45">
              <w:rPr>
                <w:lang w:val="en-IN"/>
              </w:rPr>
              <w:t>));</w:t>
            </w:r>
          </w:p>
          <w:p w14:paraId="3166119B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3BE378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k=1 to 11 (increment=1)</w:t>
            </w:r>
          </w:p>
          <w:p w14:paraId="2366310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 xml:space="preserve"> :=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2273CFB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cs_MeasConfig_Gap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4FF4176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23219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708B92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4B4312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FCFC95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16CE7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9EE777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6C6974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4A7712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6ABA0A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13E2FA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9B8155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76171FA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7026A90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    </w:t>
            </w:r>
          </w:p>
          <w:p w14:paraId="162F5D8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5-7"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3223610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k=2 to 11 (increment=1)</w:t>
            </w:r>
          </w:p>
          <w:p w14:paraId="124F103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1;</w:t>
            </w:r>
          </w:p>
          <w:p w14:paraId="7E2E7F7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while 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&lt; 11)</w:t>
            </w:r>
          </w:p>
          <w:p w14:paraId="58DD2F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{</w:t>
            </w:r>
          </w:p>
          <w:p w14:paraId="3868CD9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!= 1)</w:t>
            </w:r>
          </w:p>
          <w:p w14:paraId="27A4ACD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7387A5C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and4b </w:t>
            </w:r>
            <w:proofErr w:type="spellStart"/>
            <w:r w:rsidRPr="00142B45">
              <w:rPr>
                <w:lang w:val="en-IN"/>
              </w:rPr>
              <w:t>v_GapMask</w:t>
            </w:r>
            <w:proofErr w:type="spellEnd"/>
            <w:r w:rsidRPr="00142B45">
              <w:rPr>
                <w:lang w:val="en-IN"/>
              </w:rPr>
              <w:t>) == 1)</w:t>
            </w:r>
          </w:p>
          <w:p w14:paraId="35EF657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3C14331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fl_ReconfigFr1GapAndGetMeasResults(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, v_NR_PhysChId_Cell3,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6DF9B1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1F27169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 @&gt; 1;</w:t>
            </w:r>
          </w:p>
          <w:p w14:paraId="399B32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11E815D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0F9BB7B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+ 1;</w:t>
            </w:r>
          </w:p>
          <w:p w14:paraId="63E2FD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16252A6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2AD80BF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8-9"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3D4F706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release fr1-Gap</w:t>
            </w:r>
          </w:p>
          <w:p w14:paraId="2B96D97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//and </w:t>
            </w:r>
            <w:proofErr w:type="spellStart"/>
            <w:r w:rsidRPr="00142B45">
              <w:rPr>
                <w:lang w:val="en-IN"/>
              </w:rPr>
              <w:t>measid</w:t>
            </w:r>
            <w:proofErr w:type="spellEnd"/>
            <w:r w:rsidRPr="00142B45">
              <w:rPr>
                <w:lang w:val="en-IN"/>
              </w:rPr>
              <w:t xml:space="preserve"> of periodical measurements and receives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  <w:r w:rsidRPr="00142B45">
              <w:rPr>
                <w:lang w:val="en-IN"/>
              </w:rPr>
              <w:t xml:space="preserve"> message</w:t>
            </w:r>
          </w:p>
          <w:p w14:paraId="55213B6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76F035A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78474F0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62B0FB5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AA7336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B6C382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1B4324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cs_MeasIdToRemoveList_1Entry(1),</w:t>
            </w:r>
          </w:p>
          <w:p w14:paraId="38F9810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6D8662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6D2BF6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cs_MeasGapConfig_release</w:t>
            </w:r>
            <w:proofErr w:type="spellEnd"/>
            <w:r w:rsidRPr="00142B45">
              <w:rPr>
                <w:lang w:val="en-IN"/>
              </w:rPr>
              <w:t>)));</w:t>
            </w:r>
          </w:p>
          <w:p w14:paraId="1E04B958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64714E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10"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5FFA852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10s</w:t>
            </w:r>
          </w:p>
          <w:p w14:paraId="28D3778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f_Delay</w:t>
            </w:r>
            <w:proofErr w:type="spellEnd"/>
            <w:r w:rsidRPr="00142B45">
              <w:rPr>
                <w:lang w:val="en-IN"/>
              </w:rPr>
              <w:t>(v_TimerValue_10s);</w:t>
            </w:r>
          </w:p>
          <w:p w14:paraId="539D0C4C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AED976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11-12"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17D705F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setup fr1-Gap and</w:t>
            </w:r>
          </w:p>
          <w:p w14:paraId="2F0BC41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//nr-Config IE containing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report periodical measurements for NR serving Cell 1 and</w:t>
            </w:r>
          </w:p>
          <w:p w14:paraId="716F9D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//NR </w:t>
            </w:r>
            <w:proofErr w:type="spellStart"/>
            <w:r w:rsidRPr="00142B45">
              <w:rPr>
                <w:lang w:val="en-IN"/>
              </w:rPr>
              <w:t>neighbor</w:t>
            </w:r>
            <w:proofErr w:type="spellEnd"/>
            <w:r w:rsidRPr="00142B45">
              <w:rPr>
                <w:lang w:val="en-IN"/>
              </w:rPr>
              <w:t xml:space="preserve"> cell 3 on FR1 frequency</w:t>
            </w:r>
          </w:p>
          <w:p w14:paraId="61F5239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UE transmits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  <w:r w:rsidRPr="00142B45">
              <w:rPr>
                <w:lang w:val="en-IN"/>
              </w:rPr>
              <w:t xml:space="preserve"> message to confirm the setup of fr1-Gap</w:t>
            </w:r>
          </w:p>
          <w:p w14:paraId="14646A0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//and report periodical measurements for NR serving Cell 1 and NR </w:t>
            </w:r>
            <w:proofErr w:type="spellStart"/>
            <w:r w:rsidRPr="00142B45">
              <w:rPr>
                <w:lang w:val="en-IN"/>
              </w:rPr>
              <w:t>neighbor</w:t>
            </w:r>
            <w:proofErr w:type="spellEnd"/>
            <w:r w:rsidRPr="00142B45">
              <w:rPr>
                <w:lang w:val="en-IN"/>
              </w:rPr>
              <w:t xml:space="preserve"> cell 3 on FR1 frequency</w:t>
            </w:r>
          </w:p>
          <w:p w14:paraId="6B43304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</w:t>
            </w:r>
            <w:proofErr w:type="spellStart"/>
            <w:r w:rsidRPr="00142B45">
              <w:rPr>
                <w:lang w:val="en-IN"/>
              </w:rPr>
              <w:t>v_Security_Params</w:t>
            </w:r>
            <w:proofErr w:type="spellEnd"/>
            <w:r w:rsidRPr="00142B45">
              <w:rPr>
                <w:lang w:val="en-IN"/>
              </w:rPr>
              <w:t xml:space="preserve"> := f_EUTRA38_ENDC_InitiateAndSendS_gNBKeys(NR);</w:t>
            </w:r>
          </w:p>
          <w:p w14:paraId="0BA103E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//f_EUTRA38_508_ENDC_Reconfiguration (eutra_Cell1, </w:t>
            </w:r>
            <w:proofErr w:type="spellStart"/>
            <w:r w:rsidRPr="00142B45">
              <w:rPr>
                <w:lang w:val="en-IN"/>
              </w:rPr>
              <w:t>Meas_SCGOnly</w:t>
            </w:r>
            <w:proofErr w:type="spellEnd"/>
            <w:r w:rsidRPr="00142B45">
              <w:rPr>
                <w:lang w:val="en-IN"/>
              </w:rPr>
              <w:t xml:space="preserve">, </w:t>
            </w:r>
            <w:proofErr w:type="spellStart"/>
            <w:r w:rsidRPr="00142B45">
              <w:rPr>
                <w:lang w:val="en-IN"/>
              </w:rPr>
              <w:t>v_Security_Params.SK_Counter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3B20114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f_EUTRA38_508_ENDC_Reconfiguration_MeasGap1(eutra_Cell1);</w:t>
            </w:r>
          </w:p>
          <w:p w14:paraId="5843D8DD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DE36AB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13"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5882569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//Wait and ignore </w:t>
            </w:r>
            <w:proofErr w:type="spellStart"/>
            <w:r w:rsidRPr="00142B45">
              <w:rPr>
                <w:lang w:val="en-IN"/>
              </w:rPr>
              <w:t>MeasurementReport</w:t>
            </w:r>
            <w:proofErr w:type="spellEnd"/>
            <w:r w:rsidRPr="00142B45">
              <w:rPr>
                <w:lang w:val="en-IN"/>
              </w:rPr>
              <w:t xml:space="preserve"> messages for 8 s to allow for UE to measure the neighbouring cells.</w:t>
            </w:r>
          </w:p>
          <w:p w14:paraId="1B416DE0" w14:textId="77777777" w:rsidR="00142B45" w:rsidRPr="00A9767A" w:rsidRDefault="00142B45" w:rsidP="00142B45">
            <w:pPr>
              <w:rPr>
                <w:lang w:val="it-IT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v_DefaultRef</w:t>
            </w:r>
            <w:proofErr w:type="spellEnd"/>
            <w:r w:rsidRPr="00A9767A">
              <w:rPr>
                <w:lang w:val="it-IT"/>
              </w:rPr>
              <w:t xml:space="preserve"> := activate(a_EUTRA_AddDefault_PeriodicalMeasurmentReport(eutra_Cell1,</w:t>
            </w:r>
          </w:p>
          <w:p w14:paraId="3820DDA0" w14:textId="77777777" w:rsidR="00142B45" w:rsidRPr="00142B45" w:rsidRDefault="00142B45" w:rsidP="00142B45">
            <w:pPr>
              <w:rPr>
                <w:lang w:val="en-IN"/>
              </w:rPr>
            </w:pPr>
            <w:r w:rsidRPr="00A9767A">
              <w:rPr>
                <w:lang w:val="it-IT"/>
              </w:rPr>
              <w:t>                                                                           </w:t>
            </w:r>
            <w:proofErr w:type="spellStart"/>
            <w:r w:rsidRPr="00142B45">
              <w:rPr>
                <w:lang w:val="en-IN"/>
              </w:rPr>
              <w:t>cr_ULInformationTransferMRDC</w:t>
            </w:r>
            <w:proofErr w:type="spellEnd"/>
            <w:r w:rsidRPr="00142B45">
              <w:rPr>
                <w:lang w:val="en-IN"/>
              </w:rPr>
              <w:t>));</w:t>
            </w:r>
          </w:p>
          <w:p w14:paraId="5FE3264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f_Delay</w:t>
            </w:r>
            <w:proofErr w:type="spellEnd"/>
            <w:r w:rsidRPr="00142B45">
              <w:rPr>
                <w:lang w:val="en-IN"/>
              </w:rPr>
              <w:t>(v_TimerValue_8s);</w:t>
            </w:r>
          </w:p>
          <w:p w14:paraId="283F715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//Deactivate the default to stop receiving periodical Measurement Report</w:t>
            </w:r>
          </w:p>
          <w:p w14:paraId="24ECF04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deactivate(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30C99D92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1AEA71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15-17"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644D921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15 to 17 shall be repeated for k=1 to 11 (increment=1)</w:t>
            </w:r>
          </w:p>
          <w:p w14:paraId="0EE99F8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 xml:space="preserve"> :=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3399892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cs_MeasConfig_Gap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242EB2B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E8A2C3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5CFBDE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DB54B6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F1A1A8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779DAF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8D2B2E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16268BC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5FCD4A2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1A2937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500C34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951573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408B7E3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42760ED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46237E6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1;</w:t>
            </w:r>
          </w:p>
          <w:p w14:paraId="5AB4454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while 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&lt; 11)</w:t>
            </w:r>
          </w:p>
          <w:p w14:paraId="50D1854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{</w:t>
            </w:r>
          </w:p>
          <w:p w14:paraId="10F418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!= 1)</w:t>
            </w:r>
          </w:p>
          <w:p w14:paraId="7F5B753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72AD36C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and4b </w:t>
            </w:r>
            <w:proofErr w:type="spellStart"/>
            <w:r w:rsidRPr="00142B45">
              <w:rPr>
                <w:lang w:val="en-IN"/>
              </w:rPr>
              <w:t>v_GapMask</w:t>
            </w:r>
            <w:proofErr w:type="spellEnd"/>
            <w:r w:rsidRPr="00142B45">
              <w:rPr>
                <w:lang w:val="en-IN"/>
              </w:rPr>
              <w:t>) == 1)</w:t>
            </w:r>
          </w:p>
          <w:p w14:paraId="7A1AF16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76AC653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fl_ReconfigFr1GapAndGetMeasResults(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, v_NR_PhysChId_Cell3,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4EB3FCF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69FC980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 @&gt; 1;</w:t>
            </w:r>
          </w:p>
          <w:p w14:paraId="1A6107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176AAEB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72BD992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+ 1;</w:t>
            </w:r>
          </w:p>
          <w:p w14:paraId="6EA9D5A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0476F33E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625E373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18-19"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5378FA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release fr1-Gap and </w:t>
            </w:r>
            <w:proofErr w:type="spellStart"/>
            <w:r w:rsidRPr="00142B45">
              <w:rPr>
                <w:lang w:val="en-IN"/>
              </w:rPr>
              <w:t>measid</w:t>
            </w:r>
            <w:proofErr w:type="spellEnd"/>
            <w:r w:rsidRPr="00142B45">
              <w:rPr>
                <w:lang w:val="en-IN"/>
              </w:rPr>
              <w:t xml:space="preserve"> of periodical measurements.</w:t>
            </w:r>
          </w:p>
          <w:p w14:paraId="632D9DF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UE transmits an </w:t>
            </w:r>
            <w:proofErr w:type="spellStart"/>
            <w:r w:rsidRPr="00142B45">
              <w:rPr>
                <w:lang w:val="en-IN"/>
              </w:rPr>
              <w:t>RCConnectionReconfigrationComplete</w:t>
            </w:r>
            <w:proofErr w:type="spellEnd"/>
            <w:r w:rsidRPr="00142B45">
              <w:rPr>
                <w:lang w:val="en-IN"/>
              </w:rPr>
              <w:t xml:space="preserve"> message</w:t>
            </w:r>
          </w:p>
          <w:p w14:paraId="6812EF4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3972D7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05CDBF3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412DA8D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FB28C8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FC6FEA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0230E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cs_MeasIdToRemoveList_1Entry(2),</w:t>
            </w:r>
          </w:p>
          <w:p w14:paraId="7BE49EB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CA959F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7ED859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cs_MeasGapConfig_release</w:t>
            </w:r>
            <w:proofErr w:type="spellEnd"/>
            <w:r w:rsidRPr="00142B45">
              <w:rPr>
                <w:lang w:val="en-IN"/>
              </w:rPr>
              <w:t>)));</w:t>
            </w:r>
          </w:p>
          <w:p w14:paraId="4E2ACD6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5B175A5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</w:t>
            </w:r>
            <w:proofErr w:type="spellStart"/>
            <w:r w:rsidRPr="00142B45">
              <w:rPr>
                <w:lang w:val="en-IN"/>
              </w:rPr>
              <w:t>v_Security_Params</w:t>
            </w:r>
            <w:proofErr w:type="spellEnd"/>
            <w:r w:rsidRPr="00142B45">
              <w:rPr>
                <w:lang w:val="en-IN"/>
              </w:rPr>
              <w:t xml:space="preserve"> := f_EUTRA38_Security_Get();</w:t>
            </w:r>
          </w:p>
          <w:p w14:paraId="29F2691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//f_EUTRA38_508_ENDC_Reconfiguration (eutra_Cell1, </w:t>
            </w:r>
            <w:proofErr w:type="spellStart"/>
            <w:r w:rsidRPr="00142B45">
              <w:rPr>
                <w:lang w:val="en-IN"/>
              </w:rPr>
              <w:t>Meas_SCGOnly</w:t>
            </w:r>
            <w:proofErr w:type="spellEnd"/>
            <w:r w:rsidRPr="00142B45">
              <w:rPr>
                <w:lang w:val="en-IN"/>
              </w:rPr>
              <w:t xml:space="preserve">, </w:t>
            </w:r>
            <w:proofErr w:type="spellStart"/>
            <w:r w:rsidRPr="00142B45">
              <w:rPr>
                <w:lang w:val="en-IN"/>
              </w:rPr>
              <w:t>v_Security_Params.SK_Counter</w:t>
            </w:r>
            <w:proofErr w:type="spellEnd"/>
            <w:r w:rsidRPr="00142B45">
              <w:rPr>
                <w:lang w:val="en-IN"/>
              </w:rPr>
              <w:t xml:space="preserve">); </w:t>
            </w:r>
            <w:proofErr w:type="spellStart"/>
            <w:r w:rsidRPr="00142B45">
              <w:rPr>
                <w:lang w:val="en-IN"/>
              </w:rPr>
              <w:t>cs_MeasGapConfig_release</w:t>
            </w:r>
            <w:proofErr w:type="spellEnd"/>
          </w:p>
          <w:p w14:paraId="53B77AB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40EC92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//End </w:t>
            </w:r>
            <w:proofErr w:type="spellStart"/>
            <w:r w:rsidRPr="00142B45">
              <w:rPr>
                <w:lang w:val="en-IN"/>
              </w:rPr>
              <w:t>TestBody</w:t>
            </w:r>
            <w:proofErr w:type="spellEnd"/>
          </w:p>
          <w:p w14:paraId="4EBD43A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</w:t>
            </w:r>
          </w:p>
          <w:p w14:paraId="4DD8D02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}</w:t>
            </w:r>
          </w:p>
          <w:p w14:paraId="3E6D055E" w14:textId="77777777" w:rsidR="00E857CA" w:rsidRDefault="00E857CA" w:rsidP="00B75E0D"/>
        </w:tc>
      </w:tr>
    </w:tbl>
    <w:p w14:paraId="30BF2490" w14:textId="77777777" w:rsidR="00E857CA" w:rsidRDefault="00E857CA" w:rsidP="00E857CA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51CC6CA2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BAB10" w14:textId="03FE4C3C" w:rsidR="00365E6C" w:rsidRDefault="00365E6C" w:rsidP="00142B45">
            <w:pPr>
              <w:rPr>
                <w:lang w:val="en-IN"/>
              </w:rPr>
            </w:pPr>
            <w:r>
              <w:rPr>
                <w:lang w:val="en-IN"/>
              </w:rPr>
              <w:t>…</w:t>
            </w:r>
          </w:p>
          <w:p w14:paraId="0C6DBFB5" w14:textId="77777777" w:rsidR="00365E6C" w:rsidRPr="00080668" w:rsidRDefault="00365E6C" w:rsidP="00365E6C">
            <w:pPr>
              <w:rPr>
                <w:highlight w:val="yellow"/>
              </w:rPr>
            </w:pPr>
            <w:r w:rsidRPr="00080668">
              <w:rPr>
                <w:highlight w:val="yellow"/>
              </w:rPr>
              <w:t xml:space="preserve">import from </w:t>
            </w:r>
            <w:proofErr w:type="spellStart"/>
            <w:r w:rsidRPr="00080668">
              <w:rPr>
                <w:highlight w:val="yellow"/>
              </w:rPr>
              <w:t>NR_Measurement_Templates</w:t>
            </w:r>
            <w:proofErr w:type="spellEnd"/>
            <w:r w:rsidRPr="00080668">
              <w:rPr>
                <w:highlight w:val="yellow"/>
              </w:rPr>
              <w:t xml:space="preserve"> all;</w:t>
            </w:r>
          </w:p>
          <w:p w14:paraId="59C446E0" w14:textId="60377E47" w:rsidR="00365E6C" w:rsidRDefault="00365E6C" w:rsidP="00142B45">
            <w:r w:rsidRPr="00080668">
              <w:rPr>
                <w:highlight w:val="yellow"/>
              </w:rPr>
              <w:t xml:space="preserve">import from </w:t>
            </w:r>
            <w:proofErr w:type="spellStart"/>
            <w:r w:rsidRPr="00080668">
              <w:rPr>
                <w:highlight w:val="yellow"/>
              </w:rPr>
              <w:t>EUTRA_ASP_SrbDefs</w:t>
            </w:r>
            <w:proofErr w:type="spellEnd"/>
            <w:r w:rsidRPr="00080668">
              <w:rPr>
                <w:highlight w:val="yellow"/>
              </w:rPr>
              <w:t xml:space="preserve">  all;</w:t>
            </w:r>
          </w:p>
          <w:p w14:paraId="5C98F898" w14:textId="7428F2CA" w:rsidR="00365E6C" w:rsidRPr="00365E6C" w:rsidRDefault="00365E6C" w:rsidP="00142B45">
            <w:r>
              <w:t>…</w:t>
            </w:r>
          </w:p>
          <w:p w14:paraId="348565C0" w14:textId="15FE59B6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function fl_TC_8_2_3_11_1_ENDC_EUTRA_TestBody() runs on EUTRA_5GS_PTC</w:t>
            </w:r>
          </w:p>
          <w:p w14:paraId="7C9D3769" w14:textId="77777777" w:rsidR="00142B45" w:rsidRPr="00A9767A" w:rsidRDefault="00142B45" w:rsidP="00142B45">
            <w:pPr>
              <w:rPr>
                <w:lang w:val="it-IT"/>
              </w:rPr>
            </w:pPr>
            <w:r w:rsidRPr="00142B45">
              <w:rPr>
                <w:lang w:val="en-IN"/>
              </w:rPr>
              <w:t xml:space="preserve">  </w:t>
            </w:r>
            <w:r w:rsidRPr="00A9767A">
              <w:rPr>
                <w:lang w:val="it-IT"/>
              </w:rPr>
              <w:t>{</w:t>
            </w:r>
          </w:p>
          <w:p w14:paraId="3663ADFB" w14:textId="77777777" w:rsidR="00142B45" w:rsidRPr="00A9767A" w:rsidRDefault="00142B45" w:rsidP="00142B45">
            <w:pPr>
              <w:rPr>
                <w:lang w:val="it-IT"/>
              </w:rPr>
            </w:pPr>
            <w:r w:rsidRPr="00A9767A">
              <w:rPr>
                <w:lang w:val="it-IT"/>
              </w:rPr>
              <w:t xml:space="preserve">    var </w:t>
            </w:r>
            <w:proofErr w:type="spellStart"/>
            <w:r w:rsidRPr="00A9767A">
              <w:rPr>
                <w:lang w:val="it-IT"/>
              </w:rPr>
              <w:t>RRC_TransactionIdentifier</w:t>
            </w:r>
            <w:proofErr w:type="spellEnd"/>
            <w:r w:rsidRPr="00A9767A">
              <w:rPr>
                <w:lang w:val="it-IT"/>
              </w:rPr>
              <w:t xml:space="preserve"> </w:t>
            </w:r>
            <w:proofErr w:type="spellStart"/>
            <w:r w:rsidRPr="00A9767A">
              <w:rPr>
                <w:lang w:val="it-IT"/>
              </w:rPr>
              <w:t>v_RRC_TI</w:t>
            </w:r>
            <w:proofErr w:type="spellEnd"/>
            <w:r w:rsidRPr="00A9767A">
              <w:rPr>
                <w:lang w:val="it-IT"/>
              </w:rPr>
              <w:t xml:space="preserve"> := </w:t>
            </w:r>
            <w:proofErr w:type="spellStart"/>
            <w:r w:rsidRPr="00A9767A">
              <w:rPr>
                <w:lang w:val="it-IT"/>
              </w:rPr>
              <w:t>tsc_RRC_TI_Def</w:t>
            </w:r>
            <w:proofErr w:type="spellEnd"/>
            <w:r w:rsidRPr="00A9767A">
              <w:rPr>
                <w:lang w:val="it-IT"/>
              </w:rPr>
              <w:t>;</w:t>
            </w:r>
          </w:p>
          <w:p w14:paraId="29165352" w14:textId="77777777" w:rsidR="00142B45" w:rsidRPr="00142B45" w:rsidRDefault="00142B45" w:rsidP="00142B4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142B45">
              <w:rPr>
                <w:lang w:val="en-IN"/>
              </w:rPr>
              <w:t xml:space="preserve">var </w:t>
            </w:r>
            <w:proofErr w:type="spellStart"/>
            <w:r w:rsidRPr="00142B45">
              <w:rPr>
                <w:lang w:val="en-IN"/>
              </w:rPr>
              <w:t>Frequency_IE_Type</w:t>
            </w:r>
            <w:proofErr w:type="spellEnd"/>
            <w:r w:rsidRPr="00142B45">
              <w:rPr>
                <w:lang w:val="en-IN"/>
              </w:rPr>
              <w:t xml:space="preserve"> v_Frequency_IE_f1;</w:t>
            </w:r>
          </w:p>
          <w:p w14:paraId="5887422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ChannelBandwidthDependency_Type</w:t>
            </w:r>
            <w:proofErr w:type="spellEnd"/>
            <w:r w:rsidRPr="00142B45">
              <w:rPr>
                <w:lang w:val="en-IN"/>
              </w:rPr>
              <w:t xml:space="preserve"> v_ChBandDependency_f1;</w:t>
            </w:r>
          </w:p>
          <w:p w14:paraId="580202C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EUTRA_NR_CoOrd_SysInfo_Type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v_EUTRA_NR_SysInfo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603144A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v_NR_PhysChId_Cell1;</w:t>
            </w:r>
          </w:p>
          <w:p w14:paraId="5D2311D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//var integer v_NR_ARFCN_f1;</w:t>
            </w:r>
          </w:p>
          <w:p w14:paraId="256FF27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v_NR_PhysChId_Cell3;</w:t>
            </w:r>
          </w:p>
          <w:p w14:paraId="52B4BFA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v_NR_ARFCN_f2;</w:t>
            </w:r>
          </w:p>
          <w:p w14:paraId="7B28508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RS_ConfigSSB_NR_r15.subcarrierSpacingSSB_r15 </w:t>
            </w:r>
            <w:proofErr w:type="spellStart"/>
            <w:r w:rsidRPr="00142B45">
              <w:rPr>
                <w:lang w:val="en-IN"/>
              </w:rPr>
              <w:t>v_SCS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54A5A74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FreqBandIndicatorNR_r15 v_FreqBandIndicatorNR_r15; //@sic R5-194875 sic@</w:t>
            </w:r>
          </w:p>
          <w:p w14:paraId="72101C9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ReportConfigInterRAT.reportAmount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v_ReportAmount</w:t>
            </w:r>
            <w:proofErr w:type="spellEnd"/>
            <w:r w:rsidRPr="00142B45">
              <w:rPr>
                <w:lang w:val="en-IN"/>
              </w:rPr>
              <w:t xml:space="preserve"> := infinity_;</w:t>
            </w:r>
          </w:p>
          <w:p w14:paraId="6F25FB7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//var RSRP_RangeNR_r15 </w:t>
            </w:r>
            <w:proofErr w:type="spellStart"/>
            <w:r w:rsidRPr="00142B45">
              <w:rPr>
                <w:lang w:val="en-IN"/>
              </w:rPr>
              <w:t>v_NR_RSRP_Thres</w:t>
            </w:r>
            <w:proofErr w:type="spellEnd"/>
            <w:r w:rsidRPr="00142B45">
              <w:rPr>
                <w:lang w:val="en-IN"/>
              </w:rPr>
              <w:t xml:space="preserve"> := 55; // -85 + 140 = 55</w:t>
            </w:r>
          </w:p>
          <w:p w14:paraId="1F2BDA3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FilterCoefficient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v_FilterCoefficientRSRP</w:t>
            </w:r>
            <w:proofErr w:type="spellEnd"/>
            <w:r w:rsidRPr="00142B45">
              <w:rPr>
                <w:lang w:val="en-IN"/>
              </w:rPr>
              <w:t xml:space="preserve"> := fc4;</w:t>
            </w:r>
          </w:p>
          <w:p w14:paraId="705F6AC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FilterCoefficient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v_FilterCoefficientRSRQ</w:t>
            </w:r>
            <w:proofErr w:type="spellEnd"/>
            <w:r w:rsidRPr="00142B45">
              <w:rPr>
                <w:lang w:val="en-IN"/>
              </w:rPr>
              <w:t xml:space="preserve"> := fc4;</w:t>
            </w:r>
          </w:p>
          <w:p w14:paraId="1790960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FilterCoefficient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v_FilterCoefficientSINR</w:t>
            </w:r>
            <w:proofErr w:type="spellEnd"/>
            <w:r w:rsidRPr="00142B45">
              <w:rPr>
                <w:lang w:val="en-IN"/>
              </w:rPr>
              <w:t xml:space="preserve"> := fc4;</w:t>
            </w:r>
          </w:p>
          <w:p w14:paraId="20D98CC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AbsoluteCellPower_Type</w:t>
            </w:r>
            <w:proofErr w:type="spellEnd"/>
            <w:r w:rsidRPr="00142B45">
              <w:rPr>
                <w:lang w:val="en-IN"/>
              </w:rPr>
              <w:t xml:space="preserve"> v_CellPower_T0 := -85;</w:t>
            </w:r>
          </w:p>
          <w:p w14:paraId="54FB55A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//var integer </w:t>
            </w:r>
            <w:proofErr w:type="spellStart"/>
            <w:r w:rsidRPr="00142B45">
              <w:rPr>
                <w:lang w:val="en-IN"/>
              </w:rPr>
              <w:t>v_RepeatCounter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49120F4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default 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54E123A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//var EUTRA38_SecurityParamsExtd_Type </w:t>
            </w:r>
            <w:proofErr w:type="spellStart"/>
            <w:r w:rsidRPr="00142B45">
              <w:rPr>
                <w:lang w:val="en-IN"/>
              </w:rPr>
              <w:t>v_Security_Params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5C21D07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r w:rsidRPr="00142B45">
              <w:rPr>
                <w:highlight w:val="yellow"/>
                <w:lang w:val="en-IN"/>
              </w:rPr>
              <w:t>B8_Type</w:t>
            </w:r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substr</w:t>
            </w:r>
            <w:proofErr w:type="spellEnd"/>
            <w:r w:rsidRPr="00142B45">
              <w:rPr>
                <w:lang w:val="en-IN"/>
              </w:rPr>
              <w:t>(</w:t>
            </w:r>
            <w:proofErr w:type="spellStart"/>
            <w:r w:rsidRPr="00142B45">
              <w:rPr>
                <w:lang w:val="en-IN"/>
              </w:rPr>
              <w:t>f_EUTRA_ENDC_DeriveSupportedGapsFromPics</w:t>
            </w:r>
            <w:proofErr w:type="spellEnd"/>
            <w:r w:rsidRPr="00142B45">
              <w:rPr>
                <w:lang w:val="en-IN"/>
              </w:rPr>
              <w:t xml:space="preserve">(), </w:t>
            </w:r>
            <w:r w:rsidRPr="00142B45">
              <w:rPr>
                <w:highlight w:val="yellow"/>
                <w:lang w:val="en-IN"/>
              </w:rPr>
              <w:t>0, 8</w:t>
            </w:r>
            <w:r w:rsidRPr="00142B45">
              <w:rPr>
                <w:lang w:val="en-IN"/>
              </w:rPr>
              <w:t>);</w:t>
            </w:r>
          </w:p>
          <w:p w14:paraId="1846C59D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 xml:space="preserve">var B8_Type v_SupportedGaps_step5to7 := </w:t>
            </w:r>
            <w:proofErr w:type="spellStart"/>
            <w:r w:rsidRPr="00142B45">
              <w:rPr>
                <w:highlight w:val="yellow"/>
                <w:lang w:val="en-IN"/>
              </w:rPr>
              <w:t>substr</w:t>
            </w:r>
            <w:proofErr w:type="spellEnd"/>
            <w:r w:rsidRPr="00142B45">
              <w:rPr>
                <w:highlight w:val="yellow"/>
                <w:lang w:val="en-IN"/>
              </w:rPr>
              <w:t>(</w:t>
            </w:r>
            <w:proofErr w:type="spellStart"/>
            <w:r w:rsidRPr="00142B45">
              <w:rPr>
                <w:highlight w:val="yellow"/>
                <w:lang w:val="en-IN"/>
              </w:rPr>
              <w:t>f_EUTRA_ENDC_DeriveSupportedGapsFromPics</w:t>
            </w:r>
            <w:proofErr w:type="spellEnd"/>
            <w:r w:rsidRPr="00142B45">
              <w:rPr>
                <w:highlight w:val="yellow"/>
                <w:lang w:val="en-IN"/>
              </w:rPr>
              <w:t>(), 0, 8);</w:t>
            </w:r>
          </w:p>
          <w:p w14:paraId="6E17D8D8" w14:textId="77777777" w:rsidR="00142B45" w:rsidRPr="00477BE8" w:rsidRDefault="00142B45" w:rsidP="00142B45">
            <w:pPr>
              <w:rPr>
                <w:lang w:val="it-IT"/>
              </w:rPr>
            </w:pPr>
            <w:r w:rsidRPr="00477BE8">
              <w:rPr>
                <w:highlight w:val="yellow"/>
                <w:lang w:val="it-IT"/>
              </w:rPr>
              <w:t xml:space="preserve">    var </w:t>
            </w:r>
            <w:proofErr w:type="spellStart"/>
            <w:r w:rsidRPr="00477BE8">
              <w:rPr>
                <w:highlight w:val="yellow"/>
                <w:lang w:val="it-IT"/>
              </w:rPr>
              <w:t>RRC_TransactionIdentifier</w:t>
            </w:r>
            <w:proofErr w:type="spellEnd"/>
            <w:r w:rsidRPr="00477BE8">
              <w:rPr>
                <w:highlight w:val="yellow"/>
                <w:lang w:val="it-IT"/>
              </w:rPr>
              <w:t xml:space="preserve"> </w:t>
            </w:r>
            <w:proofErr w:type="spellStart"/>
            <w:r w:rsidRPr="00477BE8">
              <w:rPr>
                <w:highlight w:val="yellow"/>
                <w:lang w:val="it-IT"/>
              </w:rPr>
              <w:t>p_RRC_TI</w:t>
            </w:r>
            <w:proofErr w:type="spellEnd"/>
            <w:r w:rsidRPr="00477BE8">
              <w:rPr>
                <w:highlight w:val="yellow"/>
                <w:lang w:val="it-IT"/>
              </w:rPr>
              <w:t xml:space="preserve"> := </w:t>
            </w:r>
            <w:proofErr w:type="spellStart"/>
            <w:r w:rsidRPr="00477BE8">
              <w:rPr>
                <w:highlight w:val="yellow"/>
                <w:lang w:val="it-IT"/>
              </w:rPr>
              <w:t>tsc_RRC_TI_Def</w:t>
            </w:r>
            <w:proofErr w:type="spellEnd"/>
            <w:r w:rsidRPr="00477BE8">
              <w:rPr>
                <w:highlight w:val="yellow"/>
                <w:lang w:val="it-IT"/>
              </w:rPr>
              <w:t>;</w:t>
            </w:r>
          </w:p>
          <w:p w14:paraId="23E6DB3E" w14:textId="77777777" w:rsidR="00142B45" w:rsidRPr="00142B45" w:rsidRDefault="00142B45" w:rsidP="00142B4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142B45">
              <w:rPr>
                <w:lang w:val="en-IN"/>
              </w:rPr>
              <w:t xml:space="preserve">var B10_Type </w:t>
            </w:r>
            <w:proofErr w:type="spellStart"/>
            <w:r w:rsidRPr="00142B45">
              <w:rPr>
                <w:lang w:val="en-IN"/>
              </w:rPr>
              <w:t>v_GapMask</w:t>
            </w:r>
            <w:proofErr w:type="spellEnd"/>
            <w:r w:rsidRPr="00142B45">
              <w:rPr>
                <w:lang w:val="en-IN"/>
              </w:rPr>
              <w:t xml:space="preserve"> := int2bit(1, 10);</w:t>
            </w:r>
          </w:p>
          <w:p w14:paraId="6A75AE4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integer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3FAB5140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>var template (omit) RRCConnectionReconfiguration_v890_IEs v_RRCConnectionReconfiguration_v890_IEs := omit;</w:t>
            </w:r>
          </w:p>
          <w:p w14:paraId="2A58E95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lastRenderedPageBreak/>
              <w:t xml:space="preserve">    var template (present) </w:t>
            </w:r>
            <w:proofErr w:type="spellStart"/>
            <w:r w:rsidRPr="00142B45">
              <w:rPr>
                <w:highlight w:val="yellow"/>
                <w:lang w:val="en-IN"/>
              </w:rPr>
              <w:t>UL_DCCH_Message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v_RRCComplete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cr_RRCConnectionReconfigurationComplete_r15;</w:t>
            </w:r>
          </w:p>
          <w:p w14:paraId="2FFC16A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74FCF387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717887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v_TimerValue_8s;</w:t>
            </w:r>
          </w:p>
          <w:p w14:paraId="4CDB11F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v_TimerValue_10s;</w:t>
            </w:r>
          </w:p>
          <w:p w14:paraId="0B4D680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v_TimerValue_30s;</w:t>
            </w:r>
          </w:p>
          <w:p w14:paraId="339BD371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7C0B712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template (value) </w:t>
            </w:r>
            <w:proofErr w:type="spellStart"/>
            <w:r w:rsidRPr="00142B45">
              <w:rPr>
                <w:lang w:val="en-IN"/>
              </w:rPr>
              <w:t>DL_DCCH_Message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5E012D4D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 xml:space="preserve">var template (omit) </w:t>
            </w:r>
            <w:proofErr w:type="spellStart"/>
            <w:r w:rsidRPr="00142B45">
              <w:rPr>
                <w:highlight w:val="yellow"/>
                <w:lang w:val="en-IN"/>
              </w:rPr>
              <w:t>octetstring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v_NR_SCGConfig1 := omit;</w:t>
            </w:r>
          </w:p>
          <w:p w14:paraId="6E33C31A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template (omit) integer </w:t>
            </w:r>
            <w:proofErr w:type="spellStart"/>
            <w:r w:rsidRPr="00142B45">
              <w:rPr>
                <w:highlight w:val="yellow"/>
                <w:lang w:val="en-IN"/>
              </w:rPr>
              <w:t>p_SK_Counter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0;</w:t>
            </w:r>
          </w:p>
          <w:p w14:paraId="52D0BE5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template (omit) </w:t>
            </w:r>
            <w:proofErr w:type="spellStart"/>
            <w:r w:rsidRPr="00142B45">
              <w:rPr>
                <w:highlight w:val="yellow"/>
                <w:lang w:val="en-IN"/>
              </w:rPr>
              <w:t>P_Max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p_MaxEUTRA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</w:t>
            </w:r>
            <w:proofErr w:type="spellStart"/>
            <w:r w:rsidRPr="00142B45">
              <w:rPr>
                <w:highlight w:val="yellow"/>
                <w:lang w:val="en-IN"/>
              </w:rPr>
              <w:t>fl_NR_GetP_Max</w:t>
            </w:r>
            <w:proofErr w:type="spellEnd"/>
            <w:r w:rsidRPr="00142B45">
              <w:rPr>
                <w:highlight w:val="yellow"/>
                <w:lang w:val="en-IN"/>
              </w:rPr>
              <w:t>();</w:t>
            </w:r>
          </w:p>
          <w:p w14:paraId="2D241B2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p_ENDC_ReleaseAndAdd_r15 := false;</w:t>
            </w:r>
          </w:p>
          <w:p w14:paraId="5D327C6F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74DCA34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>var float v_TimerValue_480ms;</w:t>
            </w:r>
          </w:p>
          <w:p w14:paraId="4F71161D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timer </w:t>
            </w:r>
            <w:proofErr w:type="spellStart"/>
            <w:r w:rsidRPr="00142B45">
              <w:rPr>
                <w:highlight w:val="yellow"/>
                <w:lang w:val="en-IN"/>
              </w:rPr>
              <w:t>t_Watchdog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30.0;   //30s</w:t>
            </w:r>
          </w:p>
          <w:p w14:paraId="406A344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timer 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</w:t>
            </w:r>
            <w:proofErr w:type="spellEnd"/>
            <w:r w:rsidRPr="00142B45">
              <w:rPr>
                <w:highlight w:val="yellow"/>
                <w:lang w:val="en-IN"/>
              </w:rPr>
              <w:t>;</w:t>
            </w:r>
          </w:p>
          <w:p w14:paraId="45641DD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v_FirstReportReceived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false;</w:t>
            </w:r>
          </w:p>
          <w:p w14:paraId="2CD8EA9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MeasReport_Flag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:=false;</w:t>
            </w:r>
          </w:p>
          <w:p w14:paraId="18AB780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RRC_flag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:=false;         </w:t>
            </w:r>
          </w:p>
          <w:p w14:paraId="05282C4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>:=true;</w:t>
            </w:r>
          </w:p>
          <w:p w14:paraId="7136D503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5F96C9A7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 xml:space="preserve">var SRB_COMMON_IND </w:t>
            </w:r>
            <w:proofErr w:type="spellStart"/>
            <w:r w:rsidRPr="00142B45">
              <w:rPr>
                <w:highlight w:val="yellow"/>
                <w:lang w:val="en-IN"/>
              </w:rPr>
              <w:t>v_ReceivedMsg</w:t>
            </w:r>
            <w:proofErr w:type="spellEnd"/>
            <w:r w:rsidRPr="00142B45">
              <w:rPr>
                <w:highlight w:val="yellow"/>
                <w:lang w:val="en-IN"/>
              </w:rPr>
              <w:t>;</w:t>
            </w:r>
          </w:p>
          <w:p w14:paraId="36C2E55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timer t_Watchdog5s := 5.0;   //5s</w:t>
            </w:r>
          </w:p>
          <w:p w14:paraId="6DE5BE2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21BCE62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v_TimerValue_30s := </w:t>
            </w:r>
            <w:proofErr w:type="spellStart"/>
            <w:r w:rsidRPr="00142B45">
              <w:rPr>
                <w:lang w:val="en-IN"/>
              </w:rPr>
              <w:t>f_EUTRA_SetTimerToleranceMax</w:t>
            </w:r>
            <w:proofErr w:type="spellEnd"/>
            <w:r w:rsidRPr="00142B45">
              <w:rPr>
                <w:lang w:val="en-IN"/>
              </w:rPr>
              <w:t xml:space="preserve">(eutra_Cell1, </w:t>
            </w:r>
            <w:proofErr w:type="spellStart"/>
            <w:r w:rsidRPr="00142B45">
              <w:rPr>
                <w:lang w:val="en-IN"/>
              </w:rPr>
              <w:t>nonProtocolTimer</w:t>
            </w:r>
            <w:proofErr w:type="spellEnd"/>
            <w:r w:rsidRPr="00142B45">
              <w:rPr>
                <w:lang w:val="en-IN"/>
              </w:rPr>
              <w:t>, 30.0);</w:t>
            </w:r>
          </w:p>
          <w:p w14:paraId="66D6A6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v_TimerValue_10s := </w:t>
            </w:r>
            <w:proofErr w:type="spellStart"/>
            <w:r w:rsidRPr="00142B45">
              <w:rPr>
                <w:lang w:val="en-IN"/>
              </w:rPr>
              <w:t>f_EUTRA_SetTimerToleranceMax</w:t>
            </w:r>
            <w:proofErr w:type="spellEnd"/>
            <w:r w:rsidRPr="00142B45">
              <w:rPr>
                <w:lang w:val="en-IN"/>
              </w:rPr>
              <w:t xml:space="preserve">(eutra_Cell1, </w:t>
            </w:r>
            <w:proofErr w:type="spellStart"/>
            <w:r w:rsidRPr="00142B45">
              <w:rPr>
                <w:lang w:val="en-IN"/>
              </w:rPr>
              <w:t>nonProtocolTimer</w:t>
            </w:r>
            <w:proofErr w:type="spellEnd"/>
            <w:r w:rsidRPr="00142B45">
              <w:rPr>
                <w:lang w:val="en-IN"/>
              </w:rPr>
              <w:t>, 10.0);</w:t>
            </w:r>
          </w:p>
          <w:p w14:paraId="53CA2CF6" w14:textId="77777777" w:rsidR="00142B45" w:rsidRPr="00A9767A" w:rsidRDefault="00142B45" w:rsidP="00142B45">
            <w:pPr>
              <w:rPr>
                <w:lang w:val="it-IT"/>
              </w:rPr>
            </w:pPr>
            <w:r w:rsidRPr="00142B45">
              <w:rPr>
                <w:lang w:val="en-IN"/>
              </w:rPr>
              <w:t xml:space="preserve">    </w:t>
            </w:r>
            <w:r w:rsidRPr="00A9767A">
              <w:rPr>
                <w:lang w:val="it-IT"/>
              </w:rPr>
              <w:t xml:space="preserve">v_TimerValue_8s := </w:t>
            </w:r>
            <w:proofErr w:type="spellStart"/>
            <w:r w:rsidRPr="00A9767A">
              <w:rPr>
                <w:lang w:val="it-IT"/>
              </w:rPr>
              <w:t>f_EUTRA_SetTimerToleranceMax</w:t>
            </w:r>
            <w:proofErr w:type="spellEnd"/>
            <w:r w:rsidRPr="00A9767A">
              <w:rPr>
                <w:lang w:val="it-IT"/>
              </w:rPr>
              <w:t xml:space="preserve">(eutra_Cell1, </w:t>
            </w:r>
            <w:proofErr w:type="spellStart"/>
            <w:r w:rsidRPr="00A9767A">
              <w:rPr>
                <w:lang w:val="it-IT"/>
              </w:rPr>
              <w:t>nonProtocolTimer</w:t>
            </w:r>
            <w:proofErr w:type="spellEnd"/>
            <w:r w:rsidRPr="00A9767A">
              <w:rPr>
                <w:lang w:val="it-IT"/>
              </w:rPr>
              <w:t>, 8.0);</w:t>
            </w:r>
          </w:p>
          <w:p w14:paraId="0E2BCA70" w14:textId="77777777" w:rsidR="00142B45" w:rsidRPr="00A9767A" w:rsidRDefault="00142B45" w:rsidP="00142B45">
            <w:pPr>
              <w:rPr>
                <w:lang w:val="it-IT"/>
              </w:rPr>
            </w:pPr>
          </w:p>
          <w:p w14:paraId="4101E1D6" w14:textId="77777777" w:rsidR="00142B45" w:rsidRPr="00142B45" w:rsidRDefault="00142B45" w:rsidP="00142B4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142B45">
              <w:rPr>
                <w:lang w:val="en-IN"/>
              </w:rPr>
              <w:t xml:space="preserve">v_Frequency_IE_f1 := </w:t>
            </w:r>
            <w:proofErr w:type="spellStart"/>
            <w:r w:rsidRPr="00142B45">
              <w:rPr>
                <w:lang w:val="en-IN"/>
              </w:rPr>
              <w:t>f_EUTRA_CellInfo_GetFrequencyIEs</w:t>
            </w:r>
            <w:proofErr w:type="spellEnd"/>
            <w:r w:rsidRPr="00142B45">
              <w:rPr>
                <w:lang w:val="en-IN"/>
              </w:rPr>
              <w:t>(eutra_Cell1);</w:t>
            </w:r>
          </w:p>
          <w:p w14:paraId="00419C9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v_ChBandDependency_f1 := </w:t>
            </w:r>
            <w:proofErr w:type="spellStart"/>
            <w:r w:rsidRPr="00142B45">
              <w:rPr>
                <w:lang w:val="en-IN"/>
              </w:rPr>
              <w:t>f_EUTRA_BandDependentParam</w:t>
            </w:r>
            <w:proofErr w:type="spellEnd"/>
            <w:r w:rsidRPr="00142B45">
              <w:rPr>
                <w:lang w:val="en-IN"/>
              </w:rPr>
              <w:t>(v_Frequency_IE_f1.DL_ChBandwidth, v_Frequency_IE_f1.UL_ChBandwidth);</w:t>
            </w:r>
          </w:p>
          <w:p w14:paraId="7021427E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700BC5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//Acquire information of NR cells (Cell1 and Cell3)</w:t>
            </w:r>
          </w:p>
          <w:p w14:paraId="0246DC8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v_EUTRA_NR_SysInfo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f_EUTRA_NR_WaitForCoOrd_SysInfo</w:t>
            </w:r>
            <w:proofErr w:type="spellEnd"/>
            <w:r w:rsidRPr="00142B45">
              <w:rPr>
                <w:lang w:val="en-IN"/>
              </w:rPr>
              <w:t>(NR);</w:t>
            </w:r>
          </w:p>
          <w:p w14:paraId="73870F5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//v_NR_PhysChId_Cell1 := v_EUTRA_NR_SysInfo.NR[0].</w:t>
            </w:r>
            <w:proofErr w:type="spellStart"/>
            <w:r w:rsidRPr="00142B45">
              <w:rPr>
                <w:lang w:val="en-IN"/>
              </w:rPr>
              <w:t>PhysCellId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1F6476D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//v_NR_ARFCN_f1 := v_EUTRA_NR_SysInfo.NR[0].</w:t>
            </w:r>
            <w:proofErr w:type="spellStart"/>
            <w:r w:rsidRPr="00142B45">
              <w:rPr>
                <w:lang w:val="en-IN"/>
              </w:rPr>
              <w:t>Arfcn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6C2F043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v_NR_PhysChId_Cell3 := v_EUTRA_NR_SysInfo.NR</w:t>
            </w:r>
            <w:r w:rsidRPr="00142B45">
              <w:rPr>
                <w:highlight w:val="yellow"/>
                <w:lang w:val="en-IN"/>
              </w:rPr>
              <w:t>[0</w:t>
            </w:r>
            <w:r w:rsidRPr="00142B45">
              <w:rPr>
                <w:lang w:val="en-IN"/>
              </w:rPr>
              <w:t>].</w:t>
            </w:r>
            <w:proofErr w:type="spellStart"/>
            <w:r w:rsidRPr="00142B45">
              <w:rPr>
                <w:lang w:val="en-IN"/>
              </w:rPr>
              <w:t>PhysCellId</w:t>
            </w:r>
            <w:proofErr w:type="spellEnd"/>
            <w:r w:rsidRPr="00142B45">
              <w:rPr>
                <w:lang w:val="en-IN"/>
              </w:rPr>
              <w:t>; // is this correct??</w:t>
            </w:r>
          </w:p>
          <w:p w14:paraId="62C1BF7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v_NR_ARFCN_f2 := v_EUTRA_NR_SysInfo.NR</w:t>
            </w:r>
            <w:r w:rsidRPr="00142B45">
              <w:rPr>
                <w:highlight w:val="yellow"/>
                <w:lang w:val="en-IN"/>
              </w:rPr>
              <w:t>[0</w:t>
            </w:r>
            <w:r w:rsidRPr="00142B45">
              <w:rPr>
                <w:lang w:val="en-IN"/>
              </w:rPr>
              <w:t>].</w:t>
            </w:r>
            <w:proofErr w:type="spellStart"/>
            <w:r w:rsidRPr="00142B45">
              <w:rPr>
                <w:lang w:val="en-IN"/>
              </w:rPr>
              <w:t>Arfcn</w:t>
            </w:r>
            <w:proofErr w:type="spellEnd"/>
            <w:r w:rsidRPr="00142B45">
              <w:rPr>
                <w:lang w:val="en-IN"/>
              </w:rPr>
              <w:t>; // is this correct??</w:t>
            </w:r>
          </w:p>
          <w:p w14:paraId="3DDA4FD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v_SCS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f_NR_ConvertIntToSCS</w:t>
            </w:r>
            <w:proofErr w:type="spellEnd"/>
            <w:r w:rsidRPr="00142B45">
              <w:rPr>
                <w:lang w:val="en-IN"/>
              </w:rPr>
              <w:t xml:space="preserve"> (v_EUTRA_NR_SysInfo.NR[0].SCS);</w:t>
            </w:r>
          </w:p>
          <w:p w14:paraId="7B365D6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v_FreqBandIndicatorNR_r15 := v_EUTRA_NR_SysInfo.NR[0].Band; //@sic R5-194875 sic@</w:t>
            </w:r>
          </w:p>
          <w:p w14:paraId="6FAAE26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09BC987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 Set eutra_Cell1 power level "T0" in Table 8.2.3.11.1.3.2-1</w:t>
            </w:r>
          </w:p>
          <w:p w14:paraId="233190E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f_EUTRA38_SetCellPower(eutra_Cell1, v_CellPower_T0, v_CellPower_T0);</w:t>
            </w:r>
          </w:p>
          <w:p w14:paraId="3F90C3F0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FB995B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1-2"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7DB285C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to setup fr1-Gap to report periodical measurements for</w:t>
            </w:r>
          </w:p>
          <w:p w14:paraId="44C2B80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//for EUTRA serving Cell 1 and NR neighbour Cell 3 on FR1 frequency and receives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</w:p>
          <w:p w14:paraId="7D1B8A5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//message to confirm the setup of fr1-Gap and report periodical measurements for EUTRA serving Cell 1 and</w:t>
            </w:r>
          </w:p>
          <w:p w14:paraId="2496E74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//NR neighbour Cell 3 on FR1 frequency</w:t>
            </w:r>
          </w:p>
          <w:p w14:paraId="4C324C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40A24B7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cs_RRCConnectionReconfiguration_NR_2Entries_Gap(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2D35251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v_Frequency_IE_f1.UL_DL_Earfcn.dl_CarrierFreq_r9,</w:t>
            </w:r>
          </w:p>
          <w:p w14:paraId="6ADD951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v_ChBandDependency_f1.AllowedMeasBandwidth,</w:t>
            </w:r>
          </w:p>
          <w:p w14:paraId="51AC643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v_NR_ARFCN_f2,</w:t>
            </w:r>
          </w:p>
          <w:p w14:paraId="5D8EB23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v_SCS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4657759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v_FreqBandIndicatorNR_r15,</w:t>
            </w:r>
          </w:p>
          <w:p w14:paraId="24480A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//</w:t>
            </w:r>
            <w:proofErr w:type="spellStart"/>
            <w:r w:rsidRPr="00142B45">
              <w:rPr>
                <w:lang w:val="en-IN"/>
              </w:rPr>
              <w:t>v_NR_RSRP_Thres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7AC719F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v_ReportAmount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433B76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cs_QuantityConfig_NR(cs_QuantityConfig_NRList(v_FilterCoefficientRSRP, </w:t>
            </w:r>
            <w:proofErr w:type="spellStart"/>
            <w:r w:rsidRPr="00142B45">
              <w:rPr>
                <w:lang w:val="en-IN"/>
              </w:rPr>
              <w:t>v_FilterCoefficientRSRQ</w:t>
            </w:r>
            <w:proofErr w:type="spellEnd"/>
            <w:r w:rsidRPr="00142B45">
              <w:rPr>
                <w:lang w:val="en-IN"/>
              </w:rPr>
              <w:t>, v_FilterCoefficientSINR)),</w:t>
            </w:r>
          </w:p>
          <w:p w14:paraId="5B3D72F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cs_MeasGapConfig_setup_gp0(9), //@sic R5-203403 sic@</w:t>
            </w:r>
          </w:p>
          <w:p w14:paraId="5F6FB07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cs_ReportQuantityNR_r15(true, true, false),</w:t>
            </w:r>
          </w:p>
          <w:p w14:paraId="5AD0A28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true,</w:t>
            </w:r>
          </w:p>
          <w:p w14:paraId="10F93B0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true));</w:t>
            </w:r>
          </w:p>
          <w:p w14:paraId="445AC87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69C99BA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3"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766448E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//Wait and ignore Measurement Report messages for 8s to allow UE to measure the neighbouring cells</w:t>
            </w:r>
          </w:p>
          <w:p w14:paraId="004CADF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f_EUTRA_WaitAndIgnoreMeasurementReport</w:t>
            </w:r>
            <w:proofErr w:type="spellEnd"/>
            <w:r w:rsidRPr="00142B45">
              <w:rPr>
                <w:lang w:val="en-IN"/>
              </w:rPr>
              <w:t xml:space="preserve">(eutra_Cell1, v_TimerValue_8s, </w:t>
            </w:r>
            <w:proofErr w:type="spellStart"/>
            <w:r w:rsidRPr="00142B45">
              <w:rPr>
                <w:lang w:val="en-IN"/>
              </w:rPr>
              <w:t>cr_MeasurementReport_CheckAny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18BAA87C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BDE690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4"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2E6FFA6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18E7258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4 the steps specified in table 8.2.3.11.1.3.2-3 shall take place</w:t>
            </w:r>
          </w:p>
          <w:p w14:paraId="7698790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f_Check_EUTRA_HighFreq_PeriodicalMeasurmentReport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5267BD1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70CEC49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cr_MeasurementReport</w:t>
            </w:r>
            <w:proofErr w:type="spellEnd"/>
            <w:r w:rsidRPr="00142B45">
              <w:rPr>
                <w:lang w:val="en-IN"/>
              </w:rPr>
              <w:t xml:space="preserve">(1, ?, ?, </w:t>
            </w:r>
            <w:r w:rsidRPr="00142B45">
              <w:rPr>
                <w:highlight w:val="yellow"/>
                <w:lang w:val="en-IN"/>
              </w:rPr>
              <w:t xml:space="preserve">cr_MeasResultNeighCells_measResultListNR_1Entry(v_NR_PhysChId_Cell3, ?, </w:t>
            </w:r>
            <w:proofErr w:type="spellStart"/>
            <w:r w:rsidRPr="00142B45">
              <w:rPr>
                <w:highlight w:val="yellow"/>
                <w:lang w:val="en-IN"/>
              </w:rPr>
              <w:t>omit,omit,omit</w:t>
            </w:r>
            <w:proofErr w:type="spellEnd"/>
            <w:r w:rsidRPr="00142B45">
              <w:rPr>
                <w:highlight w:val="yellow"/>
                <w:lang w:val="en-IN"/>
              </w:rPr>
              <w:t>,?)),</w:t>
            </w:r>
          </w:p>
          <w:p w14:paraId="4758EAD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3936ECA3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0B21069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 xml:space="preserve"> := activate(a_EUTRA_AddDefault_PeriodicalMeasurmentReport(eutra_Cell1, </w:t>
            </w:r>
            <w:proofErr w:type="spellStart"/>
            <w:r w:rsidRPr="00142B45">
              <w:rPr>
                <w:lang w:val="en-IN"/>
              </w:rPr>
              <w:t>cr_MeasurementReport_CheckAny</w:t>
            </w:r>
            <w:proofErr w:type="spellEnd"/>
            <w:r w:rsidRPr="00142B45">
              <w:rPr>
                <w:lang w:val="en-IN"/>
              </w:rPr>
              <w:t>));</w:t>
            </w:r>
          </w:p>
          <w:p w14:paraId="0D061BAF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E60B9B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5-6"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1FC1F46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change fr1-Gap</w:t>
            </w:r>
          </w:p>
          <w:p w14:paraId="6EC9F9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//and receives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  <w:r w:rsidRPr="00142B45">
              <w:rPr>
                <w:lang w:val="en-IN"/>
              </w:rPr>
              <w:t xml:space="preserve"> message to confirm the change of fr1-Gap</w:t>
            </w:r>
          </w:p>
          <w:p w14:paraId="5574599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6B9CFBF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007A5ED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cs_MeasConfig_Gap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71941A9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59CDFD0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4E720FC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08D40B4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49C16F4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CD77B8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1AB618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76C976A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29DA7D4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3E04C9B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58BB187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CA5924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true,</w:t>
            </w:r>
          </w:p>
          <w:p w14:paraId="16E95E8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                                                                                                                    true)));</w:t>
            </w:r>
          </w:p>
          <w:p w14:paraId="11DB0A8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1B2F8F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7"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0A91727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08E05A6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7 the steps specified in table 8.2.3.11.1.3.2-3 shall take place</w:t>
            </w:r>
          </w:p>
          <w:p w14:paraId="21F8025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f_Check_EUTRA_HighFreq_PeriodicalMeasurmentReport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427ED24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165574E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cr_MeasurementReport</w:t>
            </w:r>
            <w:proofErr w:type="spellEnd"/>
            <w:r w:rsidRPr="00142B45">
              <w:rPr>
                <w:lang w:val="en-IN"/>
              </w:rPr>
              <w:t xml:space="preserve">(1, ?, ?, </w:t>
            </w:r>
            <w:r w:rsidRPr="00142B45">
              <w:rPr>
                <w:highlight w:val="yellow"/>
                <w:lang w:val="en-IN"/>
              </w:rPr>
              <w:t xml:space="preserve">cr_MeasResultNeighCells_measResultListNR_1Entry(v_NR_PhysChId_Cell3, ?, </w:t>
            </w:r>
            <w:proofErr w:type="spellStart"/>
            <w:r w:rsidRPr="00142B45">
              <w:rPr>
                <w:highlight w:val="yellow"/>
                <w:lang w:val="en-IN"/>
              </w:rPr>
              <w:t>omit,omit,omit</w:t>
            </w:r>
            <w:proofErr w:type="spellEnd"/>
            <w:r w:rsidRPr="00142B45">
              <w:rPr>
                <w:highlight w:val="yellow"/>
                <w:lang w:val="en-IN"/>
              </w:rPr>
              <w:t>,?))</w:t>
            </w:r>
            <w:r w:rsidRPr="00142B45">
              <w:rPr>
                <w:lang w:val="en-IN"/>
              </w:rPr>
              <w:t>,</w:t>
            </w:r>
          </w:p>
          <w:p w14:paraId="6772F24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3FC63DC7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33CD1E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 xml:space="preserve"> := activate(a_EUTRA_AddDefault_PeriodicalMeasurmentReport(eutra_Cell1, </w:t>
            </w:r>
            <w:proofErr w:type="spellStart"/>
            <w:r w:rsidRPr="00142B45">
              <w:rPr>
                <w:lang w:val="en-IN"/>
              </w:rPr>
              <w:t>cr_MeasurementReport_CheckAny</w:t>
            </w:r>
            <w:proofErr w:type="spellEnd"/>
            <w:r w:rsidRPr="00142B45">
              <w:rPr>
                <w:lang w:val="en-IN"/>
              </w:rPr>
              <w:t>));</w:t>
            </w:r>
          </w:p>
          <w:p w14:paraId="3F4DB096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27C354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k=1 to 11 (increment=1)</w:t>
            </w:r>
          </w:p>
          <w:p w14:paraId="12147C8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 xml:space="preserve"> := cs_508_RRCConnectionReconfiguration_ConditionMEAS(v_RRC_TI,</w:t>
            </w:r>
          </w:p>
          <w:p w14:paraId="36FAD09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cs_MeasConfig_Gap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4F2100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01D31E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B111B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A58E58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5F693DD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376088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2319E9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049F1E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76099D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FFB9CE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2C05B0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5870420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65A0F7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6B55327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    </w:t>
            </w:r>
          </w:p>
          <w:p w14:paraId="3E7CFAF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5-7"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5BB5589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k=2 to 11 (increment=1)</w:t>
            </w:r>
          </w:p>
          <w:p w14:paraId="571521F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1;</w:t>
            </w:r>
          </w:p>
          <w:p w14:paraId="60C459D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while 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&lt; 11)</w:t>
            </w:r>
          </w:p>
          <w:p w14:paraId="67B782E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{</w:t>
            </w:r>
          </w:p>
          <w:p w14:paraId="0625535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!= 1)</w:t>
            </w:r>
          </w:p>
          <w:p w14:paraId="60FB54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24D629F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</w:t>
            </w:r>
            <w:r w:rsidRPr="00142B45">
              <w:rPr>
                <w:highlight w:val="yellow"/>
                <w:lang w:val="en-IN"/>
              </w:rPr>
              <w:t>v_SupportedGaps_step5to7</w:t>
            </w:r>
            <w:r w:rsidRPr="00142B45">
              <w:rPr>
                <w:lang w:val="en-IN"/>
              </w:rPr>
              <w:t xml:space="preserve"> and4b </w:t>
            </w:r>
            <w:proofErr w:type="spellStart"/>
            <w:r w:rsidRPr="00142B45">
              <w:rPr>
                <w:lang w:val="en-IN"/>
              </w:rPr>
              <w:t>v_GapMask</w:t>
            </w:r>
            <w:proofErr w:type="spellEnd"/>
            <w:r w:rsidRPr="00142B45">
              <w:rPr>
                <w:lang w:val="en-IN"/>
              </w:rPr>
              <w:t>) == 1)</w:t>
            </w:r>
          </w:p>
          <w:p w14:paraId="471484E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793B772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fl_ReconfigFr1GapAndGetMeasResults(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, v_NR_PhysChId_Cell3,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7956AF7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0D9741B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</w:t>
            </w:r>
            <w:r w:rsidRPr="00142B45">
              <w:rPr>
                <w:highlight w:val="yellow"/>
                <w:lang w:val="en-IN"/>
              </w:rPr>
              <w:t>v_SupportedGaps_step5to7</w:t>
            </w:r>
            <w:r w:rsidRPr="00142B45">
              <w:rPr>
                <w:lang w:val="en-IN"/>
              </w:rPr>
              <w:t xml:space="preserve"> := v_SupportedGaps_step5to7  @&gt; 1;</w:t>
            </w:r>
          </w:p>
          <w:p w14:paraId="7EC1450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5781E9D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2DF3F3D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+ 1;</w:t>
            </w:r>
          </w:p>
          <w:p w14:paraId="02DE045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1A59BF9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00180E5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8-9"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35EA6A6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release fr1-Gap</w:t>
            </w:r>
          </w:p>
          <w:p w14:paraId="7D00F2F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//and </w:t>
            </w:r>
            <w:proofErr w:type="spellStart"/>
            <w:r w:rsidRPr="00142B45">
              <w:rPr>
                <w:lang w:val="en-IN"/>
              </w:rPr>
              <w:t>measid</w:t>
            </w:r>
            <w:proofErr w:type="spellEnd"/>
            <w:r w:rsidRPr="00142B45">
              <w:rPr>
                <w:lang w:val="en-IN"/>
              </w:rPr>
              <w:t xml:space="preserve"> of periodical measurements and receives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  <w:r w:rsidRPr="00142B45">
              <w:rPr>
                <w:lang w:val="en-IN"/>
              </w:rPr>
              <w:t xml:space="preserve"> message</w:t>
            </w:r>
          </w:p>
          <w:p w14:paraId="2875FDB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5194405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3F75D73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26CD87D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5E0DB1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E41934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4BB5AF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cs_MeasIdToRemoveList_1Entry(1),</w:t>
            </w:r>
          </w:p>
          <w:p w14:paraId="229E7A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34BED0E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761BE4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cs_MeasGapConfig_release</w:t>
            </w:r>
            <w:proofErr w:type="spellEnd"/>
            <w:r w:rsidRPr="00142B45">
              <w:rPr>
                <w:lang w:val="en-IN"/>
              </w:rPr>
              <w:t>)));</w:t>
            </w:r>
          </w:p>
          <w:p w14:paraId="1BCDB41D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3D837BD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10"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7833205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10s</w:t>
            </w:r>
          </w:p>
          <w:p w14:paraId="5C6C10F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f_Delay</w:t>
            </w:r>
            <w:proofErr w:type="spellEnd"/>
            <w:r w:rsidRPr="00142B45">
              <w:rPr>
                <w:lang w:val="en-IN"/>
              </w:rPr>
              <w:t>(v_TimerValue_10s);</w:t>
            </w:r>
          </w:p>
          <w:p w14:paraId="38D343C6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1BDBC25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11-12"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58BA90E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setup fr1-Gap and</w:t>
            </w:r>
          </w:p>
          <w:p w14:paraId="0855512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//nr-Config IE containing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report periodical measurements for NR serving Cell 1 and</w:t>
            </w:r>
          </w:p>
          <w:p w14:paraId="4C16DBD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//NR </w:t>
            </w:r>
            <w:proofErr w:type="spellStart"/>
            <w:r w:rsidRPr="00142B45">
              <w:rPr>
                <w:lang w:val="en-IN"/>
              </w:rPr>
              <w:t>neighbor</w:t>
            </w:r>
            <w:proofErr w:type="spellEnd"/>
            <w:r w:rsidRPr="00142B45">
              <w:rPr>
                <w:lang w:val="en-IN"/>
              </w:rPr>
              <w:t xml:space="preserve"> cell 3 on FR1 frequency</w:t>
            </w:r>
          </w:p>
          <w:p w14:paraId="23FDD54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UE transmits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  <w:r w:rsidRPr="00142B45">
              <w:rPr>
                <w:lang w:val="en-IN"/>
              </w:rPr>
              <w:t xml:space="preserve"> message to confirm the setup of fr1-Gap</w:t>
            </w:r>
          </w:p>
          <w:p w14:paraId="5BEBC16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//and report periodical measurements for NR serving Cell 1 and NR </w:t>
            </w:r>
            <w:proofErr w:type="spellStart"/>
            <w:r w:rsidRPr="00142B45">
              <w:rPr>
                <w:lang w:val="en-IN"/>
              </w:rPr>
              <w:t>neighbor</w:t>
            </w:r>
            <w:proofErr w:type="spellEnd"/>
            <w:r w:rsidRPr="00142B45">
              <w:rPr>
                <w:lang w:val="en-IN"/>
              </w:rPr>
              <w:t xml:space="preserve"> cell 3 on FR1 frequency</w:t>
            </w:r>
          </w:p>
          <w:p w14:paraId="7E67B0F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</w:t>
            </w:r>
            <w:proofErr w:type="spellStart"/>
            <w:r w:rsidRPr="00142B45">
              <w:rPr>
                <w:lang w:val="en-IN"/>
              </w:rPr>
              <w:t>v_Security_Params</w:t>
            </w:r>
            <w:proofErr w:type="spellEnd"/>
            <w:r w:rsidRPr="00142B45">
              <w:rPr>
                <w:lang w:val="en-IN"/>
              </w:rPr>
              <w:t xml:space="preserve"> := f_EUTRA38_ENDC_InitiateAndSendS_gNBKeys(NR);</w:t>
            </w:r>
          </w:p>
          <w:p w14:paraId="6AFCA2B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//f_EUTRA38_508_ENDC_Reconfiguration (eutra_Cell1, </w:t>
            </w:r>
            <w:proofErr w:type="spellStart"/>
            <w:r w:rsidRPr="00142B45">
              <w:rPr>
                <w:lang w:val="en-IN"/>
              </w:rPr>
              <w:t>Meas_SCGOnly</w:t>
            </w:r>
            <w:proofErr w:type="spellEnd"/>
            <w:r w:rsidRPr="00142B45">
              <w:rPr>
                <w:lang w:val="en-IN"/>
              </w:rPr>
              <w:t xml:space="preserve">, </w:t>
            </w:r>
            <w:proofErr w:type="spellStart"/>
            <w:r w:rsidRPr="00142B45">
              <w:rPr>
                <w:lang w:val="en-IN"/>
              </w:rPr>
              <w:t>v_Security_Params.SK_Counter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78FAF5C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f_EUTRA38_508_ENDC_Reconfiguration_MeasGap1(eutra_Cell1);</w:t>
            </w:r>
          </w:p>
          <w:p w14:paraId="4EB304FE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44D3654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13"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7CE243CA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//Wait and ignore </w:t>
            </w:r>
            <w:proofErr w:type="spellStart"/>
            <w:r w:rsidRPr="00142B45">
              <w:rPr>
                <w:lang w:val="en-IN"/>
              </w:rPr>
              <w:t>MeasurementReport</w:t>
            </w:r>
            <w:proofErr w:type="spellEnd"/>
            <w:r w:rsidRPr="00142B45">
              <w:rPr>
                <w:lang w:val="en-IN"/>
              </w:rPr>
              <w:t xml:space="preserve"> messages for 8 s to allow for UE to measure the neighbouring cells.</w:t>
            </w:r>
          </w:p>
          <w:p w14:paraId="0F4F9026" w14:textId="77777777" w:rsidR="00142B45" w:rsidRPr="00A9767A" w:rsidRDefault="00142B45" w:rsidP="00142B45">
            <w:pPr>
              <w:rPr>
                <w:lang w:val="it-IT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v_DefaultRef</w:t>
            </w:r>
            <w:proofErr w:type="spellEnd"/>
            <w:r w:rsidRPr="00A9767A">
              <w:rPr>
                <w:lang w:val="it-IT"/>
              </w:rPr>
              <w:t xml:space="preserve"> := activate(a_EUTRA_AddDefault_PeriodicalMeasurmentReport(eutra_Cell1,</w:t>
            </w:r>
          </w:p>
          <w:p w14:paraId="7A59CDB4" w14:textId="77777777" w:rsidR="00142B45" w:rsidRPr="00142B45" w:rsidRDefault="00142B45" w:rsidP="00142B45">
            <w:pPr>
              <w:rPr>
                <w:lang w:val="en-IN"/>
              </w:rPr>
            </w:pPr>
            <w:r w:rsidRPr="00A9767A">
              <w:rPr>
                <w:lang w:val="it-IT"/>
              </w:rPr>
              <w:t>                                                                           </w:t>
            </w:r>
            <w:proofErr w:type="spellStart"/>
            <w:r w:rsidRPr="00142B45">
              <w:rPr>
                <w:lang w:val="en-IN"/>
              </w:rPr>
              <w:t>cr_ULInformationTransferMRDC</w:t>
            </w:r>
            <w:proofErr w:type="spellEnd"/>
            <w:r w:rsidRPr="00142B45">
              <w:rPr>
                <w:lang w:val="en-IN"/>
              </w:rPr>
              <w:t>));</w:t>
            </w:r>
          </w:p>
          <w:p w14:paraId="623572A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f_Delay</w:t>
            </w:r>
            <w:proofErr w:type="spellEnd"/>
            <w:r w:rsidRPr="00142B45">
              <w:rPr>
                <w:lang w:val="en-IN"/>
              </w:rPr>
              <w:t>(v_TimerValue_8s);</w:t>
            </w:r>
          </w:p>
          <w:p w14:paraId="377CE2C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//Deactivate the default to stop receiving periodical Measurement Report</w:t>
            </w:r>
          </w:p>
          <w:p w14:paraId="4D14281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deactivate(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195388C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142B45">
              <w:rPr>
                <w:highlight w:val="yellow"/>
                <w:lang w:val="en-IN"/>
              </w:rPr>
              <w:t xml:space="preserve">v_TimerValue_480ms := </w:t>
            </w:r>
            <w:proofErr w:type="spellStart"/>
            <w:r w:rsidRPr="00142B45">
              <w:rPr>
                <w:highlight w:val="yellow"/>
                <w:lang w:val="en-IN"/>
              </w:rPr>
              <w:t>f_EUTRA_SetTimerToleranceMax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(eutra_Cell1, </w:t>
            </w:r>
            <w:proofErr w:type="spellStart"/>
            <w:r w:rsidRPr="00142B45">
              <w:rPr>
                <w:highlight w:val="yellow"/>
                <w:lang w:val="en-IN"/>
              </w:rPr>
              <w:t>rrcTimer</w:t>
            </w:r>
            <w:proofErr w:type="spellEnd"/>
            <w:r w:rsidRPr="00142B45">
              <w:rPr>
                <w:highlight w:val="yellow"/>
                <w:lang w:val="en-IN"/>
              </w:rPr>
              <w:t>, 0.480);</w:t>
            </w:r>
          </w:p>
          <w:p w14:paraId="34B2DC2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</w:t>
            </w:r>
            <w:proofErr w:type="spellStart"/>
            <w:r w:rsidRPr="00142B45">
              <w:rPr>
                <w:highlight w:val="yellow"/>
                <w:lang w:val="en-IN"/>
              </w:rPr>
              <w:t>f_EUTRA_NR_SendCoOrd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(NR, </w:t>
            </w:r>
            <w:proofErr w:type="spellStart"/>
            <w:r w:rsidRPr="00142B45">
              <w:rPr>
                <w:highlight w:val="yellow"/>
                <w:lang w:val="en-IN"/>
              </w:rPr>
              <w:t>cms_EUTRA_NR_Trigger</w:t>
            </w:r>
            <w:proofErr w:type="spellEnd"/>
            <w:r w:rsidRPr="00142B45">
              <w:rPr>
                <w:highlight w:val="yellow"/>
                <w:lang w:val="en-IN"/>
              </w:rPr>
              <w:t>("</w:t>
            </w:r>
            <w:proofErr w:type="spellStart"/>
            <w:r w:rsidRPr="00142B45">
              <w:rPr>
                <w:highlight w:val="yellow"/>
                <w:lang w:val="en-IN"/>
              </w:rPr>
              <w:t>StartTimer</w:t>
            </w:r>
            <w:proofErr w:type="spellEnd"/>
            <w:r w:rsidRPr="00142B45">
              <w:rPr>
                <w:highlight w:val="yellow"/>
                <w:lang w:val="en-IN"/>
              </w:rPr>
              <w:t>"));</w:t>
            </w:r>
          </w:p>
          <w:p w14:paraId="4CB4EEA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</w:t>
            </w:r>
            <w:proofErr w:type="spellStart"/>
            <w:r w:rsidRPr="00142B45">
              <w:rPr>
                <w:highlight w:val="yellow"/>
                <w:lang w:val="en-IN"/>
              </w:rPr>
              <w:t>t_Watchdog.start</w:t>
            </w:r>
            <w:proofErr w:type="spellEnd"/>
            <w:r w:rsidRPr="00142B45">
              <w:rPr>
                <w:highlight w:val="yellow"/>
                <w:lang w:val="en-IN"/>
              </w:rPr>
              <w:t>;</w:t>
            </w:r>
          </w:p>
          <w:p w14:paraId="5433793E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alt</w:t>
            </w:r>
          </w:p>
          <w:p w14:paraId="55BF28CC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{</w:t>
            </w:r>
          </w:p>
          <w:p w14:paraId="218CFBD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[not(</w:t>
            </w:r>
            <w:proofErr w:type="spellStart"/>
            <w:r w:rsidRPr="00142B45">
              <w:rPr>
                <w:highlight w:val="yellow"/>
                <w:lang w:val="en-IN"/>
              </w:rPr>
              <w:t>v_FirstReportReceived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)] </w:t>
            </w:r>
            <w:proofErr w:type="spellStart"/>
            <w:r w:rsidRPr="00142B45">
              <w:rPr>
                <w:highlight w:val="yellow"/>
                <w:lang w:val="en-IN"/>
              </w:rPr>
              <w:t>a_EUTRA_ReceiveULInformationTransferMRDC</w:t>
            </w:r>
            <w:proofErr w:type="spellEnd"/>
            <w:r w:rsidRPr="00142B45">
              <w:rPr>
                <w:highlight w:val="yellow"/>
                <w:lang w:val="en-IN"/>
              </w:rPr>
              <w:t>(eutra_Cell1)</w:t>
            </w:r>
          </w:p>
          <w:p w14:paraId="38A5555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{</w:t>
            </w:r>
          </w:p>
          <w:p w14:paraId="39C8EC30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v_FirstReportReceived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true;</w:t>
            </w:r>
          </w:p>
          <w:p w14:paraId="6C19BCA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t_TransmissionInterval.start</w:t>
            </w:r>
            <w:proofErr w:type="spellEnd"/>
            <w:r w:rsidRPr="00142B45">
              <w:rPr>
                <w:highlight w:val="yellow"/>
                <w:lang w:val="en-IN"/>
              </w:rPr>
              <w:t>(v_TimerValue_480ms);</w:t>
            </w:r>
          </w:p>
          <w:p w14:paraId="326692D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repeat;</w:t>
            </w:r>
          </w:p>
          <w:p w14:paraId="241BB22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}</w:t>
            </w:r>
          </w:p>
          <w:p w14:paraId="558E1B3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[v_FirstReportReceived]a_EUTRA_ReceiveULInformationTransferMRDC(eutra_Cell1)</w:t>
            </w:r>
          </w:p>
          <w:p w14:paraId="47B61A4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{</w:t>
            </w:r>
          </w:p>
          <w:p w14:paraId="301A790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if(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t_TransmissionInterval.running</w:t>
            </w:r>
            <w:proofErr w:type="spellEnd"/>
            <w:r w:rsidRPr="00142B45">
              <w:rPr>
                <w:highlight w:val="yellow"/>
                <w:lang w:val="en-IN"/>
              </w:rPr>
              <w:t>)</w:t>
            </w:r>
          </w:p>
          <w:p w14:paraId="02A19840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{</w:t>
            </w:r>
          </w:p>
          <w:p w14:paraId="0C5A8427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142B45">
              <w:rPr>
                <w:highlight w:val="yellow"/>
                <w:lang w:val="en-IN"/>
              </w:rPr>
              <w:t>f_EUTRA_SetVerdictFailOrInconc</w:t>
            </w:r>
            <w:proofErr w:type="spellEnd"/>
            <w:r w:rsidRPr="00142B45">
              <w:rPr>
                <w:highlight w:val="yellow"/>
                <w:lang w:val="en-IN"/>
              </w:rPr>
              <w:t>(__FILE__, __LINE__, "Step 14. Measurement report is received while transmission interval has not expired");</w:t>
            </w:r>
          </w:p>
          <w:p w14:paraId="078C88CB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t_TransmissionInterval.stop</w:t>
            </w:r>
            <w:proofErr w:type="spellEnd"/>
            <w:r w:rsidRPr="00142B45">
              <w:rPr>
                <w:highlight w:val="yellow"/>
                <w:lang w:val="en-IN"/>
              </w:rPr>
              <w:t>;</w:t>
            </w:r>
          </w:p>
          <w:p w14:paraId="356875D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</w:t>
            </w:r>
          </w:p>
          <w:p w14:paraId="037D2967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t_TransmissionInterval.start</w:t>
            </w:r>
            <w:proofErr w:type="spellEnd"/>
            <w:r w:rsidRPr="00142B45">
              <w:rPr>
                <w:highlight w:val="yellow"/>
                <w:lang w:val="en-IN"/>
              </w:rPr>
              <w:t>(v_TimerValue_480ms);</w:t>
            </w:r>
          </w:p>
          <w:p w14:paraId="73AA09C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lastRenderedPageBreak/>
              <w:t>            repeat;</w:t>
            </w:r>
          </w:p>
          <w:p w14:paraId="5D458AA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}</w:t>
            </w:r>
          </w:p>
          <w:p w14:paraId="4FE4280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[] </w:t>
            </w:r>
            <w:proofErr w:type="spellStart"/>
            <w:r w:rsidRPr="00142B45">
              <w:rPr>
                <w:highlight w:val="yellow"/>
                <w:lang w:val="en-IN"/>
              </w:rPr>
              <w:t>t_Watchdog.timeout</w:t>
            </w:r>
            <w:proofErr w:type="spellEnd"/>
          </w:p>
          <w:p w14:paraId="7EE0000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</w:t>
            </w:r>
          </w:p>
          <w:p w14:paraId="726D55C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{</w:t>
            </w:r>
          </w:p>
          <w:p w14:paraId="678048F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t_TransmissionInterval.stop</w:t>
            </w:r>
            <w:proofErr w:type="spellEnd"/>
            <w:r w:rsidRPr="00142B45">
              <w:rPr>
                <w:highlight w:val="yellow"/>
                <w:lang w:val="en-IN"/>
              </w:rPr>
              <w:t>;     //continue TC execution</w:t>
            </w:r>
          </w:p>
          <w:p w14:paraId="3F7B58C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}</w:t>
            </w:r>
          </w:p>
          <w:p w14:paraId="7A09EDE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}</w:t>
            </w:r>
          </w:p>
          <w:p w14:paraId="69F9DEA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15-17"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31DEF3F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15 to 17 shall be repeated for k=1 to 11 (increment=1)</w:t>
            </w:r>
          </w:p>
          <w:p w14:paraId="514177D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 xml:space="preserve"> :=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57A010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cs_MeasConfig_Gap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32B19F8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341DF1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117BE5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6EE9CD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B03168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0851F8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E164A2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48271C5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F7750E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F68A90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2D2A5BD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D116A0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301E114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0C8965C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6AFCFE8C" w14:textId="536EC6F0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1;</w:t>
            </w:r>
          </w:p>
          <w:p w14:paraId="06BE366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while 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&lt; 11)</w:t>
            </w:r>
          </w:p>
          <w:p w14:paraId="4A3AA6E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{</w:t>
            </w:r>
          </w:p>
          <w:p w14:paraId="472295D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!= 1)</w:t>
            </w:r>
          </w:p>
          <w:p w14:paraId="14DAEE03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2DE9B69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and4b </w:t>
            </w:r>
            <w:proofErr w:type="spellStart"/>
            <w:r w:rsidRPr="00142B45">
              <w:rPr>
                <w:lang w:val="en-IN"/>
              </w:rPr>
              <w:t>v_GapMask</w:t>
            </w:r>
            <w:proofErr w:type="spellEnd"/>
            <w:r w:rsidRPr="00142B45">
              <w:rPr>
                <w:lang w:val="en-IN"/>
              </w:rPr>
              <w:t>) == 1)</w:t>
            </w:r>
          </w:p>
          <w:p w14:paraId="7A0DAB7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79780FC7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          </w:t>
            </w:r>
            <w:r w:rsidRPr="00142B45">
              <w:rPr>
                <w:highlight w:val="yellow"/>
                <w:lang w:val="en-IN"/>
              </w:rPr>
              <w:t>fl_ReconfigFr1GapAndGetMeasResults_steps15_17</w:t>
            </w:r>
            <w:r w:rsidRPr="00142B45">
              <w:rPr>
                <w:lang w:val="en-IN"/>
              </w:rPr>
              <w:t>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, v_NR_PhysChId_Cell3,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0E0248C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08AF653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 @&gt; 1;</w:t>
            </w:r>
          </w:p>
          <w:p w14:paraId="4BC9F3A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1D9501E5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787678D1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+ 1;</w:t>
            </w:r>
          </w:p>
          <w:p w14:paraId="7405E6D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21754B6D" w14:textId="77777777" w:rsidR="00142B45" w:rsidRPr="00142B45" w:rsidRDefault="00142B45" w:rsidP="00142B45">
            <w:pPr>
              <w:rPr>
                <w:lang w:val="en-IN"/>
              </w:rPr>
            </w:pPr>
          </w:p>
          <w:p w14:paraId="2BDB6A8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18-19"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1B93171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release fr1-Gap and </w:t>
            </w:r>
            <w:proofErr w:type="spellStart"/>
            <w:r w:rsidRPr="00142B45">
              <w:rPr>
                <w:lang w:val="en-IN"/>
              </w:rPr>
              <w:t>measid</w:t>
            </w:r>
            <w:proofErr w:type="spellEnd"/>
            <w:r w:rsidRPr="00142B45">
              <w:rPr>
                <w:lang w:val="en-IN"/>
              </w:rPr>
              <w:t xml:space="preserve"> of periodical measurements.</w:t>
            </w:r>
          </w:p>
          <w:p w14:paraId="74E9707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UE transmits an </w:t>
            </w:r>
            <w:proofErr w:type="spellStart"/>
            <w:r w:rsidRPr="00142B45">
              <w:rPr>
                <w:lang w:val="en-IN"/>
              </w:rPr>
              <w:t>RCConnectionReconfigrationComplete</w:t>
            </w:r>
            <w:proofErr w:type="spellEnd"/>
            <w:r w:rsidRPr="00142B45">
              <w:rPr>
                <w:lang w:val="en-IN"/>
              </w:rPr>
              <w:t xml:space="preserve"> message</w:t>
            </w:r>
          </w:p>
          <w:p w14:paraId="3A8D993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142B45">
              <w:rPr>
                <w:highlight w:val="yellow"/>
                <w:lang w:val="en-IN"/>
              </w:rPr>
              <w:t xml:space="preserve">v_NR_SCGConfig1 := </w:t>
            </w:r>
            <w:proofErr w:type="spellStart"/>
            <w:r w:rsidRPr="00142B45">
              <w:rPr>
                <w:highlight w:val="yellow"/>
                <w:lang w:val="en-IN"/>
              </w:rPr>
              <w:t>f_EUTRA_NR_WaitForCoOrd_Data</w:t>
            </w:r>
            <w:proofErr w:type="spellEnd"/>
            <w:r w:rsidRPr="00142B45">
              <w:rPr>
                <w:highlight w:val="yellow"/>
                <w:lang w:val="en-IN"/>
              </w:rPr>
              <w:t>(NR,"</w:t>
            </w:r>
            <w:proofErr w:type="spellStart"/>
            <w:r w:rsidRPr="00142B45">
              <w:rPr>
                <w:highlight w:val="yellow"/>
                <w:lang w:val="en-IN"/>
              </w:rPr>
              <w:t>Reconfig</w:t>
            </w:r>
            <w:proofErr w:type="spellEnd"/>
            <w:r w:rsidRPr="00142B45">
              <w:rPr>
                <w:highlight w:val="yellow"/>
                <w:lang w:val="en-IN"/>
              </w:rPr>
              <w:t>");</w:t>
            </w:r>
          </w:p>
          <w:p w14:paraId="653CC8F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v_RRCConnectionReconfiguration_v890_IEs := f_EUTRA38_508_BuildRRCConnReconfig_NR_Config_Setup (v_NR_SCGConfig1,omit,p_SK_Counter,p_MaxEUTRA,omit,p_ENDC_ReleaseAndAdd_r15);</w:t>
            </w:r>
          </w:p>
          <w:p w14:paraId="67F5DB8E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</w:t>
            </w:r>
            <w:proofErr w:type="spellStart"/>
            <w:r w:rsidRPr="00142B45">
              <w:rPr>
                <w:highlight w:val="yellow"/>
                <w:lang w:val="en-IN"/>
              </w:rPr>
              <w:t>SRB.send</w:t>
            </w:r>
            <w:proofErr w:type="spellEnd"/>
            <w:r w:rsidRPr="00142B45">
              <w:rPr>
                <w:highlight w:val="yellow"/>
                <w:lang w:val="en-IN"/>
              </w:rPr>
              <w:t>(cas_SRB1_RrcNasPduList_REQ(eutra_Cell1,</w:t>
            </w:r>
          </w:p>
          <w:p w14:paraId="5DF4C92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                          </w:t>
            </w:r>
            <w:proofErr w:type="spellStart"/>
            <w:r w:rsidRPr="00142B45">
              <w:rPr>
                <w:highlight w:val="yellow"/>
                <w:lang w:val="en-IN"/>
              </w:rPr>
              <w:t>cs_TimingInfo_Now</w:t>
            </w:r>
            <w:proofErr w:type="spellEnd"/>
            <w:r w:rsidRPr="00142B45">
              <w:rPr>
                <w:highlight w:val="yellow"/>
                <w:lang w:val="en-IN"/>
              </w:rPr>
              <w:t>,</w:t>
            </w:r>
          </w:p>
          <w:p w14:paraId="12D5AC98" w14:textId="41A3A256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                          </w:t>
            </w:r>
            <w:proofErr w:type="spellStart"/>
            <w:r w:rsidRPr="00142B45">
              <w:rPr>
                <w:highlight w:val="yellow"/>
                <w:lang w:val="en-IN"/>
              </w:rPr>
              <w:t>cs_RRCConnectionReconfiguration_Common</w:t>
            </w:r>
            <w:proofErr w:type="spellEnd"/>
            <w:r w:rsidRPr="00142B45">
              <w:rPr>
                <w:highlight w:val="yellow"/>
                <w:lang w:val="en-IN"/>
              </w:rPr>
              <w:t>(</w:t>
            </w:r>
            <w:proofErr w:type="spellStart"/>
            <w:r w:rsidR="003E14DE">
              <w:rPr>
                <w:highlight w:val="yellow"/>
                <w:lang w:val="en-IN"/>
              </w:rPr>
              <w:t>p</w:t>
            </w:r>
            <w:r w:rsidRPr="00142B45">
              <w:rPr>
                <w:highlight w:val="yellow"/>
                <w:lang w:val="en-IN"/>
              </w:rPr>
              <w:t>_RRC_TI</w:t>
            </w:r>
            <w:proofErr w:type="spellEnd"/>
            <w:r w:rsidRPr="00142B45">
              <w:rPr>
                <w:highlight w:val="yellow"/>
                <w:lang w:val="en-IN"/>
              </w:rPr>
              <w:t>,</w:t>
            </w:r>
          </w:p>
          <w:p w14:paraId="2A4B0B60" w14:textId="45B09390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</w:t>
            </w:r>
            <w:proofErr w:type="spellStart"/>
            <w:r w:rsidRPr="00142B45">
              <w:rPr>
                <w:highlight w:val="yellow"/>
                <w:lang w:val="en-IN"/>
              </w:rPr>
              <w:t>cs_MeasConfig</w:t>
            </w:r>
            <w:proofErr w:type="spellEnd"/>
            <w:r w:rsidRPr="00142B45">
              <w:rPr>
                <w:highlight w:val="yellow"/>
                <w:lang w:val="en-IN"/>
              </w:rPr>
              <w:t>(</w:t>
            </w:r>
            <w:proofErr w:type="spellStart"/>
            <w:r w:rsidRPr="00142B45">
              <w:rPr>
                <w:highlight w:val="yellow"/>
                <w:lang w:val="en-IN"/>
              </w:rPr>
              <w:t>omit,omit,omit,omit</w:t>
            </w:r>
            <w:proofErr w:type="spellEnd"/>
            <w:r w:rsidRPr="00142B45">
              <w:rPr>
                <w:highlight w:val="yellow"/>
                <w:lang w:val="en-IN"/>
              </w:rPr>
              <w:t>,</w:t>
            </w:r>
            <w:r w:rsidR="00D87191">
              <w:t xml:space="preserve"> </w:t>
            </w:r>
            <w:r w:rsidR="00D87191" w:rsidRPr="00D87191">
              <w:rPr>
                <w:highlight w:val="yellow"/>
                <w:lang w:val="en-IN"/>
              </w:rPr>
              <w:t>cs_MeasIdToRemoveList_1Entry(2)</w:t>
            </w:r>
            <w:r w:rsidRPr="00D87191">
              <w:rPr>
                <w:highlight w:val="yellow"/>
                <w:lang w:val="en-IN"/>
              </w:rPr>
              <w:t>,</w:t>
            </w:r>
            <w:r w:rsidRPr="00142B45">
              <w:rPr>
                <w:highlight w:val="yellow"/>
                <w:lang w:val="en-IN"/>
              </w:rPr>
              <w:t>omit,omit,cs_MeasGapConfig_release),</w:t>
            </w:r>
          </w:p>
          <w:p w14:paraId="1C0038A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4F89D27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755B950A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557185DC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v_RRCConnectionReconfiguration_v890_IEs),</w:t>
            </w:r>
          </w:p>
          <w:p w14:paraId="7F29320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omit));</w:t>
            </w:r>
          </w:p>
          <w:p w14:paraId="6A71CA21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544C2F">
              <w:rPr>
                <w:highlight w:val="green"/>
                <w:lang w:val="en-IN"/>
              </w:rPr>
              <w:t>/*</w:t>
            </w:r>
            <w:proofErr w:type="spellStart"/>
            <w:r w:rsidRPr="00544C2F">
              <w:rPr>
                <w:highlight w:val="green"/>
                <w:lang w:val="en-IN"/>
              </w:rPr>
              <w:t>f_EUTRA_RRCConnectionReconfiguration_MeasConfig</w:t>
            </w:r>
            <w:proofErr w:type="spellEnd"/>
            <w:r w:rsidRPr="00544C2F">
              <w:rPr>
                <w:highlight w:val="green"/>
                <w:lang w:val="en-IN"/>
              </w:rPr>
              <w:t>(eutra_Cell1,</w:t>
            </w:r>
          </w:p>
          <w:p w14:paraId="2A6430D3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544C2F">
              <w:rPr>
                <w:highlight w:val="green"/>
                <w:lang w:val="en-IN"/>
              </w:rPr>
              <w:t>v_RRC_TI</w:t>
            </w:r>
            <w:proofErr w:type="spellEnd"/>
            <w:r w:rsidRPr="00544C2F">
              <w:rPr>
                <w:highlight w:val="green"/>
                <w:lang w:val="en-IN"/>
              </w:rPr>
              <w:t>,</w:t>
            </w:r>
          </w:p>
          <w:p w14:paraId="60B1EA83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544C2F">
              <w:rPr>
                <w:highlight w:val="green"/>
                <w:lang w:val="en-IN"/>
              </w:rPr>
              <w:t>cs_MeasConfig</w:t>
            </w:r>
            <w:proofErr w:type="spellEnd"/>
            <w:r w:rsidRPr="00544C2F">
              <w:rPr>
                <w:highlight w:val="green"/>
                <w:lang w:val="en-IN"/>
              </w:rPr>
              <w:t>(omit,</w:t>
            </w:r>
          </w:p>
          <w:p w14:paraId="247E97F5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79848DA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82FAB8A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77D48686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cs_MeasIdToRemoveList_1Entry(2),</w:t>
            </w:r>
          </w:p>
          <w:p w14:paraId="2F39C821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6BF60CB" w14:textId="77777777" w:rsidR="00142B45" w:rsidRPr="00544C2F" w:rsidRDefault="00142B45" w:rsidP="00142B4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6F13E8A" w14:textId="77777777" w:rsidR="00142B45" w:rsidRPr="00142B45" w:rsidRDefault="00142B45" w:rsidP="00142B45">
            <w:pPr>
              <w:rPr>
                <w:lang w:val="en-IN"/>
              </w:rPr>
            </w:pPr>
            <w:r w:rsidRPr="00544C2F">
              <w:rPr>
                <w:highlight w:val="green"/>
                <w:lang w:val="en-IN"/>
              </w:rPr>
              <w:t xml:space="preserve">                                                                                                                    </w:t>
            </w:r>
            <w:proofErr w:type="spellStart"/>
            <w:r w:rsidRPr="00544C2F">
              <w:rPr>
                <w:highlight w:val="green"/>
                <w:lang w:val="en-IN"/>
              </w:rPr>
              <w:t>cs_MeasGapConfig_release</w:t>
            </w:r>
            <w:proofErr w:type="spellEnd"/>
            <w:r w:rsidRPr="00544C2F">
              <w:rPr>
                <w:highlight w:val="green"/>
                <w:lang w:val="en-IN"/>
              </w:rPr>
              <w:t>)));*/</w:t>
            </w:r>
          </w:p>
          <w:p w14:paraId="6FF8F219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</w:t>
            </w:r>
          </w:p>
          <w:p w14:paraId="3C6C8B3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</w:t>
            </w:r>
            <w:proofErr w:type="spellStart"/>
            <w:r w:rsidRPr="00142B45">
              <w:rPr>
                <w:lang w:val="en-IN"/>
              </w:rPr>
              <w:t>SRB.receive</w:t>
            </w:r>
            <w:proofErr w:type="spellEnd"/>
            <w:r w:rsidRPr="00142B45">
              <w:rPr>
                <w:lang w:val="en-IN"/>
              </w:rPr>
              <w:t xml:space="preserve">(car_SRB1_RrcPdu_IND(eutra_Cell1, cr_RRCConnectionReconfigurationComplete_r15))-&gt; value </w:t>
            </w:r>
            <w:proofErr w:type="spellStart"/>
            <w:r w:rsidRPr="00142B45">
              <w:rPr>
                <w:lang w:val="en-IN"/>
              </w:rPr>
              <w:t>v_ReceivedMsg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2B267B34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// </w:t>
            </w:r>
            <w:proofErr w:type="spellStart"/>
            <w:r w:rsidRPr="00142B45">
              <w:rPr>
                <w:lang w:val="en-IN"/>
              </w:rPr>
              <w:t>f_EUTRA_NR_SendCoOrd</w:t>
            </w:r>
            <w:proofErr w:type="spellEnd"/>
            <w:r w:rsidRPr="00142B45">
              <w:rPr>
                <w:lang w:val="en-IN"/>
              </w:rPr>
              <w:t xml:space="preserve">(NR, </w:t>
            </w:r>
            <w:proofErr w:type="spellStart"/>
            <w:r w:rsidRPr="00142B45">
              <w:rPr>
                <w:lang w:val="en-IN"/>
              </w:rPr>
              <w:t>cms_EUTRA_NR_OctetData</w:t>
            </w:r>
            <w:proofErr w:type="spellEnd"/>
            <w:r w:rsidRPr="00142B45">
              <w:rPr>
                <w:lang w:val="en-IN"/>
              </w:rP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 </w:t>
            </w:r>
          </w:p>
          <w:p w14:paraId="7E513DC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</w:t>
            </w:r>
          </w:p>
          <w:p w14:paraId="0DBBC480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//[] </w:t>
            </w:r>
            <w:proofErr w:type="spellStart"/>
            <w:r w:rsidRPr="00142B45">
              <w:rPr>
                <w:lang w:val="en-IN"/>
              </w:rPr>
              <w:t>SRB.receive</w:t>
            </w:r>
            <w:proofErr w:type="spellEnd"/>
            <w:r w:rsidRPr="00142B45">
              <w:rPr>
                <w:lang w:val="en-IN"/>
              </w:rPr>
              <w:t xml:space="preserve">(car_SRB1_RrcPdu_IND(eutra_Cell1, </w:t>
            </w:r>
            <w:proofErr w:type="spellStart"/>
            <w:r w:rsidRPr="00142B45">
              <w:rPr>
                <w:lang w:val="en-IN"/>
              </w:rPr>
              <w:t>cr_ULInformationTransferMRDC</w:t>
            </w:r>
            <w:proofErr w:type="spellEnd"/>
            <w:r w:rsidRPr="00142B45">
              <w:rPr>
                <w:lang w:val="en-IN"/>
              </w:rPr>
              <w:t xml:space="preserve">)) {} </w:t>
            </w:r>
          </w:p>
          <w:p w14:paraId="776E27CE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</w:t>
            </w:r>
          </w:p>
          <w:p w14:paraId="57FA0AB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142B45">
              <w:rPr>
                <w:highlight w:val="yellow"/>
                <w:lang w:val="en-IN"/>
              </w:rPr>
              <w:t>t_Watchdog5s.start;</w:t>
            </w:r>
          </w:p>
          <w:p w14:paraId="2E79D22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do</w:t>
            </w:r>
          </w:p>
          <w:p w14:paraId="127F89B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{</w:t>
            </w:r>
          </w:p>
          <w:p w14:paraId="41D40F9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alt </w:t>
            </w:r>
          </w:p>
          <w:p w14:paraId="7F68192E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{     // := v_ReceivedMsg.Signalling.Rrc.Dcch.message_.c1.rrcConnectionReconfigurationComplete.criticalExtensions.rrcConnectionReconfigurationComplete_r8.nonCriticalExtension;</w:t>
            </w:r>
          </w:p>
          <w:p w14:paraId="579AF26B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[] </w:t>
            </w:r>
            <w:proofErr w:type="spellStart"/>
            <w:r w:rsidRPr="00142B45">
              <w:rPr>
                <w:highlight w:val="yellow"/>
                <w:lang w:val="en-IN"/>
              </w:rPr>
              <w:t>SRB.receive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(car_SRB1_RrcPdu_IND(eutra_Cell1, cr_RRCConnectionReconfigurationComplete_r15))-&gt; value </w:t>
            </w:r>
            <w:proofErr w:type="spellStart"/>
            <w:r w:rsidRPr="00142B45">
              <w:rPr>
                <w:highlight w:val="yellow"/>
                <w:lang w:val="en-IN"/>
              </w:rPr>
              <w:t>v_ReceivedMsg</w:t>
            </w:r>
            <w:proofErr w:type="spellEnd"/>
          </w:p>
          <w:p w14:paraId="6E52E4A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{  log (</w:t>
            </w:r>
            <w:proofErr w:type="spellStart"/>
            <w:r w:rsidRPr="00142B45">
              <w:rPr>
                <w:highlight w:val="yellow"/>
                <w:lang w:val="en-IN"/>
              </w:rPr>
              <w:t>v_ReceivedMsg</w:t>
            </w:r>
            <w:proofErr w:type="spellEnd"/>
            <w:r w:rsidRPr="00142B45">
              <w:rPr>
                <w:highlight w:val="yellow"/>
                <w:lang w:val="en-IN"/>
              </w:rPr>
              <w:t>);</w:t>
            </w:r>
          </w:p>
          <w:p w14:paraId="7D1C0A67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f_EUTRA_NR_SendCoOrd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(NR, </w:t>
            </w:r>
            <w:proofErr w:type="spellStart"/>
            <w:r w:rsidRPr="00142B45">
              <w:rPr>
                <w:highlight w:val="yellow"/>
                <w:lang w:val="en-IN"/>
              </w:rPr>
              <w:t>cms_EUTRA_NR_OctetData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37C802EF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RRC_flag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true;</w:t>
            </w:r>
          </w:p>
          <w:p w14:paraId="0F256BDC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if (</w:t>
            </w:r>
            <w:proofErr w:type="spellStart"/>
            <w:r w:rsidRPr="00142B45">
              <w:rPr>
                <w:highlight w:val="yellow"/>
                <w:lang w:val="en-IN"/>
              </w:rPr>
              <w:t>MeasReport_Flag</w:t>
            </w:r>
            <w:proofErr w:type="spellEnd"/>
            <w:r w:rsidRPr="00142B45">
              <w:rPr>
                <w:highlight w:val="yellow"/>
                <w:lang w:val="en-IN"/>
              </w:rPr>
              <w:t>==true)</w:t>
            </w:r>
            <w:r w:rsidRPr="00142B45">
              <w:rPr>
                <w:lang w:val="en-IN"/>
              </w:rPr>
              <w:t xml:space="preserve"> </w:t>
            </w:r>
          </w:p>
          <w:p w14:paraId="29A7930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        </w:t>
            </w:r>
            <w:r w:rsidRPr="00142B45">
              <w:rPr>
                <w:highlight w:val="yellow"/>
                <w:lang w:val="en-IN"/>
              </w:rPr>
              <w:t>{t_Watchdog5s.stop;</w:t>
            </w:r>
          </w:p>
          <w:p w14:paraId="1CBFCDDB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:=false;            </w:t>
            </w:r>
          </w:p>
          <w:p w14:paraId="0549166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 //</w:t>
            </w:r>
            <w:proofErr w:type="spellStart"/>
            <w:r w:rsidRPr="00142B45">
              <w:rPr>
                <w:highlight w:val="yellow"/>
                <w:lang w:val="en-IN"/>
              </w:rPr>
              <w:t>rrcCompleteisReceive</w:t>
            </w:r>
            <w:proofErr w:type="spellEnd"/>
          </w:p>
          <w:p w14:paraId="5FECA6E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}</w:t>
            </w:r>
          </w:p>
          <w:p w14:paraId="14CC1569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[] </w:t>
            </w:r>
            <w:proofErr w:type="spellStart"/>
            <w:r w:rsidRPr="00142B45">
              <w:rPr>
                <w:highlight w:val="yellow"/>
                <w:lang w:val="en-IN"/>
              </w:rPr>
              <w:t>SRB.receive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(car_SRB1_RrcPdu_IND(eutra_Cell1, </w:t>
            </w:r>
            <w:proofErr w:type="spellStart"/>
            <w:r w:rsidRPr="00142B45">
              <w:rPr>
                <w:highlight w:val="yellow"/>
                <w:lang w:val="en-IN"/>
              </w:rPr>
              <w:t>cr_ULInformationTransferMRDC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)) </w:t>
            </w:r>
          </w:p>
          <w:p w14:paraId="745E0BAC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{</w:t>
            </w:r>
          </w:p>
          <w:p w14:paraId="56F2BDF8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MeasReport_Flag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true;</w:t>
            </w:r>
          </w:p>
          <w:p w14:paraId="396EAFEE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if (</w:t>
            </w:r>
            <w:proofErr w:type="spellStart"/>
            <w:r w:rsidRPr="00142B45">
              <w:rPr>
                <w:highlight w:val="yellow"/>
                <w:lang w:val="en-IN"/>
              </w:rPr>
              <w:t>RRC_flag</w:t>
            </w:r>
            <w:proofErr w:type="spellEnd"/>
            <w:r w:rsidRPr="00142B45">
              <w:rPr>
                <w:highlight w:val="yellow"/>
                <w:lang w:val="en-IN"/>
              </w:rPr>
              <w:t>==true)</w:t>
            </w:r>
          </w:p>
          <w:p w14:paraId="66601952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{t_Watchdog5s.stop;</w:t>
            </w:r>
          </w:p>
          <w:p w14:paraId="0FB85328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:=false;</w:t>
            </w:r>
          </w:p>
          <w:p w14:paraId="2D5ADC61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 //received report</w:t>
            </w:r>
          </w:p>
          <w:p w14:paraId="11C54D9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</w:t>
            </w:r>
          </w:p>
          <w:p w14:paraId="593E0686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[] t_Watchdog5s.timeout             </w:t>
            </w:r>
          </w:p>
          <w:p w14:paraId="3B8D21C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lastRenderedPageBreak/>
              <w:t>           {</w:t>
            </w:r>
          </w:p>
          <w:p w14:paraId="305522F0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t_Watchdog5s.stop;</w:t>
            </w:r>
          </w:p>
          <w:p w14:paraId="4D2A16A5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:=false;     //continue TC execution</w:t>
            </w:r>
          </w:p>
          <w:p w14:paraId="62B3A064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}           </w:t>
            </w:r>
          </w:p>
          <w:p w14:paraId="201CFE1D" w14:textId="77777777" w:rsidR="00142B45" w:rsidRPr="00142B45" w:rsidRDefault="00142B45" w:rsidP="00142B4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}</w:t>
            </w:r>
          </w:p>
          <w:p w14:paraId="134D5396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} while(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>);</w:t>
            </w:r>
          </w:p>
          <w:p w14:paraId="79453DC7" w14:textId="465BD89A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//</w:t>
            </w:r>
            <w:proofErr w:type="spellStart"/>
            <w:r w:rsidRPr="00142B45">
              <w:rPr>
                <w:lang w:val="en-IN"/>
              </w:rPr>
              <w:t>v_Security_Params</w:t>
            </w:r>
            <w:proofErr w:type="spellEnd"/>
            <w:r w:rsidRPr="00142B45">
              <w:rPr>
                <w:lang w:val="en-IN"/>
              </w:rPr>
              <w:t xml:space="preserve"> := f_EUTRA38_Security_Get();</w:t>
            </w:r>
          </w:p>
          <w:p w14:paraId="7060042F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//f_EUTRA38_508_ENDC_Reconfiguration (eutra_Cell1, </w:t>
            </w:r>
            <w:proofErr w:type="spellStart"/>
            <w:r w:rsidRPr="00142B45">
              <w:rPr>
                <w:lang w:val="en-IN"/>
              </w:rPr>
              <w:t>Meas_SCGOnly</w:t>
            </w:r>
            <w:proofErr w:type="spellEnd"/>
            <w:r w:rsidRPr="00142B45">
              <w:rPr>
                <w:lang w:val="en-IN"/>
              </w:rPr>
              <w:t xml:space="preserve">, </w:t>
            </w:r>
            <w:proofErr w:type="spellStart"/>
            <w:r w:rsidRPr="00142B45">
              <w:rPr>
                <w:lang w:val="en-IN"/>
              </w:rPr>
              <w:t>v_Security_Params.SK_Counter</w:t>
            </w:r>
            <w:proofErr w:type="spellEnd"/>
            <w:r w:rsidRPr="00142B45">
              <w:rPr>
                <w:lang w:val="en-IN"/>
              </w:rPr>
              <w:t xml:space="preserve">); </w:t>
            </w:r>
            <w:proofErr w:type="spellStart"/>
            <w:r w:rsidRPr="00142B45">
              <w:rPr>
                <w:lang w:val="en-IN"/>
              </w:rPr>
              <w:t>cs_MeasGapConfig_release</w:t>
            </w:r>
            <w:proofErr w:type="spellEnd"/>
          </w:p>
          <w:p w14:paraId="2E8D79E2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0489A1DB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//End </w:t>
            </w:r>
            <w:proofErr w:type="spellStart"/>
            <w:r w:rsidRPr="00142B45">
              <w:rPr>
                <w:lang w:val="en-IN"/>
              </w:rPr>
              <w:t>TestBody</w:t>
            </w:r>
            <w:proofErr w:type="spellEnd"/>
          </w:p>
          <w:p w14:paraId="2F12FE5D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</w:t>
            </w:r>
          </w:p>
          <w:p w14:paraId="06B50B48" w14:textId="77777777" w:rsidR="00142B45" w:rsidRPr="00142B45" w:rsidRDefault="00142B45" w:rsidP="00142B45">
            <w:pPr>
              <w:rPr>
                <w:lang w:val="en-IN"/>
              </w:rPr>
            </w:pPr>
            <w:r w:rsidRPr="00142B45">
              <w:rPr>
                <w:lang w:val="en-IN"/>
              </w:rPr>
              <w:t>  }</w:t>
            </w:r>
          </w:p>
          <w:p w14:paraId="2FEA7D0F" w14:textId="77777777" w:rsidR="00E857CA" w:rsidRDefault="00E857CA" w:rsidP="00B75E0D"/>
        </w:tc>
      </w:tr>
    </w:tbl>
    <w:p w14:paraId="4A5141E8" w14:textId="77777777" w:rsidR="00E857CA" w:rsidRDefault="00E857CA" w:rsidP="00E857CA"/>
    <w:p w14:paraId="008AD090" w14:textId="77777777" w:rsidR="00570AFA" w:rsidRPr="00B1728A" w:rsidRDefault="00570AFA" w:rsidP="00570AFA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p w14:paraId="1F0E94D7" w14:textId="3C6648DA" w:rsidR="00570AFA" w:rsidRDefault="00570AFA" w:rsidP="00570AFA"/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570AFA" w14:paraId="15E7DF24" w14:textId="77777777" w:rsidTr="0011592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C683" w14:textId="77777777" w:rsidR="00570AFA" w:rsidRDefault="00570AFA" w:rsidP="00115925">
            <w:pPr>
              <w:rPr>
                <w:lang w:val="en-IN"/>
              </w:rPr>
            </w:pPr>
            <w:r>
              <w:rPr>
                <w:lang w:val="en-IN"/>
              </w:rPr>
              <w:t>…</w:t>
            </w:r>
          </w:p>
          <w:p w14:paraId="3A7C513A" w14:textId="77777777" w:rsidR="00570AFA" w:rsidRPr="00570AFA" w:rsidRDefault="00570AFA" w:rsidP="00115925">
            <w:pPr>
              <w:rPr>
                <w:strike/>
                <w:highlight w:val="yellow"/>
              </w:rPr>
            </w:pPr>
            <w:r w:rsidRPr="00570AFA">
              <w:rPr>
                <w:strike/>
                <w:highlight w:val="yellow"/>
              </w:rPr>
              <w:t xml:space="preserve">import from </w:t>
            </w:r>
            <w:proofErr w:type="spellStart"/>
            <w:r w:rsidRPr="00570AFA">
              <w:rPr>
                <w:strike/>
                <w:highlight w:val="yellow"/>
              </w:rPr>
              <w:t>NR_Measurement_Templates</w:t>
            </w:r>
            <w:proofErr w:type="spellEnd"/>
            <w:r w:rsidRPr="00570AFA">
              <w:rPr>
                <w:strike/>
                <w:highlight w:val="yellow"/>
              </w:rPr>
              <w:t xml:space="preserve"> all;</w:t>
            </w:r>
          </w:p>
          <w:p w14:paraId="4E44FC68" w14:textId="77777777" w:rsidR="00570AFA" w:rsidRPr="00D33238" w:rsidRDefault="00570AFA" w:rsidP="00115925">
            <w:r w:rsidRPr="00D33238">
              <w:rPr>
                <w:highlight w:val="yellow"/>
              </w:rPr>
              <w:t xml:space="preserve">import from </w:t>
            </w:r>
            <w:proofErr w:type="spellStart"/>
            <w:r w:rsidRPr="00D33238">
              <w:rPr>
                <w:highlight w:val="yellow"/>
              </w:rPr>
              <w:t>EUTRA_ASP_SrbDefs</w:t>
            </w:r>
            <w:proofErr w:type="spellEnd"/>
            <w:r w:rsidRPr="00D33238">
              <w:rPr>
                <w:highlight w:val="yellow"/>
              </w:rPr>
              <w:t xml:space="preserve">  all;</w:t>
            </w:r>
          </w:p>
          <w:p w14:paraId="4793EF8F" w14:textId="77777777" w:rsidR="00570AFA" w:rsidRPr="00365E6C" w:rsidRDefault="00570AFA" w:rsidP="00115925">
            <w:r>
              <w:t>…</w:t>
            </w:r>
          </w:p>
          <w:p w14:paraId="115A0942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function fl_TC_8_2_3_11_1_ENDC_EUTRA_TestBody() runs on EUTRA_5GS_PTC</w:t>
            </w:r>
          </w:p>
          <w:p w14:paraId="4621E751" w14:textId="77777777" w:rsidR="00570AFA" w:rsidRPr="00A9767A" w:rsidRDefault="00570AFA" w:rsidP="00115925">
            <w:pPr>
              <w:rPr>
                <w:lang w:val="it-IT"/>
              </w:rPr>
            </w:pPr>
            <w:r w:rsidRPr="00142B45">
              <w:rPr>
                <w:lang w:val="en-IN"/>
              </w:rPr>
              <w:t xml:space="preserve">  </w:t>
            </w:r>
            <w:r w:rsidRPr="00A9767A">
              <w:rPr>
                <w:lang w:val="it-IT"/>
              </w:rPr>
              <w:t>{</w:t>
            </w:r>
          </w:p>
          <w:p w14:paraId="1DB3ED10" w14:textId="77777777" w:rsidR="00570AFA" w:rsidRPr="00A9767A" w:rsidRDefault="00570AFA" w:rsidP="00115925">
            <w:pPr>
              <w:rPr>
                <w:lang w:val="it-IT"/>
              </w:rPr>
            </w:pPr>
            <w:r w:rsidRPr="00A9767A">
              <w:rPr>
                <w:lang w:val="it-IT"/>
              </w:rPr>
              <w:t xml:space="preserve">    var </w:t>
            </w:r>
            <w:proofErr w:type="spellStart"/>
            <w:r w:rsidRPr="00A9767A">
              <w:rPr>
                <w:lang w:val="it-IT"/>
              </w:rPr>
              <w:t>RRC_TransactionIdentifier</w:t>
            </w:r>
            <w:proofErr w:type="spellEnd"/>
            <w:r w:rsidRPr="00A9767A">
              <w:rPr>
                <w:lang w:val="it-IT"/>
              </w:rPr>
              <w:t xml:space="preserve"> </w:t>
            </w:r>
            <w:proofErr w:type="spellStart"/>
            <w:r w:rsidRPr="00A9767A">
              <w:rPr>
                <w:lang w:val="it-IT"/>
              </w:rPr>
              <w:t>v_RRC_TI</w:t>
            </w:r>
            <w:proofErr w:type="spellEnd"/>
            <w:r w:rsidRPr="00A9767A">
              <w:rPr>
                <w:lang w:val="it-IT"/>
              </w:rPr>
              <w:t xml:space="preserve"> := </w:t>
            </w:r>
            <w:proofErr w:type="spellStart"/>
            <w:r w:rsidRPr="00A9767A">
              <w:rPr>
                <w:lang w:val="it-IT"/>
              </w:rPr>
              <w:t>tsc_RRC_TI_Def</w:t>
            </w:r>
            <w:proofErr w:type="spellEnd"/>
            <w:r w:rsidRPr="00A9767A">
              <w:rPr>
                <w:lang w:val="it-IT"/>
              </w:rPr>
              <w:t>;</w:t>
            </w:r>
          </w:p>
          <w:p w14:paraId="1A9A421A" w14:textId="77777777" w:rsidR="00570AFA" w:rsidRPr="00142B45" w:rsidRDefault="00570AFA" w:rsidP="0011592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142B45">
              <w:rPr>
                <w:lang w:val="en-IN"/>
              </w:rPr>
              <w:t xml:space="preserve">var </w:t>
            </w:r>
            <w:proofErr w:type="spellStart"/>
            <w:r w:rsidRPr="00142B45">
              <w:rPr>
                <w:lang w:val="en-IN"/>
              </w:rPr>
              <w:t>Frequency_IE_Type</w:t>
            </w:r>
            <w:proofErr w:type="spellEnd"/>
            <w:r w:rsidRPr="00142B45">
              <w:rPr>
                <w:lang w:val="en-IN"/>
              </w:rPr>
              <w:t xml:space="preserve"> v_Frequency_IE_f1;</w:t>
            </w:r>
          </w:p>
          <w:p w14:paraId="2AE6974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ChannelBandwidthDependency_Type</w:t>
            </w:r>
            <w:proofErr w:type="spellEnd"/>
            <w:r w:rsidRPr="00142B45">
              <w:rPr>
                <w:lang w:val="en-IN"/>
              </w:rPr>
              <w:t xml:space="preserve"> v_ChBandDependency_f1;</w:t>
            </w:r>
          </w:p>
          <w:p w14:paraId="6B45F1E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EUTRA_NR_CoOrd_SysInfo_Type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v_EUTRA_NR_SysInfo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755E21D4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477BE8">
              <w:rPr>
                <w:strike/>
                <w:lang w:val="en-IN"/>
              </w:rPr>
              <w:t>//var integer v_NR_PhysChId_Cell1</w:t>
            </w:r>
            <w:r w:rsidRPr="00142B45">
              <w:rPr>
                <w:lang w:val="en-IN"/>
              </w:rPr>
              <w:t>;</w:t>
            </w:r>
          </w:p>
          <w:p w14:paraId="3744A60C" w14:textId="77777777" w:rsidR="00570AFA" w:rsidRPr="00477BE8" w:rsidRDefault="00570AFA" w:rsidP="00115925">
            <w:pPr>
              <w:rPr>
                <w:strike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477BE8">
              <w:rPr>
                <w:strike/>
                <w:lang w:val="en-IN"/>
              </w:rPr>
              <w:t>//var integer v_NR_ARFCN_f1;</w:t>
            </w:r>
          </w:p>
          <w:p w14:paraId="5FA2E0B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v_NR_PhysChId_Cell3;</w:t>
            </w:r>
          </w:p>
          <w:p w14:paraId="0693BBD4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integer v_NR_ARFCN_f2;</w:t>
            </w:r>
          </w:p>
          <w:p w14:paraId="6C99645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RS_ConfigSSB_NR_r15.subcarrierSpacingSSB_r15 </w:t>
            </w:r>
            <w:proofErr w:type="spellStart"/>
            <w:r w:rsidRPr="00142B45">
              <w:rPr>
                <w:lang w:val="en-IN"/>
              </w:rPr>
              <w:t>v_SCS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53AB63E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FreqBandIndicatorNR_r15 v_FreqBandIndicatorNR_r15; //@sic R5-194875 sic@</w:t>
            </w:r>
          </w:p>
          <w:p w14:paraId="7123756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ReportConfigInterRAT.reportAmount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v_ReportAmount</w:t>
            </w:r>
            <w:proofErr w:type="spellEnd"/>
            <w:r w:rsidRPr="00142B45">
              <w:rPr>
                <w:lang w:val="en-IN"/>
              </w:rPr>
              <w:t xml:space="preserve"> := infinity_;</w:t>
            </w:r>
          </w:p>
          <w:p w14:paraId="785B888B" w14:textId="77777777" w:rsidR="00570AFA" w:rsidRPr="00570AFA" w:rsidRDefault="00570AFA" w:rsidP="00115925">
            <w:pPr>
              <w:rPr>
                <w:strike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570AFA">
              <w:rPr>
                <w:strike/>
                <w:lang w:val="en-IN"/>
              </w:rPr>
              <w:t xml:space="preserve">//var RSRP_RangeNR_r15 </w:t>
            </w:r>
            <w:proofErr w:type="spellStart"/>
            <w:r w:rsidRPr="00570AFA">
              <w:rPr>
                <w:strike/>
                <w:lang w:val="en-IN"/>
              </w:rPr>
              <w:t>v_NR_RSRP_Thres</w:t>
            </w:r>
            <w:proofErr w:type="spellEnd"/>
            <w:r w:rsidRPr="00570AFA">
              <w:rPr>
                <w:strike/>
                <w:lang w:val="en-IN"/>
              </w:rPr>
              <w:t xml:space="preserve"> := 55; // -85 + 140 = 55</w:t>
            </w:r>
          </w:p>
          <w:p w14:paraId="6A92293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var </w:t>
            </w:r>
            <w:proofErr w:type="spellStart"/>
            <w:r w:rsidRPr="00142B45">
              <w:rPr>
                <w:lang w:val="en-IN"/>
              </w:rPr>
              <w:t>FilterCoefficient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v_FilterCoefficientRSRP</w:t>
            </w:r>
            <w:proofErr w:type="spellEnd"/>
            <w:r w:rsidRPr="00142B45">
              <w:rPr>
                <w:lang w:val="en-IN"/>
              </w:rPr>
              <w:t xml:space="preserve"> := fc4;</w:t>
            </w:r>
          </w:p>
          <w:p w14:paraId="0444126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FilterCoefficient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v_FilterCoefficientRSRQ</w:t>
            </w:r>
            <w:proofErr w:type="spellEnd"/>
            <w:r w:rsidRPr="00142B45">
              <w:rPr>
                <w:lang w:val="en-IN"/>
              </w:rPr>
              <w:t xml:space="preserve"> := fc4;</w:t>
            </w:r>
          </w:p>
          <w:p w14:paraId="4282B0B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FilterCoefficient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v_FilterCoefficientSINR</w:t>
            </w:r>
            <w:proofErr w:type="spellEnd"/>
            <w:r w:rsidRPr="00142B45">
              <w:rPr>
                <w:lang w:val="en-IN"/>
              </w:rPr>
              <w:t xml:space="preserve"> := fc4;</w:t>
            </w:r>
          </w:p>
          <w:p w14:paraId="2AC2384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proofErr w:type="spellStart"/>
            <w:r w:rsidRPr="00142B45">
              <w:rPr>
                <w:lang w:val="en-IN"/>
              </w:rPr>
              <w:t>AbsoluteCellPower_Type</w:t>
            </w:r>
            <w:proofErr w:type="spellEnd"/>
            <w:r w:rsidRPr="00142B45">
              <w:rPr>
                <w:lang w:val="en-IN"/>
              </w:rPr>
              <w:t xml:space="preserve"> v_CellPower_T0 := -85;</w:t>
            </w:r>
          </w:p>
          <w:p w14:paraId="77F57618" w14:textId="77777777" w:rsidR="00570AFA" w:rsidRPr="00570AFA" w:rsidRDefault="00570AFA" w:rsidP="00115925">
            <w:pPr>
              <w:rPr>
                <w:strike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570AFA">
              <w:rPr>
                <w:strike/>
                <w:lang w:val="en-IN"/>
              </w:rPr>
              <w:t xml:space="preserve">//var integer </w:t>
            </w:r>
            <w:proofErr w:type="spellStart"/>
            <w:r w:rsidRPr="00570AFA">
              <w:rPr>
                <w:strike/>
                <w:lang w:val="en-IN"/>
              </w:rPr>
              <w:t>v_RepeatCounter</w:t>
            </w:r>
            <w:proofErr w:type="spellEnd"/>
            <w:r w:rsidRPr="00570AFA">
              <w:rPr>
                <w:strike/>
                <w:lang w:val="en-IN"/>
              </w:rPr>
              <w:t>;</w:t>
            </w:r>
          </w:p>
          <w:p w14:paraId="1EC07E6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default 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59BE808C" w14:textId="77777777" w:rsidR="00570AFA" w:rsidRPr="00477BE8" w:rsidRDefault="00570AFA" w:rsidP="00115925">
            <w:pPr>
              <w:rPr>
                <w:strike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477BE8">
              <w:rPr>
                <w:strike/>
                <w:lang w:val="en-IN"/>
              </w:rPr>
              <w:t xml:space="preserve">//var EUTRA38_SecurityParamsExtd_Type </w:t>
            </w:r>
            <w:proofErr w:type="spellStart"/>
            <w:r w:rsidRPr="00477BE8">
              <w:rPr>
                <w:strike/>
                <w:lang w:val="en-IN"/>
              </w:rPr>
              <w:t>v_Security_Params</w:t>
            </w:r>
            <w:proofErr w:type="spellEnd"/>
            <w:r w:rsidRPr="00477BE8">
              <w:rPr>
                <w:strike/>
                <w:lang w:val="en-IN"/>
              </w:rPr>
              <w:t>;</w:t>
            </w:r>
          </w:p>
          <w:p w14:paraId="7C56651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</w:t>
            </w:r>
            <w:r w:rsidRPr="00142B45">
              <w:rPr>
                <w:highlight w:val="yellow"/>
                <w:lang w:val="en-IN"/>
              </w:rPr>
              <w:t>B8_Type</w:t>
            </w:r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substr</w:t>
            </w:r>
            <w:proofErr w:type="spellEnd"/>
            <w:r w:rsidRPr="00142B45">
              <w:rPr>
                <w:lang w:val="en-IN"/>
              </w:rPr>
              <w:t>(</w:t>
            </w:r>
            <w:proofErr w:type="spellStart"/>
            <w:r w:rsidRPr="00142B45">
              <w:rPr>
                <w:lang w:val="en-IN"/>
              </w:rPr>
              <w:t>f_EUTRA_ENDC_DeriveSupportedGapsFromPics</w:t>
            </w:r>
            <w:proofErr w:type="spellEnd"/>
            <w:r w:rsidRPr="00142B45">
              <w:rPr>
                <w:lang w:val="en-IN"/>
              </w:rPr>
              <w:t xml:space="preserve">(), </w:t>
            </w:r>
            <w:r w:rsidRPr="00142B45">
              <w:rPr>
                <w:highlight w:val="yellow"/>
                <w:lang w:val="en-IN"/>
              </w:rPr>
              <w:t>0, 8</w:t>
            </w:r>
            <w:r w:rsidRPr="00142B45">
              <w:rPr>
                <w:lang w:val="en-IN"/>
              </w:rPr>
              <w:t>);</w:t>
            </w:r>
          </w:p>
          <w:p w14:paraId="1971AC61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 xml:space="preserve">var B8_Type v_SupportedGaps_step5to7 := </w:t>
            </w:r>
            <w:proofErr w:type="spellStart"/>
            <w:r w:rsidRPr="00142B45">
              <w:rPr>
                <w:highlight w:val="yellow"/>
                <w:lang w:val="en-IN"/>
              </w:rPr>
              <w:t>substr</w:t>
            </w:r>
            <w:proofErr w:type="spellEnd"/>
            <w:r w:rsidRPr="00142B45">
              <w:rPr>
                <w:highlight w:val="yellow"/>
                <w:lang w:val="en-IN"/>
              </w:rPr>
              <w:t>(</w:t>
            </w:r>
            <w:proofErr w:type="spellStart"/>
            <w:r w:rsidRPr="00142B45">
              <w:rPr>
                <w:highlight w:val="yellow"/>
                <w:lang w:val="en-IN"/>
              </w:rPr>
              <w:t>f_EUTRA_ENDC_DeriveSupportedGapsFromPics</w:t>
            </w:r>
            <w:proofErr w:type="spellEnd"/>
            <w:r w:rsidRPr="00142B45">
              <w:rPr>
                <w:highlight w:val="yellow"/>
                <w:lang w:val="en-IN"/>
              </w:rPr>
              <w:t>(), 0, 8);</w:t>
            </w:r>
          </w:p>
          <w:p w14:paraId="38EECA8C" w14:textId="77777777" w:rsidR="00570AFA" w:rsidRPr="00477BE8" w:rsidRDefault="00570AFA" w:rsidP="00115925">
            <w:pPr>
              <w:rPr>
                <w:strike/>
                <w:lang w:val="it-IT"/>
              </w:rPr>
            </w:pPr>
            <w:r w:rsidRPr="00142B45">
              <w:rPr>
                <w:highlight w:val="yellow"/>
                <w:lang w:val="en-IN"/>
              </w:rPr>
              <w:t xml:space="preserve">    </w:t>
            </w:r>
            <w:r w:rsidRPr="00477BE8">
              <w:rPr>
                <w:strike/>
                <w:highlight w:val="yellow"/>
                <w:lang w:val="it-IT"/>
              </w:rPr>
              <w:t xml:space="preserve">var </w:t>
            </w:r>
            <w:proofErr w:type="spellStart"/>
            <w:r w:rsidRPr="00477BE8">
              <w:rPr>
                <w:strike/>
                <w:highlight w:val="yellow"/>
                <w:lang w:val="it-IT"/>
              </w:rPr>
              <w:t>RRC_TransactionIdentifier</w:t>
            </w:r>
            <w:proofErr w:type="spellEnd"/>
            <w:r w:rsidRPr="00477BE8">
              <w:rPr>
                <w:strike/>
                <w:highlight w:val="yellow"/>
                <w:lang w:val="it-IT"/>
              </w:rPr>
              <w:t xml:space="preserve"> </w:t>
            </w:r>
            <w:proofErr w:type="spellStart"/>
            <w:r w:rsidRPr="00477BE8">
              <w:rPr>
                <w:strike/>
                <w:highlight w:val="yellow"/>
                <w:lang w:val="it-IT"/>
              </w:rPr>
              <w:t>p_RRC_TI</w:t>
            </w:r>
            <w:proofErr w:type="spellEnd"/>
            <w:r w:rsidRPr="00477BE8">
              <w:rPr>
                <w:strike/>
                <w:highlight w:val="yellow"/>
                <w:lang w:val="it-IT"/>
              </w:rPr>
              <w:t xml:space="preserve"> := </w:t>
            </w:r>
            <w:proofErr w:type="spellStart"/>
            <w:r w:rsidRPr="00477BE8">
              <w:rPr>
                <w:strike/>
                <w:highlight w:val="yellow"/>
                <w:lang w:val="it-IT"/>
              </w:rPr>
              <w:t>tsc_RRC_TI_Def</w:t>
            </w:r>
            <w:proofErr w:type="spellEnd"/>
            <w:r w:rsidRPr="00477BE8">
              <w:rPr>
                <w:strike/>
                <w:highlight w:val="yellow"/>
                <w:lang w:val="it-IT"/>
              </w:rPr>
              <w:t>;</w:t>
            </w:r>
          </w:p>
          <w:p w14:paraId="3BDD3760" w14:textId="77777777" w:rsidR="00570AFA" w:rsidRPr="00142B45" w:rsidRDefault="00570AFA" w:rsidP="0011592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142B45">
              <w:rPr>
                <w:lang w:val="en-IN"/>
              </w:rPr>
              <w:t xml:space="preserve">var B10_Type </w:t>
            </w:r>
            <w:proofErr w:type="spellStart"/>
            <w:r w:rsidRPr="00142B45">
              <w:rPr>
                <w:lang w:val="en-IN"/>
              </w:rPr>
              <w:t>v_GapMask</w:t>
            </w:r>
            <w:proofErr w:type="spellEnd"/>
            <w:r w:rsidRPr="00142B45">
              <w:rPr>
                <w:lang w:val="en-IN"/>
              </w:rPr>
              <w:t xml:space="preserve"> := int2bit(1, 10);</w:t>
            </w:r>
          </w:p>
          <w:p w14:paraId="30A2218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integer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56ED5F6F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>var template (omit) RRCConnectionReconfiguration_v890_IEs v_RRCConnectionReconfiguration_v890_IEs := omit;</w:t>
            </w:r>
          </w:p>
          <w:p w14:paraId="6B72F6E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</w:t>
            </w:r>
            <w:r w:rsidRPr="00F51B05">
              <w:rPr>
                <w:strike/>
                <w:highlight w:val="yellow"/>
                <w:lang w:val="en-IN"/>
              </w:rPr>
              <w:t xml:space="preserve">var template (present) </w:t>
            </w:r>
            <w:proofErr w:type="spellStart"/>
            <w:r w:rsidRPr="00F51B05">
              <w:rPr>
                <w:strike/>
                <w:highlight w:val="yellow"/>
                <w:lang w:val="en-IN"/>
              </w:rPr>
              <w:t>UL_DCCH_Message</w:t>
            </w:r>
            <w:proofErr w:type="spellEnd"/>
            <w:r w:rsidRPr="00F51B05">
              <w:rPr>
                <w:strike/>
                <w:highlight w:val="yellow"/>
                <w:lang w:val="en-IN"/>
              </w:rPr>
              <w:t xml:space="preserve"> </w:t>
            </w:r>
            <w:proofErr w:type="spellStart"/>
            <w:r w:rsidRPr="00F51B05">
              <w:rPr>
                <w:strike/>
                <w:highlight w:val="yellow"/>
                <w:lang w:val="en-IN"/>
              </w:rPr>
              <w:t>v_RRCComplete</w:t>
            </w:r>
            <w:proofErr w:type="spellEnd"/>
            <w:r w:rsidRPr="00F51B05">
              <w:rPr>
                <w:strike/>
                <w:highlight w:val="yellow"/>
                <w:lang w:val="en-IN"/>
              </w:rPr>
              <w:t xml:space="preserve"> := cr_RRCConnectionReconfigurationComplete_r15</w:t>
            </w:r>
            <w:r w:rsidRPr="00142B45">
              <w:rPr>
                <w:highlight w:val="yellow"/>
                <w:lang w:val="en-IN"/>
              </w:rPr>
              <w:t>;</w:t>
            </w:r>
          </w:p>
          <w:p w14:paraId="34778E2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699566E0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2398911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v_TimerValue_8s;</w:t>
            </w:r>
          </w:p>
          <w:p w14:paraId="2F03FB6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v_TimerValue_10s;</w:t>
            </w:r>
          </w:p>
          <w:p w14:paraId="46D0472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var float v_TimerValue_30s;</w:t>
            </w:r>
          </w:p>
          <w:p w14:paraId="3F47825B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3560C45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var template (value) </w:t>
            </w:r>
            <w:proofErr w:type="spellStart"/>
            <w:r w:rsidRPr="00142B45">
              <w:rPr>
                <w:lang w:val="en-IN"/>
              </w:rPr>
              <w:t>DL_DCCH_Message</w:t>
            </w:r>
            <w:proofErr w:type="spellEnd"/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5C57F01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 xml:space="preserve">var template (omit) </w:t>
            </w:r>
            <w:proofErr w:type="spellStart"/>
            <w:r w:rsidRPr="00142B45">
              <w:rPr>
                <w:highlight w:val="yellow"/>
                <w:lang w:val="en-IN"/>
              </w:rPr>
              <w:t>octetstring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v_NR_SCGConfig1 := omit;</w:t>
            </w:r>
          </w:p>
          <w:p w14:paraId="34A1FFE4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template (omit) integer </w:t>
            </w:r>
            <w:proofErr w:type="spellStart"/>
            <w:r w:rsidRPr="00142B45">
              <w:rPr>
                <w:highlight w:val="yellow"/>
                <w:lang w:val="en-IN"/>
              </w:rPr>
              <w:t>p_SK_Counter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0;</w:t>
            </w:r>
          </w:p>
          <w:p w14:paraId="45E2926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template (omit) </w:t>
            </w:r>
            <w:proofErr w:type="spellStart"/>
            <w:r w:rsidRPr="00142B45">
              <w:rPr>
                <w:highlight w:val="yellow"/>
                <w:lang w:val="en-IN"/>
              </w:rPr>
              <w:t>P_Max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p_MaxEUTRA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</w:t>
            </w:r>
            <w:proofErr w:type="spellStart"/>
            <w:r w:rsidRPr="00142B45">
              <w:rPr>
                <w:highlight w:val="yellow"/>
                <w:lang w:val="en-IN"/>
              </w:rPr>
              <w:t>fl_NR_GetP_Max</w:t>
            </w:r>
            <w:proofErr w:type="spellEnd"/>
            <w:r w:rsidRPr="00142B45">
              <w:rPr>
                <w:highlight w:val="yellow"/>
                <w:lang w:val="en-IN"/>
              </w:rPr>
              <w:t>();</w:t>
            </w:r>
          </w:p>
          <w:p w14:paraId="2016C18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p_ENDC_ReleaseAndAdd_r15 := false;</w:t>
            </w:r>
          </w:p>
          <w:p w14:paraId="240AF830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53E0205A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>var float v_TimerValue_480ms;</w:t>
            </w:r>
          </w:p>
          <w:p w14:paraId="58461182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timer </w:t>
            </w:r>
            <w:proofErr w:type="spellStart"/>
            <w:r w:rsidRPr="00142B45">
              <w:rPr>
                <w:highlight w:val="yellow"/>
                <w:lang w:val="en-IN"/>
              </w:rPr>
              <w:t>t_Watchdog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30.0;   //30s</w:t>
            </w:r>
          </w:p>
          <w:p w14:paraId="131A88E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timer 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</w:t>
            </w:r>
            <w:proofErr w:type="spellEnd"/>
            <w:r w:rsidRPr="00142B45">
              <w:rPr>
                <w:highlight w:val="yellow"/>
                <w:lang w:val="en-IN"/>
              </w:rPr>
              <w:t>;</w:t>
            </w:r>
          </w:p>
          <w:p w14:paraId="7C022C1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v_FirstReportReceived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false;</w:t>
            </w:r>
          </w:p>
          <w:p w14:paraId="7A61DD45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MeasReport_Flag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:=false;</w:t>
            </w:r>
          </w:p>
          <w:p w14:paraId="1772906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RRC_flag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:=false;         </w:t>
            </w:r>
          </w:p>
          <w:p w14:paraId="2119E43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var </w:t>
            </w:r>
            <w:proofErr w:type="spellStart"/>
            <w:r w:rsidRPr="00142B45">
              <w:rPr>
                <w:highlight w:val="yellow"/>
                <w:lang w:val="en-IN"/>
              </w:rPr>
              <w:t>boolean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>:=true;</w:t>
            </w:r>
          </w:p>
          <w:p w14:paraId="79558319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609343DA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r w:rsidRPr="00142B45">
              <w:rPr>
                <w:highlight w:val="yellow"/>
                <w:lang w:val="en-IN"/>
              </w:rPr>
              <w:t xml:space="preserve">var SRB_COMMON_IND </w:t>
            </w:r>
            <w:proofErr w:type="spellStart"/>
            <w:r w:rsidRPr="00142B45">
              <w:rPr>
                <w:highlight w:val="yellow"/>
                <w:lang w:val="en-IN"/>
              </w:rPr>
              <w:t>v_ReceivedMsg</w:t>
            </w:r>
            <w:proofErr w:type="spellEnd"/>
            <w:r w:rsidRPr="00142B45">
              <w:rPr>
                <w:highlight w:val="yellow"/>
                <w:lang w:val="en-IN"/>
              </w:rPr>
              <w:t>;</w:t>
            </w:r>
          </w:p>
          <w:p w14:paraId="0C9EE01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timer t_Watchdog5s := 5.0;   //5s</w:t>
            </w:r>
          </w:p>
          <w:p w14:paraId="46074FF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21934B0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v_TimerValue_30s := </w:t>
            </w:r>
            <w:proofErr w:type="spellStart"/>
            <w:r w:rsidRPr="00142B45">
              <w:rPr>
                <w:lang w:val="en-IN"/>
              </w:rPr>
              <w:t>f_EUTRA_SetTimerToleranceMax</w:t>
            </w:r>
            <w:proofErr w:type="spellEnd"/>
            <w:r w:rsidRPr="00142B45">
              <w:rPr>
                <w:lang w:val="en-IN"/>
              </w:rPr>
              <w:t xml:space="preserve">(eutra_Cell1, </w:t>
            </w:r>
            <w:proofErr w:type="spellStart"/>
            <w:r w:rsidRPr="00142B45">
              <w:rPr>
                <w:lang w:val="en-IN"/>
              </w:rPr>
              <w:t>nonProtocolTimer</w:t>
            </w:r>
            <w:proofErr w:type="spellEnd"/>
            <w:r w:rsidRPr="00142B45">
              <w:rPr>
                <w:lang w:val="en-IN"/>
              </w:rPr>
              <w:t>, 30.0);</w:t>
            </w:r>
          </w:p>
          <w:p w14:paraId="2AB27AB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v_TimerValue_10s := </w:t>
            </w:r>
            <w:proofErr w:type="spellStart"/>
            <w:r w:rsidRPr="00142B45">
              <w:rPr>
                <w:lang w:val="en-IN"/>
              </w:rPr>
              <w:t>f_EUTRA_SetTimerToleranceMax</w:t>
            </w:r>
            <w:proofErr w:type="spellEnd"/>
            <w:r w:rsidRPr="00142B45">
              <w:rPr>
                <w:lang w:val="en-IN"/>
              </w:rPr>
              <w:t xml:space="preserve">(eutra_Cell1, </w:t>
            </w:r>
            <w:proofErr w:type="spellStart"/>
            <w:r w:rsidRPr="00142B45">
              <w:rPr>
                <w:lang w:val="en-IN"/>
              </w:rPr>
              <w:t>nonProtocolTimer</w:t>
            </w:r>
            <w:proofErr w:type="spellEnd"/>
            <w:r w:rsidRPr="00142B45">
              <w:rPr>
                <w:lang w:val="en-IN"/>
              </w:rPr>
              <w:t>, 10.0);</w:t>
            </w:r>
          </w:p>
          <w:p w14:paraId="1C1AFEF9" w14:textId="77777777" w:rsidR="00570AFA" w:rsidRPr="00A9767A" w:rsidRDefault="00570AFA" w:rsidP="00115925">
            <w:pPr>
              <w:rPr>
                <w:lang w:val="it-IT"/>
              </w:rPr>
            </w:pPr>
            <w:r w:rsidRPr="00142B45">
              <w:rPr>
                <w:lang w:val="en-IN"/>
              </w:rPr>
              <w:t xml:space="preserve">    </w:t>
            </w:r>
            <w:r w:rsidRPr="00A9767A">
              <w:rPr>
                <w:lang w:val="it-IT"/>
              </w:rPr>
              <w:t xml:space="preserve">v_TimerValue_8s := </w:t>
            </w:r>
            <w:proofErr w:type="spellStart"/>
            <w:r w:rsidRPr="00A9767A">
              <w:rPr>
                <w:lang w:val="it-IT"/>
              </w:rPr>
              <w:t>f_EUTRA_SetTimerToleranceMax</w:t>
            </w:r>
            <w:proofErr w:type="spellEnd"/>
            <w:r w:rsidRPr="00A9767A">
              <w:rPr>
                <w:lang w:val="it-IT"/>
              </w:rPr>
              <w:t xml:space="preserve">(eutra_Cell1, </w:t>
            </w:r>
            <w:proofErr w:type="spellStart"/>
            <w:r w:rsidRPr="00A9767A">
              <w:rPr>
                <w:lang w:val="it-IT"/>
              </w:rPr>
              <w:t>nonProtocolTimer</w:t>
            </w:r>
            <w:proofErr w:type="spellEnd"/>
            <w:r w:rsidRPr="00A9767A">
              <w:rPr>
                <w:lang w:val="it-IT"/>
              </w:rPr>
              <w:t>, 8.0);</w:t>
            </w:r>
          </w:p>
          <w:p w14:paraId="52B46249" w14:textId="77777777" w:rsidR="00570AFA" w:rsidRPr="00A9767A" w:rsidRDefault="00570AFA" w:rsidP="00115925">
            <w:pPr>
              <w:rPr>
                <w:lang w:val="it-IT"/>
              </w:rPr>
            </w:pPr>
          </w:p>
          <w:p w14:paraId="6D2B5D76" w14:textId="77777777" w:rsidR="00570AFA" w:rsidRPr="00142B45" w:rsidRDefault="00570AFA" w:rsidP="0011592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142B45">
              <w:rPr>
                <w:lang w:val="en-IN"/>
              </w:rPr>
              <w:t xml:space="preserve">v_Frequency_IE_f1 := </w:t>
            </w:r>
            <w:proofErr w:type="spellStart"/>
            <w:r w:rsidRPr="00142B45">
              <w:rPr>
                <w:lang w:val="en-IN"/>
              </w:rPr>
              <w:t>f_EUTRA_CellInfo_GetFrequencyIEs</w:t>
            </w:r>
            <w:proofErr w:type="spellEnd"/>
            <w:r w:rsidRPr="00142B45">
              <w:rPr>
                <w:lang w:val="en-IN"/>
              </w:rPr>
              <w:t>(eutra_Cell1);</w:t>
            </w:r>
          </w:p>
          <w:p w14:paraId="33AD7AF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v_ChBandDependency_f1 := </w:t>
            </w:r>
            <w:proofErr w:type="spellStart"/>
            <w:r w:rsidRPr="00142B45">
              <w:rPr>
                <w:lang w:val="en-IN"/>
              </w:rPr>
              <w:t>f_EUTRA_BandDependentParam</w:t>
            </w:r>
            <w:proofErr w:type="spellEnd"/>
            <w:r w:rsidRPr="00142B45">
              <w:rPr>
                <w:lang w:val="en-IN"/>
              </w:rPr>
              <w:t>(v_Frequency_IE_f1.DL_ChBandwidth, v_Frequency_IE_f1.UL_ChBandwidth);</w:t>
            </w:r>
          </w:p>
          <w:p w14:paraId="21543752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36DAFE7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//Acquire information of NR cells (Cell1 and Cell3)</w:t>
            </w:r>
          </w:p>
          <w:p w14:paraId="0A61AFA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v_EUTRA_NR_SysInfo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f_EUTRA_NR_WaitForCoOrd_SysInfo</w:t>
            </w:r>
            <w:proofErr w:type="spellEnd"/>
            <w:r w:rsidRPr="00142B45">
              <w:rPr>
                <w:lang w:val="en-IN"/>
              </w:rPr>
              <w:t>(NR);</w:t>
            </w:r>
          </w:p>
          <w:p w14:paraId="609C033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//v_NR_PhysChId_Cell1 := v_EUTRA_NR_SysInfo.NR[0].</w:t>
            </w:r>
            <w:proofErr w:type="spellStart"/>
            <w:r w:rsidRPr="00142B45">
              <w:rPr>
                <w:lang w:val="en-IN"/>
              </w:rPr>
              <w:t>PhysCellId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5C3335C2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//v_NR_ARFCN_f1 := v_EUTRA_NR_SysInfo.NR[0].</w:t>
            </w:r>
            <w:proofErr w:type="spellStart"/>
            <w:r w:rsidRPr="00142B45">
              <w:rPr>
                <w:lang w:val="en-IN"/>
              </w:rPr>
              <w:t>Arfcn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33A22DD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v_NR_PhysChId_Cell3 := v_EUTRA_NR_SysInfo.NR</w:t>
            </w:r>
            <w:r w:rsidRPr="00142B45">
              <w:rPr>
                <w:highlight w:val="yellow"/>
                <w:lang w:val="en-IN"/>
              </w:rPr>
              <w:t>[0</w:t>
            </w:r>
            <w:r w:rsidRPr="00142B45">
              <w:rPr>
                <w:lang w:val="en-IN"/>
              </w:rPr>
              <w:t>].</w:t>
            </w:r>
            <w:proofErr w:type="spellStart"/>
            <w:r w:rsidRPr="00142B45">
              <w:rPr>
                <w:lang w:val="en-IN"/>
              </w:rPr>
              <w:t>PhysCellId</w:t>
            </w:r>
            <w:proofErr w:type="spellEnd"/>
            <w:r w:rsidRPr="00142B45">
              <w:rPr>
                <w:lang w:val="en-IN"/>
              </w:rPr>
              <w:t>; // is this correct??</w:t>
            </w:r>
          </w:p>
          <w:p w14:paraId="6FC56D3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v_NR_ARFCN_f2 := v_EUTRA_NR_SysInfo.NR</w:t>
            </w:r>
            <w:r w:rsidRPr="00142B45">
              <w:rPr>
                <w:highlight w:val="yellow"/>
                <w:lang w:val="en-IN"/>
              </w:rPr>
              <w:t>[0</w:t>
            </w:r>
            <w:r w:rsidRPr="00142B45">
              <w:rPr>
                <w:lang w:val="en-IN"/>
              </w:rPr>
              <w:t>].</w:t>
            </w:r>
            <w:proofErr w:type="spellStart"/>
            <w:r w:rsidRPr="00142B45">
              <w:rPr>
                <w:lang w:val="en-IN"/>
              </w:rPr>
              <w:t>Arfcn</w:t>
            </w:r>
            <w:proofErr w:type="spellEnd"/>
            <w:r w:rsidRPr="00142B45">
              <w:rPr>
                <w:lang w:val="en-IN"/>
              </w:rPr>
              <w:t>; // is this correct??</w:t>
            </w:r>
          </w:p>
          <w:p w14:paraId="03FAD3B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v_SCS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f_NR_ConvertIntToSCS</w:t>
            </w:r>
            <w:proofErr w:type="spellEnd"/>
            <w:r w:rsidRPr="00142B45">
              <w:rPr>
                <w:lang w:val="en-IN"/>
              </w:rPr>
              <w:t xml:space="preserve"> (v_EUTRA_NR_SysInfo.NR[0].SCS);</w:t>
            </w:r>
          </w:p>
          <w:p w14:paraId="4898979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v_FreqBandIndicatorNR_r15 := v_EUTRA_NR_SysInfo.NR[0].Band; //@sic R5-194875 sic@</w:t>
            </w:r>
          </w:p>
          <w:p w14:paraId="20FCC86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1CA1395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 Set eutra_Cell1 power level "T0" in Table 8.2.3.11.1.3.2-1</w:t>
            </w:r>
          </w:p>
          <w:p w14:paraId="7021863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f_EUTRA38_SetCellPower(eutra_Cell1, v_CellPower_T0, v_CellPower_T0);</w:t>
            </w:r>
          </w:p>
          <w:p w14:paraId="51279E83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77F8E50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1-2"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2277046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to setup fr1-Gap to report periodical measurements for</w:t>
            </w:r>
          </w:p>
          <w:p w14:paraId="4AF19D24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//for EUTRA serving Cell 1 and NR neighbour Cell 3 on FR1 frequency and receives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</w:p>
          <w:p w14:paraId="32265C3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//message to confirm the setup of fr1-Gap and report periodical measurements for EUTRA serving Cell 1 and</w:t>
            </w:r>
          </w:p>
          <w:p w14:paraId="04ACD10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//NR neighbour Cell 3 on FR1 frequency</w:t>
            </w:r>
          </w:p>
          <w:p w14:paraId="74DA9BC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0196222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cs_RRCConnectionReconfiguration_NR_2Entries_Gap(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77A88F9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v_Frequency_IE_f1.UL_DL_Earfcn.dl_CarrierFreq_r9,</w:t>
            </w:r>
          </w:p>
          <w:p w14:paraId="189AD11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v_ChBandDependency_f1.AllowedMeasBandwidth,</w:t>
            </w:r>
          </w:p>
          <w:p w14:paraId="0653DD7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                                                                                                v_NR_ARFCN_f2,</w:t>
            </w:r>
          </w:p>
          <w:p w14:paraId="5A64A32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v_SCS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61D314F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v_FreqBandIndicatorNR_r15,</w:t>
            </w:r>
          </w:p>
          <w:p w14:paraId="79D7F16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//</w:t>
            </w:r>
            <w:proofErr w:type="spellStart"/>
            <w:r w:rsidRPr="00142B45">
              <w:rPr>
                <w:lang w:val="en-IN"/>
              </w:rPr>
              <w:t>v_NR_RSRP_Thres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6C5462D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v_ReportAmount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7C61BAE2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cs_QuantityConfig_NR(cs_QuantityConfig_NRList(v_FilterCoefficientRSRP, </w:t>
            </w:r>
            <w:proofErr w:type="spellStart"/>
            <w:r w:rsidRPr="00142B45">
              <w:rPr>
                <w:lang w:val="en-IN"/>
              </w:rPr>
              <w:t>v_FilterCoefficientRSRQ</w:t>
            </w:r>
            <w:proofErr w:type="spellEnd"/>
            <w:r w:rsidRPr="00142B45">
              <w:rPr>
                <w:lang w:val="en-IN"/>
              </w:rPr>
              <w:t xml:space="preserve">, </w:t>
            </w:r>
            <w:proofErr w:type="spellStart"/>
            <w:r w:rsidRPr="00142B45">
              <w:rPr>
                <w:lang w:val="en-IN"/>
              </w:rPr>
              <w:t>v_FilterCoefficientSINR</w:t>
            </w:r>
            <w:proofErr w:type="spellEnd"/>
            <w:r w:rsidRPr="00142B45">
              <w:rPr>
                <w:lang w:val="en-IN"/>
              </w:rPr>
              <w:t>)),</w:t>
            </w:r>
          </w:p>
          <w:p w14:paraId="4C4B610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cs_MeasGapConfig_setup_gp0(9), //@sic R5-203403 sic@</w:t>
            </w:r>
          </w:p>
          <w:p w14:paraId="02D5CC7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cs_ReportQuantityNR_r15(true, true, false),</w:t>
            </w:r>
          </w:p>
          <w:p w14:paraId="5F11CE4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true,</w:t>
            </w:r>
          </w:p>
          <w:p w14:paraId="4923DDA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true));</w:t>
            </w:r>
          </w:p>
          <w:p w14:paraId="7FFB284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614633F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3"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5D447FD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and ignore Measurement Report messages for 8s to allow UE to measure the neighbouring cells</w:t>
            </w:r>
          </w:p>
          <w:p w14:paraId="27E957A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f_EUTRA_WaitAndIgnoreMeasurementReport</w:t>
            </w:r>
            <w:proofErr w:type="spellEnd"/>
            <w:r w:rsidRPr="00142B45">
              <w:rPr>
                <w:lang w:val="en-IN"/>
              </w:rPr>
              <w:t xml:space="preserve">(eutra_Cell1, v_TimerValue_8s, </w:t>
            </w:r>
            <w:proofErr w:type="spellStart"/>
            <w:r w:rsidRPr="00142B45">
              <w:rPr>
                <w:lang w:val="en-IN"/>
              </w:rPr>
              <w:t>cr_MeasurementReport_CheckAny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3DD3DDB5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03ED4C4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4"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4193623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4E2B6A1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4 the steps specified in table 8.2.3.11.1.3.2-3 shall take place</w:t>
            </w:r>
          </w:p>
          <w:p w14:paraId="7292B2B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f_Check_EUTRA_HighFreq_PeriodicalMeasurmentReport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00DF5B6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13C1F2A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cr_MeasurementReport</w:t>
            </w:r>
            <w:proofErr w:type="spellEnd"/>
            <w:r w:rsidRPr="00142B45">
              <w:rPr>
                <w:lang w:val="en-IN"/>
              </w:rPr>
              <w:t xml:space="preserve">(1, ?, ?, </w:t>
            </w:r>
            <w:r w:rsidRPr="00142B45">
              <w:rPr>
                <w:highlight w:val="yellow"/>
                <w:lang w:val="en-IN"/>
              </w:rPr>
              <w:t xml:space="preserve">cr_MeasResultNeighCells_measResultListNR_1Entry(v_NR_PhysChId_Cell3, ?, </w:t>
            </w:r>
            <w:proofErr w:type="spellStart"/>
            <w:r w:rsidRPr="00142B45">
              <w:rPr>
                <w:highlight w:val="yellow"/>
                <w:lang w:val="en-IN"/>
              </w:rPr>
              <w:t>omit,omit,omit</w:t>
            </w:r>
            <w:proofErr w:type="spellEnd"/>
            <w:r w:rsidRPr="00142B45">
              <w:rPr>
                <w:highlight w:val="yellow"/>
                <w:lang w:val="en-IN"/>
              </w:rPr>
              <w:t>,?)),</w:t>
            </w:r>
          </w:p>
          <w:p w14:paraId="1286DD0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5AD9BA75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6DD2EE1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 xml:space="preserve"> := activate(a_EUTRA_AddDefault_PeriodicalMeasurmentReport(eutra_Cell1, </w:t>
            </w:r>
            <w:proofErr w:type="spellStart"/>
            <w:r w:rsidRPr="00142B45">
              <w:rPr>
                <w:lang w:val="en-IN"/>
              </w:rPr>
              <w:t>cr_MeasurementReport_CheckAny</w:t>
            </w:r>
            <w:proofErr w:type="spellEnd"/>
            <w:r w:rsidRPr="00142B45">
              <w:rPr>
                <w:lang w:val="en-IN"/>
              </w:rPr>
              <w:t>));</w:t>
            </w:r>
          </w:p>
          <w:p w14:paraId="5004A067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5C8A642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5-6"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4431637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change fr1-Gap</w:t>
            </w:r>
          </w:p>
          <w:p w14:paraId="35C0CB2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//and receives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  <w:r w:rsidRPr="00142B45">
              <w:rPr>
                <w:lang w:val="en-IN"/>
              </w:rPr>
              <w:t xml:space="preserve"> message to confirm the change of fr1-Gap</w:t>
            </w:r>
          </w:p>
          <w:p w14:paraId="403D8C1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1434967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407E197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cs_MeasConfig_Gap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40A3E53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                                                                                                                    omit,</w:t>
            </w:r>
          </w:p>
          <w:p w14:paraId="6A9C3F0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072B9CA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2F26999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76DE787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4FC1365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424D924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34F160E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2B1F066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6044CB9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4A4378E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omit,</w:t>
            </w:r>
          </w:p>
          <w:p w14:paraId="1983463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true,</w:t>
            </w:r>
          </w:p>
          <w:p w14:paraId="5C285F5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    true)));</w:t>
            </w:r>
          </w:p>
          <w:p w14:paraId="13DED73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66F3127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7"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1617ABD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for 30 s to ensure that the UE performs a periodical inter frequency reporting.</w:t>
            </w:r>
          </w:p>
          <w:p w14:paraId="2527CCF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In parallel to events described in step 7 the steps specified in table 8.2.3.11.1.3.2-3 shall take place</w:t>
            </w:r>
          </w:p>
          <w:p w14:paraId="02EFF21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f_Check_EUTRA_HighFreq_PeriodicalMeasurmentReport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4A27DAB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v_TimerValue_30s,</w:t>
            </w:r>
          </w:p>
          <w:p w14:paraId="75FF51D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cr_MeasurementReport</w:t>
            </w:r>
            <w:proofErr w:type="spellEnd"/>
            <w:r w:rsidRPr="00142B45">
              <w:rPr>
                <w:lang w:val="en-IN"/>
              </w:rPr>
              <w:t xml:space="preserve">(1, ?, ?, </w:t>
            </w:r>
            <w:r w:rsidRPr="00142B45">
              <w:rPr>
                <w:highlight w:val="yellow"/>
                <w:lang w:val="en-IN"/>
              </w:rPr>
              <w:t xml:space="preserve">cr_MeasResultNeighCells_measResultListNR_1Entry(v_NR_PhysChId_Cell3, ?, </w:t>
            </w:r>
            <w:proofErr w:type="spellStart"/>
            <w:r w:rsidRPr="00142B45">
              <w:rPr>
                <w:highlight w:val="yellow"/>
                <w:lang w:val="en-IN"/>
              </w:rPr>
              <w:t>omit,omit,omit</w:t>
            </w:r>
            <w:proofErr w:type="spellEnd"/>
            <w:r w:rsidRPr="00142B45">
              <w:rPr>
                <w:highlight w:val="yellow"/>
                <w:lang w:val="en-IN"/>
              </w:rPr>
              <w:t>,?))</w:t>
            </w:r>
            <w:r w:rsidRPr="00142B45">
              <w:rPr>
                <w:lang w:val="en-IN"/>
              </w:rPr>
              <w:t>,</w:t>
            </w:r>
          </w:p>
          <w:p w14:paraId="5EF3730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1.024);</w:t>
            </w:r>
          </w:p>
          <w:p w14:paraId="3C90D026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1A8E1E4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 xml:space="preserve"> := activate(a_EUTRA_AddDefault_PeriodicalMeasurmentReport(eutra_Cell1, </w:t>
            </w:r>
            <w:proofErr w:type="spellStart"/>
            <w:r w:rsidRPr="00142B45">
              <w:rPr>
                <w:lang w:val="en-IN"/>
              </w:rPr>
              <w:t>cr_MeasurementReport_CheckAny</w:t>
            </w:r>
            <w:proofErr w:type="spellEnd"/>
            <w:r w:rsidRPr="00142B45">
              <w:rPr>
                <w:lang w:val="en-IN"/>
              </w:rPr>
              <w:t>));</w:t>
            </w:r>
          </w:p>
          <w:p w14:paraId="592BF616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068C8C9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k=1 to 11 (increment=1)</w:t>
            </w:r>
          </w:p>
          <w:p w14:paraId="58FAA4E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 xml:space="preserve"> :=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2295B552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cs_MeasConfig_Gap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6459DE7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6B910C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4C5013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4CDCA1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5CFC0E2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5E276BC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                                                                                                      omit,</w:t>
            </w:r>
          </w:p>
          <w:p w14:paraId="295F7F2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4F9EA3C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3FF1A7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3CA6E7A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A12A44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6834F5C2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52C4F5A2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69101FB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    </w:t>
            </w:r>
          </w:p>
          <w:p w14:paraId="2A9E985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5-7"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2146ECB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5 to 7 shall be repeated for k=2 to 11 (increment=1)</w:t>
            </w:r>
          </w:p>
          <w:p w14:paraId="38F306C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1;</w:t>
            </w:r>
          </w:p>
          <w:p w14:paraId="5E58279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while 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&lt; 11)</w:t>
            </w:r>
          </w:p>
          <w:p w14:paraId="76F4564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{</w:t>
            </w:r>
          </w:p>
          <w:p w14:paraId="169F9E8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!= 1)</w:t>
            </w:r>
          </w:p>
          <w:p w14:paraId="0491000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49B9D5D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</w:t>
            </w:r>
            <w:r w:rsidRPr="00142B45">
              <w:rPr>
                <w:highlight w:val="yellow"/>
                <w:lang w:val="en-IN"/>
              </w:rPr>
              <w:t>v_SupportedGaps_step5to7</w:t>
            </w:r>
            <w:r w:rsidRPr="00142B45">
              <w:rPr>
                <w:lang w:val="en-IN"/>
              </w:rPr>
              <w:t xml:space="preserve"> and4b </w:t>
            </w:r>
            <w:proofErr w:type="spellStart"/>
            <w:r w:rsidRPr="00142B45">
              <w:rPr>
                <w:lang w:val="en-IN"/>
              </w:rPr>
              <w:t>v_GapMask</w:t>
            </w:r>
            <w:proofErr w:type="spellEnd"/>
            <w:r w:rsidRPr="00142B45">
              <w:rPr>
                <w:lang w:val="en-IN"/>
              </w:rPr>
              <w:t>) == 1)</w:t>
            </w:r>
          </w:p>
          <w:p w14:paraId="794E85A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5469657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fl_ReconfigFr1GapAndGetMeasResults(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, v_NR_PhysChId_Cell3,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6A66DA0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06C811A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</w:t>
            </w:r>
            <w:r w:rsidRPr="00142B45">
              <w:rPr>
                <w:highlight w:val="yellow"/>
                <w:lang w:val="en-IN"/>
              </w:rPr>
              <w:t>v_SupportedGaps_step5to7</w:t>
            </w:r>
            <w:r w:rsidRPr="00142B45">
              <w:rPr>
                <w:lang w:val="en-IN"/>
              </w:rPr>
              <w:t xml:space="preserve"> := v_SupportedGaps_step5to7  @&gt; 1;</w:t>
            </w:r>
          </w:p>
          <w:p w14:paraId="445AAB02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655F360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10A9981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+ 1;</w:t>
            </w:r>
          </w:p>
          <w:p w14:paraId="553D995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3731057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6EAB4BB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8-9"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3C83BE9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release fr1-Gap</w:t>
            </w:r>
          </w:p>
          <w:p w14:paraId="2534438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//and </w:t>
            </w:r>
            <w:proofErr w:type="spellStart"/>
            <w:r w:rsidRPr="00142B45">
              <w:rPr>
                <w:lang w:val="en-IN"/>
              </w:rPr>
              <w:t>measid</w:t>
            </w:r>
            <w:proofErr w:type="spellEnd"/>
            <w:r w:rsidRPr="00142B45">
              <w:rPr>
                <w:lang w:val="en-IN"/>
              </w:rPr>
              <w:t xml:space="preserve"> of periodical measurements and receives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  <w:r w:rsidRPr="00142B45">
              <w:rPr>
                <w:lang w:val="en-IN"/>
              </w:rPr>
              <w:t xml:space="preserve"> message</w:t>
            </w:r>
          </w:p>
          <w:p w14:paraId="610EAE1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f_EUTRA_RRCConnectionReconfiguration_MeasConfig</w:t>
            </w:r>
            <w:proofErr w:type="spellEnd"/>
            <w:r w:rsidRPr="00142B45">
              <w:rPr>
                <w:lang w:val="en-IN"/>
              </w:rPr>
              <w:t>(eutra_Cell1,</w:t>
            </w:r>
          </w:p>
          <w:p w14:paraId="0B39765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367E5E4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28F3556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1A20568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                                                                                                                omit,</w:t>
            </w:r>
          </w:p>
          <w:p w14:paraId="65A4CB3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7E14EA1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cs_MeasIdToRemoveList_1Entry(1),</w:t>
            </w:r>
          </w:p>
          <w:p w14:paraId="0364C6B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C288FB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B1EE1A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cs_MeasGapConfig_release</w:t>
            </w:r>
            <w:proofErr w:type="spellEnd"/>
            <w:r w:rsidRPr="00142B45">
              <w:rPr>
                <w:lang w:val="en-IN"/>
              </w:rPr>
              <w:t>)));</w:t>
            </w:r>
          </w:p>
          <w:p w14:paraId="7AC4CDDD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6B1A889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10"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73F661D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//Wait 10s</w:t>
            </w:r>
          </w:p>
          <w:p w14:paraId="4E1376D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f_Delay</w:t>
            </w:r>
            <w:proofErr w:type="spellEnd"/>
            <w:r w:rsidRPr="00142B45">
              <w:rPr>
                <w:lang w:val="en-IN"/>
              </w:rPr>
              <w:t>(v_TimerValue_10s);</w:t>
            </w:r>
          </w:p>
          <w:p w14:paraId="5BC360A3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715F2614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11-12"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6A44B77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setup fr1-Gap and</w:t>
            </w:r>
          </w:p>
          <w:p w14:paraId="693E2C5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//nr-Config IE containing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report periodical measurements for NR serving Cell 1 and</w:t>
            </w:r>
          </w:p>
          <w:p w14:paraId="1138BC1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//NR </w:t>
            </w:r>
            <w:proofErr w:type="spellStart"/>
            <w:r w:rsidRPr="00142B45">
              <w:rPr>
                <w:lang w:val="en-IN"/>
              </w:rPr>
              <w:t>neighbor</w:t>
            </w:r>
            <w:proofErr w:type="spellEnd"/>
            <w:r w:rsidRPr="00142B45">
              <w:rPr>
                <w:lang w:val="en-IN"/>
              </w:rPr>
              <w:t xml:space="preserve"> cell 3 on FR1 frequency</w:t>
            </w:r>
          </w:p>
          <w:p w14:paraId="48954D3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UE transmits an </w:t>
            </w:r>
            <w:proofErr w:type="spellStart"/>
            <w:r w:rsidRPr="00142B45">
              <w:rPr>
                <w:lang w:val="en-IN"/>
              </w:rPr>
              <w:t>RRCConnectionReconfigurationComplete</w:t>
            </w:r>
            <w:proofErr w:type="spellEnd"/>
            <w:r w:rsidRPr="00142B45">
              <w:rPr>
                <w:lang w:val="en-IN"/>
              </w:rPr>
              <w:t xml:space="preserve"> message to confirm the setup of fr1-Gap</w:t>
            </w:r>
          </w:p>
          <w:p w14:paraId="22C04F6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//and report periodical measurements for NR serving Cell 1 and NR </w:t>
            </w:r>
            <w:proofErr w:type="spellStart"/>
            <w:r w:rsidRPr="00142B45">
              <w:rPr>
                <w:lang w:val="en-IN"/>
              </w:rPr>
              <w:t>neighbor</w:t>
            </w:r>
            <w:proofErr w:type="spellEnd"/>
            <w:r w:rsidRPr="00142B45">
              <w:rPr>
                <w:lang w:val="en-IN"/>
              </w:rPr>
              <w:t xml:space="preserve"> cell 3 on FR1 frequency</w:t>
            </w:r>
          </w:p>
          <w:p w14:paraId="46B24DF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</w:t>
            </w:r>
            <w:proofErr w:type="spellStart"/>
            <w:r w:rsidRPr="00142B45">
              <w:rPr>
                <w:lang w:val="en-IN"/>
              </w:rPr>
              <w:t>v_Security_Params</w:t>
            </w:r>
            <w:proofErr w:type="spellEnd"/>
            <w:r w:rsidRPr="00142B45">
              <w:rPr>
                <w:lang w:val="en-IN"/>
              </w:rPr>
              <w:t xml:space="preserve"> := f_EUTRA38_ENDC_InitiateAndSendS_gNBKeys(NR);</w:t>
            </w:r>
          </w:p>
          <w:p w14:paraId="41662E7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//f_EUTRA38_508_ENDC_Reconfiguration (eutra_Cell1, </w:t>
            </w:r>
            <w:proofErr w:type="spellStart"/>
            <w:r w:rsidRPr="00142B45">
              <w:rPr>
                <w:lang w:val="en-IN"/>
              </w:rPr>
              <w:t>Meas_SCGOnly</w:t>
            </w:r>
            <w:proofErr w:type="spellEnd"/>
            <w:r w:rsidRPr="00142B45">
              <w:rPr>
                <w:lang w:val="en-IN"/>
              </w:rPr>
              <w:t xml:space="preserve">, </w:t>
            </w:r>
            <w:proofErr w:type="spellStart"/>
            <w:r w:rsidRPr="00142B45">
              <w:rPr>
                <w:lang w:val="en-IN"/>
              </w:rPr>
              <w:t>v_Security_Params.SK_Counter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08113904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f_EUTRA38_508_ENDC_Reconfiguration_MeasGap1(eutra_Cell1);</w:t>
            </w:r>
          </w:p>
          <w:p w14:paraId="17C50142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7BCDFA4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13"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28080DBA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//Wait and ignore </w:t>
            </w:r>
            <w:proofErr w:type="spellStart"/>
            <w:r w:rsidRPr="00142B45">
              <w:rPr>
                <w:lang w:val="en-IN"/>
              </w:rPr>
              <w:t>MeasurementReport</w:t>
            </w:r>
            <w:proofErr w:type="spellEnd"/>
            <w:r w:rsidRPr="00142B45">
              <w:rPr>
                <w:lang w:val="en-IN"/>
              </w:rPr>
              <w:t xml:space="preserve"> messages for 8 s to allow for UE to measure the neighbouring cells.</w:t>
            </w:r>
          </w:p>
          <w:p w14:paraId="5803636C" w14:textId="77777777" w:rsidR="00570AFA" w:rsidRPr="00A9767A" w:rsidRDefault="00570AFA" w:rsidP="00115925">
            <w:pPr>
              <w:rPr>
                <w:lang w:val="it-IT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v_DefaultRef</w:t>
            </w:r>
            <w:proofErr w:type="spellEnd"/>
            <w:r w:rsidRPr="00A9767A">
              <w:rPr>
                <w:lang w:val="it-IT"/>
              </w:rPr>
              <w:t xml:space="preserve"> := activate(a_EUTRA_AddDefault_PeriodicalMeasurmentReport(eutra_Cell1,</w:t>
            </w:r>
          </w:p>
          <w:p w14:paraId="150A11AF" w14:textId="77777777" w:rsidR="00570AFA" w:rsidRPr="00142B45" w:rsidRDefault="00570AFA" w:rsidP="00115925">
            <w:pPr>
              <w:rPr>
                <w:lang w:val="en-IN"/>
              </w:rPr>
            </w:pPr>
            <w:r w:rsidRPr="00A9767A">
              <w:rPr>
                <w:lang w:val="it-IT"/>
              </w:rPr>
              <w:t>                                                                           </w:t>
            </w:r>
            <w:proofErr w:type="spellStart"/>
            <w:r w:rsidRPr="00142B45">
              <w:rPr>
                <w:lang w:val="en-IN"/>
              </w:rPr>
              <w:t>cr_ULInformationTransferMRDC</w:t>
            </w:r>
            <w:proofErr w:type="spellEnd"/>
            <w:r w:rsidRPr="00142B45">
              <w:rPr>
                <w:lang w:val="en-IN"/>
              </w:rPr>
              <w:t>));</w:t>
            </w:r>
          </w:p>
          <w:p w14:paraId="3E552C2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f_Delay</w:t>
            </w:r>
            <w:proofErr w:type="spellEnd"/>
            <w:r w:rsidRPr="00142B45">
              <w:rPr>
                <w:lang w:val="en-IN"/>
              </w:rPr>
              <w:t>(v_TimerValue_8s);</w:t>
            </w:r>
          </w:p>
          <w:p w14:paraId="648CD71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//Deactivate the default to stop receiving periodical Measurement Report</w:t>
            </w:r>
          </w:p>
          <w:p w14:paraId="0A24B3A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deactivate(</w:t>
            </w:r>
            <w:proofErr w:type="spellStart"/>
            <w:r w:rsidRPr="00142B45">
              <w:rPr>
                <w:lang w:val="en-IN"/>
              </w:rPr>
              <w:t>v_DefaultRef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3D0BB6ED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142B45">
              <w:rPr>
                <w:highlight w:val="yellow"/>
                <w:lang w:val="en-IN"/>
              </w:rPr>
              <w:t xml:space="preserve">v_TimerValue_480ms := </w:t>
            </w:r>
            <w:proofErr w:type="spellStart"/>
            <w:r w:rsidRPr="00142B45">
              <w:rPr>
                <w:highlight w:val="yellow"/>
                <w:lang w:val="en-IN"/>
              </w:rPr>
              <w:t>f_EUTRA_SetTimerToleranceMax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(eutra_Cell1, </w:t>
            </w:r>
            <w:proofErr w:type="spellStart"/>
            <w:r w:rsidRPr="00142B45">
              <w:rPr>
                <w:highlight w:val="yellow"/>
                <w:lang w:val="en-IN"/>
              </w:rPr>
              <w:t>rrcTimer</w:t>
            </w:r>
            <w:proofErr w:type="spellEnd"/>
            <w:r w:rsidRPr="00142B45">
              <w:rPr>
                <w:highlight w:val="yellow"/>
                <w:lang w:val="en-IN"/>
              </w:rPr>
              <w:t>, 0.480);</w:t>
            </w:r>
          </w:p>
          <w:p w14:paraId="0575659D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</w:t>
            </w:r>
            <w:proofErr w:type="spellStart"/>
            <w:r w:rsidRPr="00142B45">
              <w:rPr>
                <w:highlight w:val="yellow"/>
                <w:lang w:val="en-IN"/>
              </w:rPr>
              <w:t>f_EUTRA_NR_SendCoOrd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(NR, </w:t>
            </w:r>
            <w:proofErr w:type="spellStart"/>
            <w:r w:rsidRPr="00142B45">
              <w:rPr>
                <w:highlight w:val="yellow"/>
                <w:lang w:val="en-IN"/>
              </w:rPr>
              <w:t>cms_EUTRA_NR_Trigger</w:t>
            </w:r>
            <w:proofErr w:type="spellEnd"/>
            <w:r w:rsidRPr="00142B45">
              <w:rPr>
                <w:highlight w:val="yellow"/>
                <w:lang w:val="en-IN"/>
              </w:rPr>
              <w:t>("</w:t>
            </w:r>
            <w:proofErr w:type="spellStart"/>
            <w:r w:rsidRPr="00142B45">
              <w:rPr>
                <w:highlight w:val="yellow"/>
                <w:lang w:val="en-IN"/>
              </w:rPr>
              <w:t>StartTimer</w:t>
            </w:r>
            <w:proofErr w:type="spellEnd"/>
            <w:r w:rsidRPr="00142B45">
              <w:rPr>
                <w:highlight w:val="yellow"/>
                <w:lang w:val="en-IN"/>
              </w:rPr>
              <w:t>"));</w:t>
            </w:r>
          </w:p>
          <w:p w14:paraId="03C7DE67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</w:t>
            </w:r>
            <w:proofErr w:type="spellStart"/>
            <w:r w:rsidRPr="00142B45">
              <w:rPr>
                <w:highlight w:val="yellow"/>
                <w:lang w:val="en-IN"/>
              </w:rPr>
              <w:t>t_Watchdog.start</w:t>
            </w:r>
            <w:proofErr w:type="spellEnd"/>
            <w:r w:rsidRPr="00142B45">
              <w:rPr>
                <w:highlight w:val="yellow"/>
                <w:lang w:val="en-IN"/>
              </w:rPr>
              <w:t>;</w:t>
            </w:r>
          </w:p>
          <w:p w14:paraId="25ABC8E5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alt</w:t>
            </w:r>
          </w:p>
          <w:p w14:paraId="4A46CADD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{</w:t>
            </w:r>
          </w:p>
          <w:p w14:paraId="18E159AD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[not(</w:t>
            </w:r>
            <w:proofErr w:type="spellStart"/>
            <w:r w:rsidRPr="00142B45">
              <w:rPr>
                <w:highlight w:val="yellow"/>
                <w:lang w:val="en-IN"/>
              </w:rPr>
              <w:t>v_FirstReportReceived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)] </w:t>
            </w:r>
            <w:proofErr w:type="spellStart"/>
            <w:r w:rsidRPr="00142B45">
              <w:rPr>
                <w:highlight w:val="yellow"/>
                <w:lang w:val="en-IN"/>
              </w:rPr>
              <w:t>a_EUTRA_ReceiveULInformationTransferMRDC</w:t>
            </w:r>
            <w:proofErr w:type="spellEnd"/>
            <w:r w:rsidRPr="00142B45">
              <w:rPr>
                <w:highlight w:val="yellow"/>
                <w:lang w:val="en-IN"/>
              </w:rPr>
              <w:t>(eutra_Cell1)</w:t>
            </w:r>
          </w:p>
          <w:p w14:paraId="183A101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lastRenderedPageBreak/>
              <w:t>        {</w:t>
            </w:r>
          </w:p>
          <w:p w14:paraId="068774A9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v_FirstReportReceived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true;</w:t>
            </w:r>
          </w:p>
          <w:p w14:paraId="15931D0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t_TransmissionInterval.start</w:t>
            </w:r>
            <w:proofErr w:type="spellEnd"/>
            <w:r w:rsidRPr="00142B45">
              <w:rPr>
                <w:highlight w:val="yellow"/>
                <w:lang w:val="en-IN"/>
              </w:rPr>
              <w:t>(v_TimerValue_480ms);</w:t>
            </w:r>
          </w:p>
          <w:p w14:paraId="47CCB69C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repeat;</w:t>
            </w:r>
          </w:p>
          <w:p w14:paraId="13865332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}</w:t>
            </w:r>
          </w:p>
          <w:p w14:paraId="23325472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[v_FirstReportReceived]a_EUTRA_ReceiveULInformationTransferMRDC(eutra_Cell1)</w:t>
            </w:r>
          </w:p>
          <w:p w14:paraId="5CDE647E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{</w:t>
            </w:r>
          </w:p>
          <w:p w14:paraId="5AC20FC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if(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t_TransmissionInterval.running</w:t>
            </w:r>
            <w:proofErr w:type="spellEnd"/>
            <w:r w:rsidRPr="00142B45">
              <w:rPr>
                <w:highlight w:val="yellow"/>
                <w:lang w:val="en-IN"/>
              </w:rPr>
              <w:t>)</w:t>
            </w:r>
          </w:p>
          <w:p w14:paraId="61E38B72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{</w:t>
            </w:r>
          </w:p>
          <w:p w14:paraId="71698BEC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142B45">
              <w:rPr>
                <w:highlight w:val="yellow"/>
                <w:lang w:val="en-IN"/>
              </w:rPr>
              <w:t>f_EUTRA_SetVerdictFailOrInconc</w:t>
            </w:r>
            <w:proofErr w:type="spellEnd"/>
            <w:r w:rsidRPr="00142B45">
              <w:rPr>
                <w:highlight w:val="yellow"/>
                <w:lang w:val="en-IN"/>
              </w:rPr>
              <w:t>(__FILE__, __LINE__, "Step 14. Measurement report is received while transmission interval has not expired");</w:t>
            </w:r>
          </w:p>
          <w:p w14:paraId="7929D212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t_TransmissionInterval.stop</w:t>
            </w:r>
            <w:proofErr w:type="spellEnd"/>
            <w:r w:rsidRPr="00142B45">
              <w:rPr>
                <w:highlight w:val="yellow"/>
                <w:lang w:val="en-IN"/>
              </w:rPr>
              <w:t>;</w:t>
            </w:r>
          </w:p>
          <w:p w14:paraId="546CE7C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</w:t>
            </w:r>
          </w:p>
          <w:p w14:paraId="7103FAFB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t_TransmissionInterval.start</w:t>
            </w:r>
            <w:proofErr w:type="spellEnd"/>
            <w:r w:rsidRPr="00142B45">
              <w:rPr>
                <w:highlight w:val="yellow"/>
                <w:lang w:val="en-IN"/>
              </w:rPr>
              <w:t>(v_TimerValue_480ms);</w:t>
            </w:r>
          </w:p>
          <w:p w14:paraId="40C0528A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repeat;</w:t>
            </w:r>
          </w:p>
          <w:p w14:paraId="2D2B4C94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}</w:t>
            </w:r>
          </w:p>
          <w:p w14:paraId="71259870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[] </w:t>
            </w:r>
            <w:proofErr w:type="spellStart"/>
            <w:r w:rsidRPr="00142B45">
              <w:rPr>
                <w:highlight w:val="yellow"/>
                <w:lang w:val="en-IN"/>
              </w:rPr>
              <w:t>t_Watchdog.timeout</w:t>
            </w:r>
            <w:proofErr w:type="spellEnd"/>
          </w:p>
          <w:p w14:paraId="4A55F640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</w:t>
            </w:r>
          </w:p>
          <w:p w14:paraId="5ED4CEF0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{</w:t>
            </w:r>
          </w:p>
          <w:p w14:paraId="2513B74A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</w:t>
            </w:r>
            <w:proofErr w:type="spellStart"/>
            <w:r w:rsidRPr="00142B45">
              <w:rPr>
                <w:highlight w:val="yellow"/>
                <w:lang w:val="en-IN"/>
              </w:rPr>
              <w:t>t_TransmissionInterval.stop</w:t>
            </w:r>
            <w:proofErr w:type="spellEnd"/>
            <w:r w:rsidRPr="00142B45">
              <w:rPr>
                <w:highlight w:val="yellow"/>
                <w:lang w:val="en-IN"/>
              </w:rPr>
              <w:t>;     //continue TC execution</w:t>
            </w:r>
          </w:p>
          <w:p w14:paraId="006B4D28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}</w:t>
            </w:r>
          </w:p>
          <w:p w14:paraId="2F7B9EA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}</w:t>
            </w:r>
          </w:p>
          <w:p w14:paraId="3481F2B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15-17"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784A16F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//EXCEPTION:    Steps 15 to 17 shall be repeated for k=1 to 11 (increment=1)</w:t>
            </w:r>
          </w:p>
          <w:p w14:paraId="4D60AD5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 xml:space="preserve"> := cs_508_RRCConnectionReconfiguration_ConditionMEAS(</w:t>
            </w:r>
            <w:proofErr w:type="spellStart"/>
            <w:r w:rsidRPr="00142B45">
              <w:rPr>
                <w:lang w:val="en-IN"/>
              </w:rPr>
              <w:t>v_RRC_TI</w:t>
            </w:r>
            <w:proofErr w:type="spellEnd"/>
            <w:r w:rsidRPr="00142B45">
              <w:rPr>
                <w:lang w:val="en-IN"/>
              </w:rPr>
              <w:t>,</w:t>
            </w:r>
          </w:p>
          <w:p w14:paraId="10E667C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                                                                        </w:t>
            </w:r>
            <w:proofErr w:type="spellStart"/>
            <w:r w:rsidRPr="00142B45">
              <w:rPr>
                <w:lang w:val="en-IN"/>
              </w:rPr>
              <w:t>cs_MeasConfig_Gap</w:t>
            </w:r>
            <w:proofErr w:type="spellEnd"/>
            <w:r w:rsidRPr="00142B45">
              <w:rPr>
                <w:lang w:val="en-IN"/>
              </w:rPr>
              <w:t>(omit,</w:t>
            </w:r>
          </w:p>
          <w:p w14:paraId="7228053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45D43F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903F4C7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7D23EA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57BB382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4466311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1F773CE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cs_MeasGapConfig_setup_gp1(9), //@sic R5-203403 sic@</w:t>
            </w:r>
          </w:p>
          <w:p w14:paraId="3C67CD5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753E877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lastRenderedPageBreak/>
              <w:t>                                                                                                          omit,</w:t>
            </w:r>
          </w:p>
          <w:p w14:paraId="7AE06EF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F0D1E1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omit,</w:t>
            </w:r>
          </w:p>
          <w:p w14:paraId="05485304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true,</w:t>
            </w:r>
          </w:p>
          <w:p w14:paraId="42A5813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                                                                                       true));</w:t>
            </w:r>
          </w:p>
          <w:p w14:paraId="625A0C3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33947F64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1;</w:t>
            </w:r>
          </w:p>
          <w:p w14:paraId="62E7E323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while 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&lt; 11)</w:t>
            </w:r>
          </w:p>
          <w:p w14:paraId="75019E5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{</w:t>
            </w:r>
          </w:p>
          <w:p w14:paraId="5A2352C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if(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!= 1)</w:t>
            </w:r>
          </w:p>
          <w:p w14:paraId="182B95E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{</w:t>
            </w:r>
          </w:p>
          <w:p w14:paraId="5B22913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if (bit2int(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and4b </w:t>
            </w:r>
            <w:proofErr w:type="spellStart"/>
            <w:r w:rsidRPr="00142B45">
              <w:rPr>
                <w:lang w:val="en-IN"/>
              </w:rPr>
              <w:t>v_GapMask</w:t>
            </w:r>
            <w:proofErr w:type="spellEnd"/>
            <w:r w:rsidRPr="00142B45">
              <w:rPr>
                <w:lang w:val="en-IN"/>
              </w:rPr>
              <w:t>) == 1)</w:t>
            </w:r>
          </w:p>
          <w:p w14:paraId="5828C936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{</w:t>
            </w:r>
          </w:p>
          <w:p w14:paraId="2FBBF03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</w:t>
            </w:r>
            <w:r w:rsidRPr="00142B45">
              <w:rPr>
                <w:highlight w:val="yellow"/>
                <w:lang w:val="en-IN"/>
              </w:rPr>
              <w:t>fl_ReconfigFr1GapAndGetMeasResults_steps15_17</w:t>
            </w:r>
            <w:r w:rsidRPr="00142B45">
              <w:rPr>
                <w:lang w:val="en-IN"/>
              </w:rPr>
              <w:t>(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, </w:t>
            </w:r>
            <w:r w:rsidRPr="00EF08B9">
              <w:rPr>
                <w:strike/>
                <w:lang w:val="en-IN"/>
              </w:rPr>
              <w:t>v_NR_PhysChId_Cell3,</w:t>
            </w:r>
            <w:r w:rsidRPr="00142B45">
              <w:rPr>
                <w:lang w:val="en-IN"/>
              </w:rPr>
              <w:t xml:space="preserve"> </w:t>
            </w:r>
            <w:proofErr w:type="spellStart"/>
            <w:r w:rsidRPr="00142B45">
              <w:rPr>
                <w:lang w:val="en-IN"/>
              </w:rPr>
              <w:t>v_RRCConnectionReconfiguration</w:t>
            </w:r>
            <w:proofErr w:type="spellEnd"/>
            <w:r w:rsidRPr="00142B45">
              <w:rPr>
                <w:lang w:val="en-IN"/>
              </w:rPr>
              <w:t>);</w:t>
            </w:r>
          </w:p>
          <w:p w14:paraId="57FC22E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}</w:t>
            </w:r>
          </w:p>
          <w:p w14:paraId="7ED41AC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v_SupportedGaps</w:t>
            </w:r>
            <w:proofErr w:type="spellEnd"/>
            <w:r w:rsidRPr="00142B45">
              <w:rPr>
                <w:lang w:val="en-IN"/>
              </w:rPr>
              <w:t xml:space="preserve">  @&gt; 1;</w:t>
            </w:r>
          </w:p>
          <w:p w14:paraId="2A15730F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}</w:t>
            </w:r>
          </w:p>
          <w:p w14:paraId="13EBC3A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</w:p>
          <w:p w14:paraId="56BE39F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:= </w:t>
            </w:r>
            <w:proofErr w:type="spellStart"/>
            <w:r w:rsidRPr="00142B45">
              <w:rPr>
                <w:lang w:val="en-IN"/>
              </w:rPr>
              <w:t>v_Counter</w:t>
            </w:r>
            <w:proofErr w:type="spellEnd"/>
            <w:r w:rsidRPr="00142B45">
              <w:rPr>
                <w:lang w:val="en-IN"/>
              </w:rPr>
              <w:t xml:space="preserve"> + 1;</w:t>
            </w:r>
          </w:p>
          <w:p w14:paraId="5AC246BE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}</w:t>
            </w:r>
          </w:p>
          <w:p w14:paraId="6A20BF96" w14:textId="77777777" w:rsidR="00570AFA" w:rsidRPr="00142B45" w:rsidRDefault="00570AFA" w:rsidP="00115925">
            <w:pPr>
              <w:rPr>
                <w:lang w:val="en-IN"/>
              </w:rPr>
            </w:pPr>
          </w:p>
          <w:p w14:paraId="0562D22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//@siclog "Step 18-19" </w:t>
            </w:r>
            <w:proofErr w:type="spellStart"/>
            <w:r w:rsidRPr="00142B45">
              <w:rPr>
                <w:lang w:val="en-IN"/>
              </w:rPr>
              <w:t>siclog</w:t>
            </w:r>
            <w:proofErr w:type="spellEnd"/>
            <w:r w:rsidRPr="00142B45">
              <w:rPr>
                <w:lang w:val="en-IN"/>
              </w:rPr>
              <w:t>@</w:t>
            </w:r>
          </w:p>
          <w:p w14:paraId="3B251B41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//SS transmits an </w:t>
            </w:r>
            <w:proofErr w:type="spellStart"/>
            <w:r w:rsidRPr="00142B45">
              <w:rPr>
                <w:lang w:val="en-IN"/>
              </w:rPr>
              <w:t>RRCConnectionReconfiguration</w:t>
            </w:r>
            <w:proofErr w:type="spellEnd"/>
            <w:r w:rsidRPr="00142B45">
              <w:rPr>
                <w:lang w:val="en-IN"/>
              </w:rPr>
              <w:t xml:space="preserve"> message including </w:t>
            </w:r>
            <w:proofErr w:type="spellStart"/>
            <w:r w:rsidRPr="00142B45">
              <w:rPr>
                <w:lang w:val="en-IN"/>
              </w:rPr>
              <w:t>measConfig</w:t>
            </w:r>
            <w:proofErr w:type="spellEnd"/>
            <w:r w:rsidRPr="00142B45">
              <w:rPr>
                <w:lang w:val="en-IN"/>
              </w:rPr>
              <w:t xml:space="preserve"> to release fr1-Gap and </w:t>
            </w:r>
            <w:proofErr w:type="spellStart"/>
            <w:r w:rsidRPr="00142B45">
              <w:rPr>
                <w:lang w:val="en-IN"/>
              </w:rPr>
              <w:t>measid</w:t>
            </w:r>
            <w:proofErr w:type="spellEnd"/>
            <w:r w:rsidRPr="00142B45">
              <w:rPr>
                <w:lang w:val="en-IN"/>
              </w:rPr>
              <w:t xml:space="preserve"> of periodical measurements.</w:t>
            </w:r>
          </w:p>
          <w:p w14:paraId="1993547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//The UE transmits an </w:t>
            </w:r>
            <w:proofErr w:type="spellStart"/>
            <w:r w:rsidRPr="00142B45">
              <w:rPr>
                <w:lang w:val="en-IN"/>
              </w:rPr>
              <w:t>RCConnectionReconfigrationComplete</w:t>
            </w:r>
            <w:proofErr w:type="spellEnd"/>
            <w:r w:rsidRPr="00142B45">
              <w:rPr>
                <w:lang w:val="en-IN"/>
              </w:rPr>
              <w:t xml:space="preserve"> message</w:t>
            </w:r>
          </w:p>
          <w:p w14:paraId="441C60DA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142B45">
              <w:rPr>
                <w:highlight w:val="yellow"/>
                <w:lang w:val="en-IN"/>
              </w:rPr>
              <w:t xml:space="preserve">v_NR_SCGConfig1 := </w:t>
            </w:r>
            <w:proofErr w:type="spellStart"/>
            <w:r w:rsidRPr="00142B45">
              <w:rPr>
                <w:highlight w:val="yellow"/>
                <w:lang w:val="en-IN"/>
              </w:rPr>
              <w:t>f_EUTRA_NR_WaitForCoOrd_Data</w:t>
            </w:r>
            <w:proofErr w:type="spellEnd"/>
            <w:r w:rsidRPr="00142B45">
              <w:rPr>
                <w:highlight w:val="yellow"/>
                <w:lang w:val="en-IN"/>
              </w:rPr>
              <w:t>(NR,"</w:t>
            </w:r>
            <w:proofErr w:type="spellStart"/>
            <w:r w:rsidRPr="00142B45">
              <w:rPr>
                <w:highlight w:val="yellow"/>
                <w:lang w:val="en-IN"/>
              </w:rPr>
              <w:t>Reconfig</w:t>
            </w:r>
            <w:proofErr w:type="spellEnd"/>
            <w:r w:rsidRPr="00142B45">
              <w:rPr>
                <w:highlight w:val="yellow"/>
                <w:lang w:val="en-IN"/>
              </w:rPr>
              <w:t>");</w:t>
            </w:r>
          </w:p>
          <w:p w14:paraId="0FBC5C32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v_RRCConnectionReconfiguration_v890_IEs := f_EUTRA38_508_BuildRRCConnReconfig_NR_Config_Setup (v_NR_SCGConfig1,omit,p_SK_Counter,p_MaxEUTRA,omit,p_ENDC_ReleaseAndAdd_r15);</w:t>
            </w:r>
          </w:p>
          <w:p w14:paraId="4829AB34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</w:t>
            </w:r>
            <w:proofErr w:type="spellStart"/>
            <w:r w:rsidRPr="00142B45">
              <w:rPr>
                <w:highlight w:val="yellow"/>
                <w:lang w:val="en-IN"/>
              </w:rPr>
              <w:t>SRB.send</w:t>
            </w:r>
            <w:proofErr w:type="spellEnd"/>
            <w:r w:rsidRPr="00142B45">
              <w:rPr>
                <w:highlight w:val="yellow"/>
                <w:lang w:val="en-IN"/>
              </w:rPr>
              <w:t>(cas_SRB1_RrcNasPduList_REQ(eutra_Cell1,</w:t>
            </w:r>
          </w:p>
          <w:p w14:paraId="0199B6D9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                          </w:t>
            </w:r>
            <w:proofErr w:type="spellStart"/>
            <w:r w:rsidRPr="00142B45">
              <w:rPr>
                <w:highlight w:val="yellow"/>
                <w:lang w:val="en-IN"/>
              </w:rPr>
              <w:t>cs_TimingInfo_Now</w:t>
            </w:r>
            <w:proofErr w:type="spellEnd"/>
            <w:r w:rsidRPr="00142B45">
              <w:rPr>
                <w:highlight w:val="yellow"/>
                <w:lang w:val="en-IN"/>
              </w:rPr>
              <w:t>,</w:t>
            </w:r>
          </w:p>
          <w:p w14:paraId="010844DB" w14:textId="53195909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                            </w:t>
            </w:r>
            <w:proofErr w:type="spellStart"/>
            <w:r w:rsidRPr="00142B45">
              <w:rPr>
                <w:highlight w:val="yellow"/>
                <w:lang w:val="en-IN"/>
              </w:rPr>
              <w:t>cs_RRCConnectionReconfiguration_Common</w:t>
            </w:r>
            <w:proofErr w:type="spellEnd"/>
            <w:r w:rsidRPr="00142B45">
              <w:rPr>
                <w:highlight w:val="yellow"/>
                <w:lang w:val="en-IN"/>
              </w:rPr>
              <w:t>(</w:t>
            </w:r>
            <w:proofErr w:type="spellStart"/>
            <w:r w:rsidR="00477BE8">
              <w:rPr>
                <w:color w:val="FF0000"/>
                <w:highlight w:val="yellow"/>
                <w:lang w:val="en-IN"/>
              </w:rPr>
              <w:t>v</w:t>
            </w:r>
            <w:r w:rsidRPr="00142B45">
              <w:rPr>
                <w:highlight w:val="yellow"/>
                <w:lang w:val="en-IN"/>
              </w:rPr>
              <w:t>_RRC_TI</w:t>
            </w:r>
            <w:proofErr w:type="spellEnd"/>
            <w:r w:rsidRPr="00142B45">
              <w:rPr>
                <w:highlight w:val="yellow"/>
                <w:lang w:val="en-IN"/>
              </w:rPr>
              <w:t>,</w:t>
            </w:r>
          </w:p>
          <w:p w14:paraId="35462482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</w:t>
            </w:r>
            <w:proofErr w:type="spellStart"/>
            <w:r w:rsidRPr="00142B45">
              <w:rPr>
                <w:highlight w:val="yellow"/>
                <w:lang w:val="en-IN"/>
              </w:rPr>
              <w:t>cs_MeasConfig</w:t>
            </w:r>
            <w:proofErr w:type="spellEnd"/>
            <w:r w:rsidRPr="00142B45">
              <w:rPr>
                <w:highlight w:val="yellow"/>
                <w:lang w:val="en-IN"/>
              </w:rPr>
              <w:t>(</w:t>
            </w:r>
            <w:proofErr w:type="spellStart"/>
            <w:r w:rsidRPr="00142B45">
              <w:rPr>
                <w:highlight w:val="yellow"/>
                <w:lang w:val="en-IN"/>
              </w:rPr>
              <w:t>omit,omit,omit,omit</w:t>
            </w:r>
            <w:proofErr w:type="spellEnd"/>
            <w:r w:rsidRPr="00142B45">
              <w:rPr>
                <w:highlight w:val="yellow"/>
                <w:lang w:val="en-IN"/>
              </w:rPr>
              <w:t>,</w:t>
            </w:r>
            <w:r>
              <w:t xml:space="preserve"> </w:t>
            </w:r>
            <w:r w:rsidRPr="00D87191">
              <w:rPr>
                <w:highlight w:val="yellow"/>
                <w:lang w:val="en-IN"/>
              </w:rPr>
              <w:t>cs_MeasIdToRemoveList_1Entry(2),</w:t>
            </w:r>
            <w:r w:rsidRPr="00142B45">
              <w:rPr>
                <w:highlight w:val="yellow"/>
                <w:lang w:val="en-IN"/>
              </w:rPr>
              <w:t>omit,omit,cs_MeasGapConfig_release),</w:t>
            </w:r>
          </w:p>
          <w:p w14:paraId="5EF34EE0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3725C90B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omit,</w:t>
            </w:r>
          </w:p>
          <w:p w14:paraId="3F9E8F1A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lastRenderedPageBreak/>
              <w:t>                                                                               omit,</w:t>
            </w:r>
          </w:p>
          <w:p w14:paraId="40E4A5B2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v_RRCConnectionReconfiguration_v890_IEs),</w:t>
            </w:r>
          </w:p>
          <w:p w14:paraId="1EB581E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                                                                  omit));</w:t>
            </w:r>
          </w:p>
          <w:p w14:paraId="3445EF8F" w14:textId="77777777" w:rsidR="00570AFA" w:rsidRPr="00544C2F" w:rsidRDefault="00570AFA" w:rsidP="00115925">
            <w:pPr>
              <w:rPr>
                <w:highlight w:val="green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544C2F">
              <w:rPr>
                <w:highlight w:val="green"/>
                <w:lang w:val="en-IN"/>
              </w:rPr>
              <w:t>/*</w:t>
            </w:r>
            <w:proofErr w:type="spellStart"/>
            <w:r w:rsidRPr="00544C2F">
              <w:rPr>
                <w:highlight w:val="green"/>
                <w:lang w:val="en-IN"/>
              </w:rPr>
              <w:t>f_EUTRA_RRCConnectionReconfiguration_MeasConfig</w:t>
            </w:r>
            <w:proofErr w:type="spellEnd"/>
            <w:r w:rsidRPr="00544C2F">
              <w:rPr>
                <w:highlight w:val="green"/>
                <w:lang w:val="en-IN"/>
              </w:rPr>
              <w:t>(eutra_Cell1,</w:t>
            </w:r>
          </w:p>
          <w:p w14:paraId="7A041CF5" w14:textId="77777777" w:rsidR="00570AFA" w:rsidRPr="00544C2F" w:rsidRDefault="00570AFA" w:rsidP="0011592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cs_508_RRCConnectionReconfiguration_ConditionMEAS(</w:t>
            </w:r>
            <w:proofErr w:type="spellStart"/>
            <w:r w:rsidRPr="00544C2F">
              <w:rPr>
                <w:highlight w:val="green"/>
                <w:lang w:val="en-IN"/>
              </w:rPr>
              <w:t>v_RRC_TI</w:t>
            </w:r>
            <w:proofErr w:type="spellEnd"/>
            <w:r w:rsidRPr="00544C2F">
              <w:rPr>
                <w:highlight w:val="green"/>
                <w:lang w:val="en-IN"/>
              </w:rPr>
              <w:t>,</w:t>
            </w:r>
          </w:p>
          <w:p w14:paraId="0AD7E54F" w14:textId="77777777" w:rsidR="00570AFA" w:rsidRPr="00544C2F" w:rsidRDefault="00570AFA" w:rsidP="0011592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 xml:space="preserve">                                                                                                      </w:t>
            </w:r>
            <w:proofErr w:type="spellStart"/>
            <w:r w:rsidRPr="00544C2F">
              <w:rPr>
                <w:highlight w:val="green"/>
                <w:lang w:val="en-IN"/>
              </w:rPr>
              <w:t>cs_MeasConfig</w:t>
            </w:r>
            <w:proofErr w:type="spellEnd"/>
            <w:r w:rsidRPr="00544C2F">
              <w:rPr>
                <w:highlight w:val="green"/>
                <w:lang w:val="en-IN"/>
              </w:rPr>
              <w:t>(omit,</w:t>
            </w:r>
          </w:p>
          <w:p w14:paraId="1784B662" w14:textId="77777777" w:rsidR="00570AFA" w:rsidRPr="00544C2F" w:rsidRDefault="00570AFA" w:rsidP="0011592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5955874C" w14:textId="77777777" w:rsidR="00570AFA" w:rsidRPr="00544C2F" w:rsidRDefault="00570AFA" w:rsidP="0011592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41344334" w14:textId="77777777" w:rsidR="00570AFA" w:rsidRPr="00544C2F" w:rsidRDefault="00570AFA" w:rsidP="0011592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0D02FE81" w14:textId="77777777" w:rsidR="00570AFA" w:rsidRPr="00544C2F" w:rsidRDefault="00570AFA" w:rsidP="0011592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cs_MeasIdToRemoveList_1Entry(2),</w:t>
            </w:r>
          </w:p>
          <w:p w14:paraId="46EA61D2" w14:textId="77777777" w:rsidR="00570AFA" w:rsidRPr="00544C2F" w:rsidRDefault="00570AFA" w:rsidP="0011592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8B78FA8" w14:textId="77777777" w:rsidR="00570AFA" w:rsidRPr="00544C2F" w:rsidRDefault="00570AFA" w:rsidP="00115925">
            <w:pPr>
              <w:rPr>
                <w:highlight w:val="green"/>
                <w:lang w:val="en-IN"/>
              </w:rPr>
            </w:pPr>
            <w:r w:rsidRPr="00544C2F">
              <w:rPr>
                <w:highlight w:val="green"/>
                <w:lang w:val="en-IN"/>
              </w:rPr>
              <w:t>                                                                                                                    omit,</w:t>
            </w:r>
          </w:p>
          <w:p w14:paraId="250ED5C2" w14:textId="77777777" w:rsidR="00570AFA" w:rsidRPr="00142B45" w:rsidRDefault="00570AFA" w:rsidP="00115925">
            <w:pPr>
              <w:rPr>
                <w:lang w:val="en-IN"/>
              </w:rPr>
            </w:pPr>
            <w:r w:rsidRPr="00544C2F">
              <w:rPr>
                <w:highlight w:val="green"/>
                <w:lang w:val="en-IN"/>
              </w:rPr>
              <w:t xml:space="preserve">                                                                                                                    </w:t>
            </w:r>
            <w:proofErr w:type="spellStart"/>
            <w:r w:rsidRPr="00544C2F">
              <w:rPr>
                <w:highlight w:val="green"/>
                <w:lang w:val="en-IN"/>
              </w:rPr>
              <w:t>cs_MeasGapConfig_release</w:t>
            </w:r>
            <w:proofErr w:type="spellEnd"/>
            <w:r w:rsidRPr="00544C2F">
              <w:rPr>
                <w:highlight w:val="green"/>
                <w:lang w:val="en-IN"/>
              </w:rPr>
              <w:t>)));*/</w:t>
            </w:r>
          </w:p>
          <w:p w14:paraId="452B3005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</w:t>
            </w:r>
          </w:p>
          <w:p w14:paraId="24DE00A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//</w:t>
            </w:r>
            <w:proofErr w:type="spellStart"/>
            <w:r w:rsidRPr="00142B45">
              <w:rPr>
                <w:lang w:val="en-IN"/>
              </w:rPr>
              <w:t>SRB.receive</w:t>
            </w:r>
            <w:proofErr w:type="spellEnd"/>
            <w:r w:rsidRPr="00142B45">
              <w:rPr>
                <w:lang w:val="en-IN"/>
              </w:rPr>
              <w:t xml:space="preserve">(car_SRB1_RrcPdu_IND(eutra_Cell1, cr_RRCConnectionReconfigurationComplete_r15))-&gt; value </w:t>
            </w:r>
            <w:proofErr w:type="spellStart"/>
            <w:r w:rsidRPr="00142B45">
              <w:rPr>
                <w:lang w:val="en-IN"/>
              </w:rPr>
              <w:t>v_ReceivedMsg</w:t>
            </w:r>
            <w:proofErr w:type="spellEnd"/>
            <w:r w:rsidRPr="00142B45">
              <w:rPr>
                <w:lang w:val="en-IN"/>
              </w:rPr>
              <w:t>;</w:t>
            </w:r>
          </w:p>
          <w:p w14:paraId="73CC533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// </w:t>
            </w:r>
            <w:proofErr w:type="spellStart"/>
            <w:r w:rsidRPr="00142B45">
              <w:rPr>
                <w:lang w:val="en-IN"/>
              </w:rPr>
              <w:t>f_EUTRA_NR_SendCoOrd</w:t>
            </w:r>
            <w:proofErr w:type="spellEnd"/>
            <w:r w:rsidRPr="00142B45">
              <w:rPr>
                <w:lang w:val="en-IN"/>
              </w:rPr>
              <w:t xml:space="preserve">(NR, </w:t>
            </w:r>
            <w:proofErr w:type="spellStart"/>
            <w:r w:rsidRPr="00142B45">
              <w:rPr>
                <w:lang w:val="en-IN"/>
              </w:rPr>
              <w:t>cms_EUTRA_NR_OctetData</w:t>
            </w:r>
            <w:proofErr w:type="spellEnd"/>
            <w:r w:rsidRPr="00142B45">
              <w:rPr>
                <w:lang w:val="en-IN"/>
              </w:rP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 </w:t>
            </w:r>
          </w:p>
          <w:p w14:paraId="00A186E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    </w:t>
            </w:r>
          </w:p>
          <w:p w14:paraId="4FC113A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            //[] </w:t>
            </w:r>
            <w:proofErr w:type="spellStart"/>
            <w:r w:rsidRPr="00142B45">
              <w:rPr>
                <w:lang w:val="en-IN"/>
              </w:rPr>
              <w:t>SRB.receive</w:t>
            </w:r>
            <w:proofErr w:type="spellEnd"/>
            <w:r w:rsidRPr="00142B45">
              <w:rPr>
                <w:lang w:val="en-IN"/>
              </w:rPr>
              <w:t xml:space="preserve">(car_SRB1_RrcPdu_IND(eutra_Cell1, </w:t>
            </w:r>
            <w:proofErr w:type="spellStart"/>
            <w:r w:rsidRPr="00142B45">
              <w:rPr>
                <w:lang w:val="en-IN"/>
              </w:rPr>
              <w:t>cr_ULInformationTransferMRDC</w:t>
            </w:r>
            <w:proofErr w:type="spellEnd"/>
            <w:r w:rsidRPr="00142B45">
              <w:rPr>
                <w:lang w:val="en-IN"/>
              </w:rPr>
              <w:t xml:space="preserve">)) {} </w:t>
            </w:r>
          </w:p>
          <w:p w14:paraId="3D1AB472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         </w:t>
            </w:r>
          </w:p>
          <w:p w14:paraId="44895E1E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t>   </w:t>
            </w:r>
            <w:r w:rsidRPr="00142B45">
              <w:rPr>
                <w:highlight w:val="yellow"/>
                <w:lang w:val="en-IN"/>
              </w:rPr>
              <w:t>t_Watchdog5s.start;</w:t>
            </w:r>
          </w:p>
          <w:p w14:paraId="64EC8388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do</w:t>
            </w:r>
          </w:p>
          <w:p w14:paraId="607EE20E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{</w:t>
            </w:r>
          </w:p>
          <w:p w14:paraId="7EB31144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alt </w:t>
            </w:r>
          </w:p>
          <w:p w14:paraId="36AA6A45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{     // := v_ReceivedMsg.Signalling.Rrc.Dcch.message_.c1.rrcConnectionReconfigurationComplete.criticalExtensions.rrcConnectionReconfigurationComplete_r8.nonCriticalExtension;</w:t>
            </w:r>
          </w:p>
          <w:p w14:paraId="42BBA99D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[] </w:t>
            </w:r>
            <w:proofErr w:type="spellStart"/>
            <w:r w:rsidRPr="00142B45">
              <w:rPr>
                <w:highlight w:val="yellow"/>
                <w:lang w:val="en-IN"/>
              </w:rPr>
              <w:t>SRB.receive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(car_SRB1_RrcPdu_IND(eutra_Cell1, cr_RRCConnectionReconfigurationComplete_r15))-&gt; value </w:t>
            </w:r>
            <w:proofErr w:type="spellStart"/>
            <w:r w:rsidRPr="00142B45">
              <w:rPr>
                <w:highlight w:val="yellow"/>
                <w:lang w:val="en-IN"/>
              </w:rPr>
              <w:t>v_ReceivedMsg</w:t>
            </w:r>
            <w:proofErr w:type="spellEnd"/>
          </w:p>
          <w:p w14:paraId="3466CFFE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{  log (</w:t>
            </w:r>
            <w:proofErr w:type="spellStart"/>
            <w:r w:rsidRPr="00142B45">
              <w:rPr>
                <w:highlight w:val="yellow"/>
                <w:lang w:val="en-IN"/>
              </w:rPr>
              <w:t>v_ReceivedMsg</w:t>
            </w:r>
            <w:proofErr w:type="spellEnd"/>
            <w:r w:rsidRPr="00142B45">
              <w:rPr>
                <w:highlight w:val="yellow"/>
                <w:lang w:val="en-IN"/>
              </w:rPr>
              <w:t>);</w:t>
            </w:r>
          </w:p>
          <w:p w14:paraId="67460296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f_EUTRA_NR_SendCoOrd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(NR, </w:t>
            </w:r>
            <w:proofErr w:type="spellStart"/>
            <w:r w:rsidRPr="00142B45">
              <w:rPr>
                <w:highlight w:val="yellow"/>
                <w:lang w:val="en-IN"/>
              </w:rPr>
              <w:t>cms_EUTRA_NR_OctetData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(v_ReceivedMsg.Signalling.Rrc.Dcch.message_.c1.rrcConnectionReconfigurationComplete.criticalExtensions.rrcConnectionReconfigurationComplete_r8.nonCriticalExtension.nonCriticalExtension.nonCriticalExtension.nonCriticalExtension.nonCriticalExtension.nonCriticalExtension.scg_ConfigResponseNR_r15, "Complete"));</w:t>
            </w:r>
          </w:p>
          <w:p w14:paraId="03DE20FE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RRC_flag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true;</w:t>
            </w:r>
          </w:p>
          <w:p w14:paraId="7BA4645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if (</w:t>
            </w:r>
            <w:proofErr w:type="spellStart"/>
            <w:r w:rsidRPr="00142B45">
              <w:rPr>
                <w:highlight w:val="yellow"/>
                <w:lang w:val="en-IN"/>
              </w:rPr>
              <w:t>MeasReport_Flag</w:t>
            </w:r>
            <w:proofErr w:type="spellEnd"/>
            <w:r w:rsidRPr="00142B45">
              <w:rPr>
                <w:highlight w:val="yellow"/>
                <w:lang w:val="en-IN"/>
              </w:rPr>
              <w:t>==true)</w:t>
            </w:r>
            <w:r w:rsidRPr="00142B45">
              <w:rPr>
                <w:lang w:val="en-IN"/>
              </w:rPr>
              <w:t xml:space="preserve"> </w:t>
            </w:r>
          </w:p>
          <w:p w14:paraId="6CAA8D63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lang w:val="en-IN"/>
              </w:rPr>
              <w:lastRenderedPageBreak/>
              <w:t xml:space="preserve">            </w:t>
            </w:r>
            <w:r w:rsidRPr="00142B45">
              <w:rPr>
                <w:highlight w:val="yellow"/>
                <w:lang w:val="en-IN"/>
              </w:rPr>
              <w:t>{t_Watchdog5s.stop;</w:t>
            </w:r>
          </w:p>
          <w:p w14:paraId="65FEEDE6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:=false;            </w:t>
            </w:r>
          </w:p>
          <w:p w14:paraId="7FF96FC9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 //</w:t>
            </w:r>
            <w:proofErr w:type="spellStart"/>
            <w:r w:rsidRPr="00142B45">
              <w:rPr>
                <w:highlight w:val="yellow"/>
                <w:lang w:val="en-IN"/>
              </w:rPr>
              <w:t>rrcCompleteisReceive</w:t>
            </w:r>
            <w:proofErr w:type="spellEnd"/>
          </w:p>
          <w:p w14:paraId="1F426D0E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}</w:t>
            </w:r>
          </w:p>
          <w:p w14:paraId="525E6F74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[] </w:t>
            </w:r>
            <w:proofErr w:type="spellStart"/>
            <w:r w:rsidRPr="00142B45">
              <w:rPr>
                <w:highlight w:val="yellow"/>
                <w:lang w:val="en-IN"/>
              </w:rPr>
              <w:t>SRB.receive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(car_SRB1_RrcPdu_IND(eutra_Cell1, </w:t>
            </w:r>
            <w:proofErr w:type="spellStart"/>
            <w:r w:rsidRPr="00142B45">
              <w:rPr>
                <w:highlight w:val="yellow"/>
                <w:lang w:val="en-IN"/>
              </w:rPr>
              <w:t>cr_ULInformationTransferMRDC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)) </w:t>
            </w:r>
          </w:p>
          <w:p w14:paraId="0BE685EB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{</w:t>
            </w:r>
          </w:p>
          <w:p w14:paraId="25AC3481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MeasReport_Flag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 true;</w:t>
            </w:r>
          </w:p>
          <w:p w14:paraId="5A67122D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if (</w:t>
            </w:r>
            <w:proofErr w:type="spellStart"/>
            <w:r w:rsidRPr="00142B45">
              <w:rPr>
                <w:highlight w:val="yellow"/>
                <w:lang w:val="en-IN"/>
              </w:rPr>
              <w:t>RRC_flag</w:t>
            </w:r>
            <w:proofErr w:type="spellEnd"/>
            <w:r w:rsidRPr="00142B45">
              <w:rPr>
                <w:highlight w:val="yellow"/>
                <w:lang w:val="en-IN"/>
              </w:rPr>
              <w:t>==true)</w:t>
            </w:r>
          </w:p>
          <w:p w14:paraId="3F3135F8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{t_Watchdog5s.stop;</w:t>
            </w:r>
          </w:p>
          <w:p w14:paraId="5DF03AF7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 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:=false;</w:t>
            </w:r>
          </w:p>
          <w:p w14:paraId="641307B2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 //received report</w:t>
            </w:r>
          </w:p>
          <w:p w14:paraId="491B1C11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}</w:t>
            </w:r>
          </w:p>
          <w:p w14:paraId="3010A14D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[] t_Watchdog5s.timeout             </w:t>
            </w:r>
          </w:p>
          <w:p w14:paraId="0908DABF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{</w:t>
            </w:r>
          </w:p>
          <w:p w14:paraId="33BC87B6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      t_Watchdog5s.stop;</w:t>
            </w:r>
          </w:p>
          <w:p w14:paraId="62AF1F0A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 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 xml:space="preserve"> :=false;     //continue TC execution</w:t>
            </w:r>
          </w:p>
          <w:p w14:paraId="7346BF3C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 xml:space="preserve">           }           </w:t>
            </w:r>
          </w:p>
          <w:p w14:paraId="7C23639E" w14:textId="77777777" w:rsidR="00570AFA" w:rsidRPr="00142B45" w:rsidRDefault="00570AFA" w:rsidP="00115925">
            <w:pPr>
              <w:rPr>
                <w:highlight w:val="yellow"/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  }</w:t>
            </w:r>
          </w:p>
          <w:p w14:paraId="74B1AA4B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highlight w:val="yellow"/>
                <w:lang w:val="en-IN"/>
              </w:rPr>
              <w:t>    } while(</w:t>
            </w:r>
            <w:proofErr w:type="spellStart"/>
            <w:r w:rsidRPr="00142B45">
              <w:rPr>
                <w:highlight w:val="yellow"/>
                <w:lang w:val="en-IN"/>
              </w:rPr>
              <w:t>v_Timeout</w:t>
            </w:r>
            <w:proofErr w:type="spellEnd"/>
            <w:r w:rsidRPr="00142B45">
              <w:rPr>
                <w:highlight w:val="yellow"/>
                <w:lang w:val="en-IN"/>
              </w:rPr>
              <w:t>);</w:t>
            </w:r>
          </w:p>
          <w:p w14:paraId="5EDEEFD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   //</w:t>
            </w:r>
            <w:proofErr w:type="spellStart"/>
            <w:r w:rsidRPr="00142B45">
              <w:rPr>
                <w:lang w:val="en-IN"/>
              </w:rPr>
              <w:t>v_Security_Params</w:t>
            </w:r>
            <w:proofErr w:type="spellEnd"/>
            <w:r w:rsidRPr="00142B45">
              <w:rPr>
                <w:lang w:val="en-IN"/>
              </w:rPr>
              <w:t xml:space="preserve"> := f_EUTRA38_Security_Get();</w:t>
            </w:r>
          </w:p>
          <w:p w14:paraId="29A4CB6D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//f_EUTRA38_508_ENDC_Reconfiguration (eutra_Cell1, </w:t>
            </w:r>
            <w:proofErr w:type="spellStart"/>
            <w:r w:rsidRPr="00142B45">
              <w:rPr>
                <w:lang w:val="en-IN"/>
              </w:rPr>
              <w:t>Meas_SCGOnly</w:t>
            </w:r>
            <w:proofErr w:type="spellEnd"/>
            <w:r w:rsidRPr="00142B45">
              <w:rPr>
                <w:lang w:val="en-IN"/>
              </w:rPr>
              <w:t xml:space="preserve">, </w:t>
            </w:r>
            <w:proofErr w:type="spellStart"/>
            <w:r w:rsidRPr="00142B45">
              <w:rPr>
                <w:lang w:val="en-IN"/>
              </w:rPr>
              <w:t>v_Security_Params.SK_Counter</w:t>
            </w:r>
            <w:proofErr w:type="spellEnd"/>
            <w:r w:rsidRPr="00142B45">
              <w:rPr>
                <w:lang w:val="en-IN"/>
              </w:rPr>
              <w:t xml:space="preserve">); </w:t>
            </w:r>
            <w:proofErr w:type="spellStart"/>
            <w:r w:rsidRPr="00142B45">
              <w:rPr>
                <w:lang w:val="en-IN"/>
              </w:rPr>
              <w:t>cs_MeasGapConfig_release</w:t>
            </w:r>
            <w:proofErr w:type="spellEnd"/>
          </w:p>
          <w:p w14:paraId="321CDBC8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 </w:t>
            </w:r>
          </w:p>
          <w:p w14:paraId="18285090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 xml:space="preserve">    //End </w:t>
            </w:r>
            <w:proofErr w:type="spellStart"/>
            <w:r w:rsidRPr="00142B45">
              <w:rPr>
                <w:lang w:val="en-IN"/>
              </w:rPr>
              <w:t>TestBody</w:t>
            </w:r>
            <w:proofErr w:type="spellEnd"/>
          </w:p>
          <w:p w14:paraId="5DA77409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</w:t>
            </w:r>
          </w:p>
          <w:p w14:paraId="7C1B614C" w14:textId="77777777" w:rsidR="00570AFA" w:rsidRPr="00142B45" w:rsidRDefault="00570AFA" w:rsidP="00115925">
            <w:pPr>
              <w:rPr>
                <w:lang w:val="en-IN"/>
              </w:rPr>
            </w:pPr>
            <w:r w:rsidRPr="00142B45">
              <w:rPr>
                <w:lang w:val="en-IN"/>
              </w:rPr>
              <w:t>  }</w:t>
            </w:r>
          </w:p>
          <w:p w14:paraId="41708D41" w14:textId="77777777" w:rsidR="00570AFA" w:rsidRDefault="00570AFA" w:rsidP="00115925"/>
        </w:tc>
      </w:tr>
    </w:tbl>
    <w:p w14:paraId="14C5BA5A" w14:textId="77777777" w:rsidR="00570AFA" w:rsidRPr="00E857CA" w:rsidRDefault="00570AFA" w:rsidP="00E857CA"/>
    <w:p w14:paraId="2A7067EE" w14:textId="3CAACA4E" w:rsidR="00E857CA" w:rsidRDefault="00E857CA" w:rsidP="00E857CA">
      <w:pPr>
        <w:pStyle w:val="berschrift2"/>
        <w:rPr>
          <w:b/>
          <w:bCs/>
        </w:rPr>
      </w:pPr>
      <w:r w:rsidRPr="00E857CA">
        <w:rPr>
          <w:b/>
          <w:bCs/>
        </w:rPr>
        <w:t>2.</w:t>
      </w:r>
      <w:r w:rsidR="000134B6">
        <w:rPr>
          <w:b/>
          <w:bCs/>
        </w:rPr>
        <w:t>5</w:t>
      </w:r>
      <w:r w:rsidRPr="00E857CA">
        <w:rPr>
          <w:b/>
          <w:bCs/>
        </w:rPr>
        <w:t xml:space="preserve"> </w:t>
      </w:r>
      <w:r w:rsidR="00E7629E">
        <w:rPr>
          <w:b/>
          <w:bCs/>
        </w:rPr>
        <w:t>C</w:t>
      </w:r>
      <w:r w:rsidRPr="00E857CA">
        <w:rPr>
          <w:b/>
          <w:bCs/>
        </w:rPr>
        <w:t xml:space="preserve">hange </w:t>
      </w:r>
      <w:r w:rsidR="00A26904">
        <w:rPr>
          <w:b/>
          <w:bCs/>
        </w:rPr>
        <w:t>5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E857CA" w14:paraId="46DCD5A6" w14:textId="77777777" w:rsidTr="00547252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FA24AF" w14:textId="77777777" w:rsidR="00E857CA" w:rsidRPr="00334EB5" w:rsidRDefault="00E857CA" w:rsidP="00334EB5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E11DE" w14:textId="67A02A13" w:rsidR="00E857CA" w:rsidRPr="0055250F" w:rsidRDefault="00B479A0" w:rsidP="00B75E0D">
            <w:pPr>
              <w:spacing w:after="0"/>
              <w:rPr>
                <w:rFonts w:ascii="Arial" w:hAnsi="Arial" w:cs="Arial"/>
                <w:lang w:val="en-IN"/>
              </w:rPr>
            </w:pPr>
            <w:r w:rsidRPr="00B479A0">
              <w:rPr>
                <w:lang w:val="en-IN"/>
              </w:rPr>
              <w:t>fl_ReconfigFr1GapAndGetMeasResults</w:t>
            </w:r>
            <w:r>
              <w:rPr>
                <w:lang w:val="en-IN"/>
              </w:rPr>
              <w:t>()</w:t>
            </w:r>
          </w:p>
          <w:p w14:paraId="1DE0745D" w14:textId="77777777" w:rsidR="00E857CA" w:rsidRPr="00D86314" w:rsidRDefault="00E857CA" w:rsidP="00B75E0D">
            <w:pPr>
              <w:spacing w:after="0"/>
              <w:rPr>
                <w:rFonts w:ascii="Arial" w:hAnsi="Arial" w:cs="Arial"/>
              </w:rPr>
            </w:pPr>
          </w:p>
        </w:tc>
      </w:tr>
      <w:tr w:rsidR="00E857CA" w14:paraId="0D9E9ED8" w14:textId="77777777" w:rsidTr="00547252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D0E2F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5E27D" w14:textId="35698C99" w:rsidR="00E857CA" w:rsidRPr="0055250F" w:rsidRDefault="00E857CA" w:rsidP="00B75E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  <w:r w:rsidR="00F3362A" w:rsidRPr="00F3362A">
              <w:rPr>
                <w:rFonts w:ascii="Arial" w:hAnsi="Arial" w:cs="Arial"/>
              </w:rPr>
              <w:t xml:space="preserve">Changes require </w:t>
            </w:r>
            <w:r w:rsidR="00351C0E">
              <w:rPr>
                <w:rFonts w:ascii="Arial" w:hAnsi="Arial" w:cs="Arial"/>
              </w:rPr>
              <w:t>due to</w:t>
            </w:r>
            <w:r w:rsidR="00F3362A" w:rsidRPr="00F3362A">
              <w:rPr>
                <w:rFonts w:ascii="Arial" w:hAnsi="Arial" w:cs="Arial"/>
              </w:rPr>
              <w:t xml:space="preserve"> UE is sending NR cell Measurement report not EUTRA</w:t>
            </w:r>
          </w:p>
        </w:tc>
      </w:tr>
      <w:tr w:rsidR="00E857CA" w14:paraId="32A80B72" w14:textId="77777777" w:rsidTr="0054725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40783F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28127" w14:textId="77777777" w:rsidR="00E857CA" w:rsidRDefault="00F3362A" w:rsidP="00B75E0D">
            <w:pPr>
              <w:pStyle w:val="CRCoverPage"/>
              <w:spacing w:after="0"/>
              <w:rPr>
                <w:rFonts w:cs="Arial"/>
              </w:rPr>
            </w:pPr>
            <w:r>
              <w:rPr>
                <w:rFonts w:cs="Arial"/>
              </w:rPr>
              <w:t>UE is sending Measurement Report which containing NR cell measurement results.</w:t>
            </w:r>
          </w:p>
          <w:p w14:paraId="5951D011" w14:textId="15984F96" w:rsidR="00F3362A" w:rsidRPr="003D4E6C" w:rsidRDefault="00F3362A" w:rsidP="00B75E0D">
            <w:pPr>
              <w:pStyle w:val="CRCoverPage"/>
              <w:spacing w:after="0"/>
              <w:rPr>
                <w:lang w:val="en-SG"/>
              </w:rPr>
            </w:pPr>
            <w:r>
              <w:rPr>
                <w:rFonts w:cs="Arial"/>
              </w:rPr>
              <w:t xml:space="preserve">Used </w:t>
            </w:r>
            <w:r w:rsidRPr="00F3362A">
              <w:rPr>
                <w:rFonts w:cs="Arial"/>
              </w:rPr>
              <w:t>cr_MeasResultNeighCells_measResultListNR_1Entry</w:t>
            </w:r>
            <w:r>
              <w:rPr>
                <w:rFonts w:cs="Arial"/>
              </w:rPr>
              <w:t xml:space="preserve"> </w:t>
            </w:r>
            <w:proofErr w:type="spellStart"/>
            <w:r>
              <w:rPr>
                <w:rFonts w:cs="Arial"/>
              </w:rPr>
              <w:t>NRcell</w:t>
            </w:r>
            <w:proofErr w:type="spellEnd"/>
            <w:r>
              <w:rPr>
                <w:rFonts w:cs="Arial"/>
              </w:rPr>
              <w:t xml:space="preserve"> template instead of EUTRA</w:t>
            </w:r>
          </w:p>
        </w:tc>
      </w:tr>
      <w:tr w:rsidR="00E857CA" w14:paraId="3035C3BF" w14:textId="77777777" w:rsidTr="00547252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BE423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F6BE" w14:textId="77777777" w:rsidR="00E857CA" w:rsidRDefault="00E857CA" w:rsidP="00B75E0D">
            <w:pPr>
              <w:spacing w:after="0"/>
              <w:rPr>
                <w:rFonts w:ascii="Arial" w:hAnsi="Arial" w:cs="Arial"/>
              </w:rPr>
            </w:pPr>
            <w:proofErr w:type="spellStart"/>
            <w:r w:rsidRPr="00080668">
              <w:rPr>
                <w:rFonts w:ascii="Arial" w:hAnsi="Arial" w:cs="Arial"/>
              </w:rPr>
              <w:t>RRCMeasurement_ENDC_EUTRA</w:t>
            </w:r>
            <w:proofErr w:type="spellEnd"/>
          </w:p>
        </w:tc>
      </w:tr>
      <w:tr w:rsidR="00547252" w14:paraId="2E5E7423" w14:textId="77777777" w:rsidTr="0054725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9F7D04" w14:textId="77777777" w:rsidR="00547252" w:rsidRDefault="00547252" w:rsidP="00115925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08BCDAF" w14:textId="03B09953" w:rsidR="00547252" w:rsidRPr="00A9307D" w:rsidRDefault="00547252" w:rsidP="00115925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</w:t>
            </w:r>
          </w:p>
        </w:tc>
      </w:tr>
    </w:tbl>
    <w:p w14:paraId="6212EF50" w14:textId="77777777" w:rsidR="00E857CA" w:rsidRDefault="00E857CA" w:rsidP="00E857CA"/>
    <w:p w14:paraId="0B73B166" w14:textId="77777777" w:rsidR="00E857CA" w:rsidRDefault="00E857CA" w:rsidP="00E857CA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11EEDB50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E043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function fl_ReconfigFr1GapAndGetMeasResults(integer </w:t>
            </w:r>
            <w:proofErr w:type="spellStart"/>
            <w:r w:rsidRPr="00B479A0">
              <w:rPr>
                <w:lang w:val="en-IN"/>
              </w:rPr>
              <w:t>p_RepeatCounter</w:t>
            </w:r>
            <w:proofErr w:type="spellEnd"/>
            <w:r w:rsidRPr="00B479A0">
              <w:rPr>
                <w:lang w:val="en-IN"/>
              </w:rPr>
              <w:t>,</w:t>
            </w:r>
          </w:p>
          <w:p w14:paraId="6B64380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                          integer </w:t>
            </w:r>
            <w:proofErr w:type="spellStart"/>
            <w:r w:rsidRPr="00B479A0">
              <w:rPr>
                <w:lang w:val="en-IN"/>
              </w:rPr>
              <w:t>p_NR_PhysChId</w:t>
            </w:r>
            <w:proofErr w:type="spellEnd"/>
            <w:r w:rsidRPr="00B479A0">
              <w:rPr>
                <w:lang w:val="en-IN"/>
              </w:rPr>
              <w:t>,</w:t>
            </w:r>
          </w:p>
          <w:p w14:paraId="7EC7198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                          template (value) </w:t>
            </w:r>
            <w:proofErr w:type="spellStart"/>
            <w:r w:rsidRPr="00B479A0">
              <w:rPr>
                <w:lang w:val="en-IN"/>
              </w:rPr>
              <w:t>DL_DCCH_Message</w:t>
            </w:r>
            <w:proofErr w:type="spellEnd"/>
            <w:r w:rsidRPr="00B479A0">
              <w:rPr>
                <w:lang w:val="en-IN"/>
              </w:rPr>
              <w:t xml:space="preserve"> </w:t>
            </w:r>
            <w:proofErr w:type="spellStart"/>
            <w:r w:rsidRPr="00B479A0">
              <w:rPr>
                <w:lang w:val="en-IN"/>
              </w:rPr>
              <w:t>p_RRCConnectionReconfiguration</w:t>
            </w:r>
            <w:proofErr w:type="spellEnd"/>
            <w:r w:rsidRPr="00B479A0">
              <w:rPr>
                <w:lang w:val="en-IN"/>
              </w:rPr>
              <w:t>) runs on EUTRA_PTC //EUTRA_5GS_PTC</w:t>
            </w:r>
          </w:p>
          <w:p w14:paraId="372BECF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{</w:t>
            </w:r>
          </w:p>
          <w:p w14:paraId="2B2FC41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var </w:t>
            </w:r>
            <w:proofErr w:type="spellStart"/>
            <w:r w:rsidRPr="00B479A0">
              <w:rPr>
                <w:lang w:val="en-IN"/>
              </w:rPr>
              <w:t>boolean</w:t>
            </w:r>
            <w:proofErr w:type="spellEnd"/>
            <w:r w:rsidRPr="00B479A0">
              <w:rPr>
                <w:lang w:val="en-IN"/>
              </w:rPr>
              <w:t xml:space="preserve"> v_Mgta_r15 := true;</w:t>
            </w:r>
          </w:p>
          <w:p w14:paraId="6282447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var template (omit) </w:t>
            </w:r>
            <w:proofErr w:type="spellStart"/>
            <w:r w:rsidRPr="00B479A0">
              <w:rPr>
                <w:lang w:val="en-IN"/>
              </w:rPr>
              <w:t>MeasGapConfig</w:t>
            </w:r>
            <w:proofErr w:type="spellEnd"/>
            <w:r w:rsidRPr="00B479A0">
              <w:rPr>
                <w:lang w:val="en-IN"/>
              </w:rPr>
              <w:t xml:space="preserve">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>;</w:t>
            </w:r>
          </w:p>
          <w:p w14:paraId="3A89D6E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var template (value) </w:t>
            </w:r>
            <w:proofErr w:type="spellStart"/>
            <w:r w:rsidRPr="00B479A0">
              <w:rPr>
                <w:lang w:val="en-IN"/>
              </w:rPr>
              <w:t>DL_DCCH_Message</w:t>
            </w:r>
            <w:proofErr w:type="spellEnd"/>
            <w:r w:rsidRPr="00B479A0">
              <w:rPr>
                <w:lang w:val="en-IN"/>
              </w:rPr>
              <w:t xml:space="preserve"> </w:t>
            </w:r>
            <w:proofErr w:type="spellStart"/>
            <w:r w:rsidRPr="00B479A0">
              <w:rPr>
                <w:lang w:val="en-IN"/>
              </w:rPr>
              <w:t>v_RRCConnectionReconfiguration</w:t>
            </w:r>
            <w:proofErr w:type="spellEnd"/>
            <w:r w:rsidRPr="00B479A0">
              <w:rPr>
                <w:lang w:val="en-IN"/>
              </w:rPr>
              <w:t>;</w:t>
            </w:r>
          </w:p>
          <w:p w14:paraId="55067346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73811AF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float v_TimerValue_30s;</w:t>
            </w:r>
          </w:p>
          <w:p w14:paraId="3AF4946E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53EF0F0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</w:t>
            </w:r>
            <w:proofErr w:type="spellStart"/>
            <w:r w:rsidRPr="00B479A0">
              <w:rPr>
                <w:lang w:val="en-IN"/>
              </w:rPr>
              <w:t>v_RRCConnectionReconfiguration</w:t>
            </w:r>
            <w:proofErr w:type="spellEnd"/>
            <w:r w:rsidRPr="00B479A0">
              <w:rPr>
                <w:lang w:val="en-IN"/>
              </w:rPr>
              <w:t xml:space="preserve"> := </w:t>
            </w:r>
            <w:proofErr w:type="spellStart"/>
            <w:r w:rsidRPr="00B479A0">
              <w:rPr>
                <w:lang w:val="en-IN"/>
              </w:rPr>
              <w:t>p_RRCConnectionReconfiguration</w:t>
            </w:r>
            <w:proofErr w:type="spellEnd"/>
            <w:r w:rsidRPr="00B479A0">
              <w:rPr>
                <w:lang w:val="en-IN"/>
              </w:rPr>
              <w:t>;</w:t>
            </w:r>
          </w:p>
          <w:p w14:paraId="151FB1C5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7BF3979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if(</w:t>
            </w:r>
            <w:proofErr w:type="spellStart"/>
            <w:r w:rsidRPr="00B479A0">
              <w:rPr>
                <w:lang w:val="en-IN"/>
              </w:rPr>
              <w:t>p_RepeatCounter</w:t>
            </w:r>
            <w:proofErr w:type="spellEnd"/>
            <w:r w:rsidRPr="00B479A0">
              <w:rPr>
                <w:lang w:val="en-IN"/>
              </w:rPr>
              <w:t>&gt;5)</w:t>
            </w:r>
          </w:p>
          <w:p w14:paraId="4B0AC76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{</w:t>
            </w:r>
          </w:p>
          <w:p w14:paraId="7790B4E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v_Mgta_r15 := false;</w:t>
            </w:r>
          </w:p>
          <w:p w14:paraId="0579C14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}</w:t>
            </w:r>
          </w:p>
          <w:p w14:paraId="2AF8072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</w:t>
            </w:r>
          </w:p>
          <w:p w14:paraId="0838090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select(</w:t>
            </w:r>
            <w:proofErr w:type="spellStart"/>
            <w:r w:rsidRPr="00B479A0">
              <w:rPr>
                <w:lang w:val="en-IN"/>
              </w:rPr>
              <w:t>p_RepeatCounter</w:t>
            </w:r>
            <w:proofErr w:type="spellEnd"/>
            <w:r w:rsidRPr="00B479A0">
              <w:rPr>
                <w:lang w:val="en-IN"/>
              </w:rPr>
              <w:t>)</w:t>
            </w:r>
          </w:p>
          <w:p w14:paraId="68BF873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{</w:t>
            </w:r>
          </w:p>
          <w:p w14:paraId="16B441B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case(1)</w:t>
            </w:r>
          </w:p>
          <w:p w14:paraId="1C4A14C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10BBD1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cs_MeasGapConfig_setup_gp1(9); //@sic R5-203403 sic@</w:t>
            </w:r>
          </w:p>
          <w:p w14:paraId="1A62921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528B820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case(2)</w:t>
            </w:r>
          </w:p>
          <w:p w14:paraId="4D08222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4C141E2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cs_MeasGapConfig_setup_gp2(9); //@sic R5-203403 sic@</w:t>
            </w:r>
          </w:p>
          <w:p w14:paraId="3AD6413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88FF26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case(3)</w:t>
            </w:r>
          </w:p>
          <w:p w14:paraId="55525D9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53DC2D7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cs_MeasGapConfig_setup_gp3(9); //@sic R5-203403 sic@</w:t>
            </w:r>
          </w:p>
          <w:p w14:paraId="40C9D58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1A11499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case(4)</w:t>
            </w:r>
          </w:p>
          <w:p w14:paraId="24415D3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>                {</w:t>
            </w:r>
          </w:p>
          <w:p w14:paraId="7AA17FE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cs_MeasGapConfig_setup_gp4(9); //@sic R5-203403 sic@</w:t>
            </w:r>
          </w:p>
          <w:p w14:paraId="20B5F12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7EF2473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case(5)</w:t>
            </w:r>
          </w:p>
          <w:p w14:paraId="2FA2796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0717F9E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cs_MeasGapConfig_setup_gp5(9); //@sic R5-203403 sic@</w:t>
            </w:r>
          </w:p>
          <w:p w14:paraId="3DDBB19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3038EC6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case(6)</w:t>
            </w:r>
          </w:p>
          <w:p w14:paraId="12D249F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286C700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cs_MeasGapConfig_setup_gp6(9); //@sic R5-203403 sic@</w:t>
            </w:r>
          </w:p>
          <w:p w14:paraId="6313B56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06242FD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case(7)</w:t>
            </w:r>
          </w:p>
          <w:p w14:paraId="354B9CF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30D0F45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cs_MeasGapConfig_setup_gp7(9); //@sic R5-203403 sic@</w:t>
            </w:r>
          </w:p>
          <w:p w14:paraId="5B39795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6F0644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case(8)</w:t>
            </w:r>
          </w:p>
          <w:p w14:paraId="0F44E78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17385D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cs_MeasGapConfig_setup_gp8(9); //@sic R5-203403 sic@</w:t>
            </w:r>
          </w:p>
          <w:p w14:paraId="27E2EB8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772E3D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case(9)</w:t>
            </w:r>
          </w:p>
          <w:p w14:paraId="1D9AF59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5CCB5BF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cs_MeasGapConfig_setup_gp9(9); //@sic R5-203403 sic@</w:t>
            </w:r>
          </w:p>
          <w:p w14:paraId="00941DF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D4DB97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case(10)</w:t>
            </w:r>
          </w:p>
          <w:p w14:paraId="39D1AB7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3BAB6B8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cs_MeasGapConfig_setup_gp10(9); //@sic R5-203403 sic@</w:t>
            </w:r>
          </w:p>
          <w:p w14:paraId="3A49644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2C98B4C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case(11)</w:t>
            </w:r>
          </w:p>
          <w:p w14:paraId="795C575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68E7F2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cs_MeasGapConfig_setup_gp11(9); //@sic R5-203403 sic@</w:t>
            </w:r>
          </w:p>
          <w:p w14:paraId="03B145B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2CBBCE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}</w:t>
            </w:r>
          </w:p>
          <w:p w14:paraId="1D1A6101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1808259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v_RRCConnectionReconfiguration.message_.c1.rrcConnectionReconfiguration.criticalExtensions.c1.rrcConnectionReconfiguration_r8.measConfig.measGapConfig :=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>;</w:t>
            </w:r>
          </w:p>
          <w:p w14:paraId="0B974E4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>        v_RRCConnectionReconfiguration.message_.c1.rrcConnectionReconfiguration.criticalExtensions.c1.rrcConnectionReconfiguration_r8.measConfig.mgta_r15 := v_Mgta_r15;</w:t>
            </w:r>
          </w:p>
          <w:p w14:paraId="46A3B325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111C5DB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v_TimerValue_30s := </w:t>
            </w:r>
            <w:proofErr w:type="spellStart"/>
            <w:r w:rsidRPr="00B479A0">
              <w:rPr>
                <w:lang w:val="en-IN"/>
              </w:rPr>
              <w:t>f_EUTRA_SetTimerToleranceMax</w:t>
            </w:r>
            <w:proofErr w:type="spellEnd"/>
            <w:r w:rsidRPr="00B479A0">
              <w:rPr>
                <w:lang w:val="en-IN"/>
              </w:rPr>
              <w:t xml:space="preserve">(eutra_Cell1, </w:t>
            </w:r>
            <w:proofErr w:type="spellStart"/>
            <w:r w:rsidRPr="00B479A0">
              <w:rPr>
                <w:lang w:val="en-IN"/>
              </w:rPr>
              <w:t>nonProtocolTimer</w:t>
            </w:r>
            <w:proofErr w:type="spellEnd"/>
            <w:r w:rsidRPr="00B479A0">
              <w:rPr>
                <w:lang w:val="en-IN"/>
              </w:rPr>
              <w:t>, 30.0);</w:t>
            </w:r>
          </w:p>
          <w:p w14:paraId="084530E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//@siclog "Step 5-6" </w:t>
            </w:r>
            <w:proofErr w:type="spellStart"/>
            <w:r w:rsidRPr="00B479A0">
              <w:rPr>
                <w:lang w:val="en-IN"/>
              </w:rPr>
              <w:t>siclog</w:t>
            </w:r>
            <w:proofErr w:type="spellEnd"/>
            <w:r w:rsidRPr="00B479A0">
              <w:rPr>
                <w:lang w:val="en-IN"/>
              </w:rPr>
              <w:t>@</w:t>
            </w:r>
          </w:p>
          <w:p w14:paraId="61727A9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//The SS transmits an </w:t>
            </w:r>
            <w:proofErr w:type="spellStart"/>
            <w:r w:rsidRPr="00B479A0">
              <w:rPr>
                <w:lang w:val="en-IN"/>
              </w:rPr>
              <w:t>RRCConnectionReconfiguration</w:t>
            </w:r>
            <w:proofErr w:type="spellEnd"/>
            <w:r w:rsidRPr="00B479A0">
              <w:rPr>
                <w:lang w:val="en-IN"/>
              </w:rPr>
              <w:t xml:space="preserve"> message including </w:t>
            </w:r>
            <w:proofErr w:type="spellStart"/>
            <w:r w:rsidRPr="00B479A0">
              <w:rPr>
                <w:lang w:val="en-IN"/>
              </w:rPr>
              <w:t>measConfig</w:t>
            </w:r>
            <w:proofErr w:type="spellEnd"/>
            <w:r w:rsidRPr="00B479A0">
              <w:rPr>
                <w:lang w:val="en-IN"/>
              </w:rPr>
              <w:t xml:space="preserve"> to change fr1-Gap</w:t>
            </w:r>
          </w:p>
          <w:p w14:paraId="7FD6D1A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//and receives an </w:t>
            </w:r>
            <w:proofErr w:type="spellStart"/>
            <w:r w:rsidRPr="00B479A0">
              <w:rPr>
                <w:lang w:val="en-IN"/>
              </w:rPr>
              <w:t>RRCConnectionReconfigurationComplete</w:t>
            </w:r>
            <w:proofErr w:type="spellEnd"/>
            <w:r w:rsidRPr="00B479A0">
              <w:rPr>
                <w:lang w:val="en-IN"/>
              </w:rPr>
              <w:t xml:space="preserve"> message to confirm the change of fr1-Gap</w:t>
            </w:r>
          </w:p>
          <w:p w14:paraId="6F3677E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</w:t>
            </w:r>
            <w:proofErr w:type="spellStart"/>
            <w:r w:rsidRPr="00B479A0">
              <w:rPr>
                <w:lang w:val="en-IN"/>
              </w:rPr>
              <w:t>f_EUTRA_RRCConnectionReconfiguration_MeasConfig</w:t>
            </w:r>
            <w:proofErr w:type="spellEnd"/>
            <w:r w:rsidRPr="00B479A0">
              <w:rPr>
                <w:lang w:val="en-IN"/>
              </w:rPr>
              <w:t xml:space="preserve">(eutra_Cell1, </w:t>
            </w:r>
            <w:proofErr w:type="spellStart"/>
            <w:r w:rsidRPr="00B479A0">
              <w:rPr>
                <w:lang w:val="en-IN"/>
              </w:rPr>
              <w:t>v_RRCConnectionReconfiguration</w:t>
            </w:r>
            <w:proofErr w:type="spellEnd"/>
            <w:r w:rsidRPr="00B479A0">
              <w:rPr>
                <w:lang w:val="en-IN"/>
              </w:rPr>
              <w:t>);</w:t>
            </w:r>
          </w:p>
          <w:p w14:paraId="17A25FE4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4B455D4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//@siclog "Step 7" </w:t>
            </w:r>
            <w:proofErr w:type="spellStart"/>
            <w:r w:rsidRPr="00B479A0">
              <w:rPr>
                <w:lang w:val="en-IN"/>
              </w:rPr>
              <w:t>siclog</w:t>
            </w:r>
            <w:proofErr w:type="spellEnd"/>
            <w:r w:rsidRPr="00B479A0">
              <w:rPr>
                <w:lang w:val="en-IN"/>
              </w:rPr>
              <w:t>@</w:t>
            </w:r>
          </w:p>
          <w:p w14:paraId="3F1785F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//Wait for 30 s to ensure that the UE performs a periodical inter frequency reporting.</w:t>
            </w:r>
          </w:p>
          <w:p w14:paraId="047C330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//EXCEPTION: In parallel to events described in step 7 the steps specified in table 8.2.3.11.1.3.2-3 shall take place</w:t>
            </w:r>
          </w:p>
          <w:p w14:paraId="2BBE272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</w:t>
            </w:r>
            <w:proofErr w:type="spellStart"/>
            <w:r w:rsidRPr="00B479A0">
              <w:rPr>
                <w:lang w:val="en-IN"/>
              </w:rPr>
              <w:t>f_Check_EUTRA_HighFreq_PeriodicalMeasurmentReport</w:t>
            </w:r>
            <w:proofErr w:type="spellEnd"/>
            <w:r w:rsidRPr="00B479A0">
              <w:rPr>
                <w:lang w:val="en-IN"/>
              </w:rPr>
              <w:t>(eutra_Cell1,</w:t>
            </w:r>
          </w:p>
          <w:p w14:paraId="38F1B37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v_TimerValue_30s,</w:t>
            </w:r>
          </w:p>
          <w:p w14:paraId="2B7E354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</w:t>
            </w:r>
            <w:proofErr w:type="spellStart"/>
            <w:r w:rsidRPr="00B479A0">
              <w:rPr>
                <w:lang w:val="en-IN"/>
              </w:rPr>
              <w:t>cr_MeasurementReport</w:t>
            </w:r>
            <w:proofErr w:type="spellEnd"/>
            <w:r w:rsidRPr="00B479A0">
              <w:rPr>
                <w:lang w:val="en-IN"/>
              </w:rPr>
              <w:t>(1, ?, ?, cr_MeasResultNeighCells_measResultListEUTRA_1Entry(p_NR_PhysChId, omit, ?, ?)),</w:t>
            </w:r>
          </w:p>
          <w:p w14:paraId="23CE608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1.024);</w:t>
            </w:r>
          </w:p>
          <w:p w14:paraId="3F59C0F5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714C4D6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activate(a_EUTRA_AddDefault_PeriodicalMeasurmentReport(eutra_Cell1, </w:t>
            </w:r>
            <w:proofErr w:type="spellStart"/>
            <w:r w:rsidRPr="00B479A0">
              <w:rPr>
                <w:lang w:val="en-IN"/>
              </w:rPr>
              <w:t>cr_MeasurementReport_CheckAny</w:t>
            </w:r>
            <w:proofErr w:type="spellEnd"/>
            <w:r w:rsidRPr="00B479A0">
              <w:rPr>
                <w:lang w:val="en-IN"/>
              </w:rPr>
              <w:t>));</w:t>
            </w:r>
          </w:p>
          <w:p w14:paraId="17420618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5AF0777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} // end of fl_ReconfigFr1GapAndGetMeasResults</w:t>
            </w:r>
          </w:p>
          <w:p w14:paraId="706947A8" w14:textId="77777777" w:rsidR="00E857CA" w:rsidRDefault="00E857CA" w:rsidP="00B479A0"/>
        </w:tc>
      </w:tr>
    </w:tbl>
    <w:p w14:paraId="13605977" w14:textId="77777777" w:rsidR="00E857CA" w:rsidRDefault="00E857CA" w:rsidP="00E857CA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40707065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F894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function fl_ReconfigFr1GapAndGetMeasResults(integer </w:t>
            </w:r>
            <w:proofErr w:type="spellStart"/>
            <w:r w:rsidRPr="00B479A0">
              <w:rPr>
                <w:lang w:val="en-IN"/>
              </w:rPr>
              <w:t>p_RepeatCounter</w:t>
            </w:r>
            <w:proofErr w:type="spellEnd"/>
            <w:r w:rsidRPr="00B479A0">
              <w:rPr>
                <w:lang w:val="en-IN"/>
              </w:rPr>
              <w:t>,</w:t>
            </w:r>
          </w:p>
          <w:p w14:paraId="19F17B7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                          integer </w:t>
            </w:r>
            <w:proofErr w:type="spellStart"/>
            <w:r w:rsidRPr="00B479A0">
              <w:rPr>
                <w:lang w:val="en-IN"/>
              </w:rPr>
              <w:t>p_NR_PhysChId</w:t>
            </w:r>
            <w:proofErr w:type="spellEnd"/>
            <w:r w:rsidRPr="00B479A0">
              <w:rPr>
                <w:lang w:val="en-IN"/>
              </w:rPr>
              <w:t>,</w:t>
            </w:r>
          </w:p>
          <w:p w14:paraId="601AAA4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                          template (value) </w:t>
            </w:r>
            <w:proofErr w:type="spellStart"/>
            <w:r w:rsidRPr="00B479A0">
              <w:rPr>
                <w:lang w:val="en-IN"/>
              </w:rPr>
              <w:t>DL_DCCH_Message</w:t>
            </w:r>
            <w:proofErr w:type="spellEnd"/>
            <w:r w:rsidRPr="00B479A0">
              <w:rPr>
                <w:lang w:val="en-IN"/>
              </w:rPr>
              <w:t xml:space="preserve"> </w:t>
            </w:r>
            <w:proofErr w:type="spellStart"/>
            <w:r w:rsidRPr="00B479A0">
              <w:rPr>
                <w:lang w:val="en-IN"/>
              </w:rPr>
              <w:t>p_RRCConnectionReconfiguration</w:t>
            </w:r>
            <w:proofErr w:type="spellEnd"/>
            <w:r w:rsidRPr="00B479A0">
              <w:rPr>
                <w:lang w:val="en-IN"/>
              </w:rPr>
              <w:t>) runs on EUTRA_PTC //EUTRA_5GS_PTC</w:t>
            </w:r>
          </w:p>
          <w:p w14:paraId="7A0306A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{</w:t>
            </w:r>
          </w:p>
          <w:p w14:paraId="61245DC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var </w:t>
            </w:r>
            <w:proofErr w:type="spellStart"/>
            <w:r w:rsidRPr="00B479A0">
              <w:rPr>
                <w:lang w:val="en-IN"/>
              </w:rPr>
              <w:t>boolean</w:t>
            </w:r>
            <w:proofErr w:type="spellEnd"/>
            <w:r w:rsidRPr="00B479A0">
              <w:rPr>
                <w:lang w:val="en-IN"/>
              </w:rPr>
              <w:t xml:space="preserve"> v_Mgta_r15 := true;</w:t>
            </w:r>
          </w:p>
          <w:p w14:paraId="4B2FC05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var template (omit) </w:t>
            </w:r>
            <w:proofErr w:type="spellStart"/>
            <w:r w:rsidRPr="00B479A0">
              <w:rPr>
                <w:lang w:val="en-IN"/>
              </w:rPr>
              <w:t>MeasGapConfig</w:t>
            </w:r>
            <w:proofErr w:type="spellEnd"/>
            <w:r w:rsidRPr="00B479A0">
              <w:rPr>
                <w:lang w:val="en-IN"/>
              </w:rPr>
              <w:t xml:space="preserve">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>;</w:t>
            </w:r>
          </w:p>
          <w:p w14:paraId="01F1AF6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var template (value) </w:t>
            </w:r>
            <w:proofErr w:type="spellStart"/>
            <w:r w:rsidRPr="00B479A0">
              <w:rPr>
                <w:lang w:val="en-IN"/>
              </w:rPr>
              <w:t>DL_DCCH_Message</w:t>
            </w:r>
            <w:proofErr w:type="spellEnd"/>
            <w:r w:rsidRPr="00B479A0">
              <w:rPr>
                <w:lang w:val="en-IN"/>
              </w:rPr>
              <w:t xml:space="preserve"> </w:t>
            </w:r>
            <w:proofErr w:type="spellStart"/>
            <w:r w:rsidRPr="00B479A0">
              <w:rPr>
                <w:lang w:val="en-IN"/>
              </w:rPr>
              <w:t>v_RRCConnectionReconfiguration</w:t>
            </w:r>
            <w:proofErr w:type="spellEnd"/>
            <w:r w:rsidRPr="00B479A0">
              <w:rPr>
                <w:lang w:val="en-IN"/>
              </w:rPr>
              <w:t>;</w:t>
            </w:r>
          </w:p>
          <w:p w14:paraId="2FE2E34D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2E36D57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var float v_TimerValue_30s;</w:t>
            </w:r>
          </w:p>
          <w:p w14:paraId="08A92F6C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5D8D043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 xml:space="preserve">        </w:t>
            </w:r>
            <w:proofErr w:type="spellStart"/>
            <w:r w:rsidRPr="00B479A0">
              <w:rPr>
                <w:lang w:val="en-IN"/>
              </w:rPr>
              <w:t>v_RRCConnectionReconfiguration</w:t>
            </w:r>
            <w:proofErr w:type="spellEnd"/>
            <w:r w:rsidRPr="00B479A0">
              <w:rPr>
                <w:lang w:val="en-IN"/>
              </w:rPr>
              <w:t xml:space="preserve"> := </w:t>
            </w:r>
            <w:proofErr w:type="spellStart"/>
            <w:r w:rsidRPr="00B479A0">
              <w:rPr>
                <w:lang w:val="en-IN"/>
              </w:rPr>
              <w:t>p_RRCConnectionReconfiguration</w:t>
            </w:r>
            <w:proofErr w:type="spellEnd"/>
            <w:r w:rsidRPr="00B479A0">
              <w:rPr>
                <w:lang w:val="en-IN"/>
              </w:rPr>
              <w:t>;</w:t>
            </w:r>
          </w:p>
          <w:p w14:paraId="05E8BFB4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4D0F158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if(</w:t>
            </w:r>
            <w:proofErr w:type="spellStart"/>
            <w:r w:rsidRPr="00B479A0">
              <w:rPr>
                <w:lang w:val="en-IN"/>
              </w:rPr>
              <w:t>p_RepeatCounter</w:t>
            </w:r>
            <w:proofErr w:type="spellEnd"/>
            <w:r w:rsidRPr="00B479A0">
              <w:rPr>
                <w:lang w:val="en-IN"/>
              </w:rPr>
              <w:t>&gt;5)</w:t>
            </w:r>
          </w:p>
          <w:p w14:paraId="56BAFF7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{</w:t>
            </w:r>
          </w:p>
          <w:p w14:paraId="5EE857D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v_Mgta_r15 := false;</w:t>
            </w:r>
          </w:p>
          <w:p w14:paraId="127FCA59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}</w:t>
            </w:r>
          </w:p>
          <w:p w14:paraId="4B8284F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</w:t>
            </w:r>
          </w:p>
          <w:p w14:paraId="69348A6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select(</w:t>
            </w:r>
            <w:proofErr w:type="spellStart"/>
            <w:r w:rsidRPr="00B479A0">
              <w:rPr>
                <w:lang w:val="en-IN"/>
              </w:rPr>
              <w:t>p_RepeatCounter</w:t>
            </w:r>
            <w:proofErr w:type="spellEnd"/>
            <w:r w:rsidRPr="00B479A0">
              <w:rPr>
                <w:lang w:val="en-IN"/>
              </w:rPr>
              <w:t>)</w:t>
            </w:r>
          </w:p>
          <w:p w14:paraId="1FAF00A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{</w:t>
            </w:r>
          </w:p>
          <w:p w14:paraId="17B952C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case(1)</w:t>
            </w:r>
          </w:p>
          <w:p w14:paraId="3BA947A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82F983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cs_MeasGapConfig_setup_gp1(9); //@sic R5-203403 sic@</w:t>
            </w:r>
          </w:p>
          <w:p w14:paraId="04EEF35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5DFADC8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case(2)</w:t>
            </w:r>
          </w:p>
          <w:p w14:paraId="7BEBD5A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2171407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cs_MeasGapConfig_setup_gp2(9); //@sic R5-203403 sic@</w:t>
            </w:r>
          </w:p>
          <w:p w14:paraId="10C3D1F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35A4F9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case(3)</w:t>
            </w:r>
          </w:p>
          <w:p w14:paraId="7AAD08E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5B3C9CE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cs_MeasGapConfig_setup_gp3(9); //@sic R5-203403 sic@</w:t>
            </w:r>
          </w:p>
          <w:p w14:paraId="3F5D23B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732FE15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case(4)</w:t>
            </w:r>
          </w:p>
          <w:p w14:paraId="0EE5D4B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221DB31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cs_MeasGapConfig_setup_gp4(9); //@sic R5-203403 sic@</w:t>
            </w:r>
          </w:p>
          <w:p w14:paraId="686D427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29AB9E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case(5)</w:t>
            </w:r>
          </w:p>
          <w:p w14:paraId="44DA860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0E54430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cs_MeasGapConfig_setup_gp5(9); //@sic R5-203403 sic@</w:t>
            </w:r>
          </w:p>
          <w:p w14:paraId="519B91B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5832328F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case(6)</w:t>
            </w:r>
          </w:p>
          <w:p w14:paraId="18CA755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2A033DF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cs_MeasGapConfig_setup_gp6(9); //@sic R5-203403 sic@</w:t>
            </w:r>
          </w:p>
          <w:p w14:paraId="596D775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5787FE1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case(7)</w:t>
            </w:r>
          </w:p>
          <w:p w14:paraId="172B04F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>                {</w:t>
            </w:r>
          </w:p>
          <w:p w14:paraId="6869ED9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cs_MeasGapConfig_setup_gp7(9); //@sic R5-203403 sic@</w:t>
            </w:r>
          </w:p>
          <w:p w14:paraId="42CD8C3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6289985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case(8)</w:t>
            </w:r>
          </w:p>
          <w:p w14:paraId="53A6F4F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47105EA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cs_MeasGapConfig_setup_gp8(9); //@sic R5-203403 sic@</w:t>
            </w:r>
          </w:p>
          <w:p w14:paraId="5A0C0BF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1B34517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case(9)</w:t>
            </w:r>
          </w:p>
          <w:p w14:paraId="4125D4F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367CAF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cs_MeasGapConfig_setup_gp9(9); //@sic R5-203403 sic@</w:t>
            </w:r>
          </w:p>
          <w:p w14:paraId="1FE156C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22CA878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case(10)</w:t>
            </w:r>
          </w:p>
          <w:p w14:paraId="4EBE1637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6D67237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cs_MeasGapConfig_setup_gp10(9); //@sic R5-203403 sic@</w:t>
            </w:r>
          </w:p>
          <w:p w14:paraId="28C8136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1E9E00D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case(11)</w:t>
            </w:r>
          </w:p>
          <w:p w14:paraId="2E93BD9B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{</w:t>
            </w:r>
          </w:p>
          <w:p w14:paraId="74DDBA4C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           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 xml:space="preserve"> := cs_MeasGapConfig_setup_gp11(9); //@sic R5-203403 sic@</w:t>
            </w:r>
          </w:p>
          <w:p w14:paraId="7940F16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}</w:t>
            </w:r>
          </w:p>
          <w:p w14:paraId="4B7965D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}</w:t>
            </w:r>
          </w:p>
          <w:p w14:paraId="0B45B5B7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0C58EC9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v_RRCConnectionReconfiguration.message_.c1.rrcConnectionReconfiguration.criticalExtensions.c1.rrcConnectionReconfiguration_r8.measConfig.measGapConfig := </w:t>
            </w:r>
            <w:proofErr w:type="spellStart"/>
            <w:r w:rsidRPr="00B479A0">
              <w:rPr>
                <w:lang w:val="en-IN"/>
              </w:rPr>
              <w:t>v_MeasGapConfig</w:t>
            </w:r>
            <w:proofErr w:type="spellEnd"/>
            <w:r w:rsidRPr="00B479A0">
              <w:rPr>
                <w:lang w:val="en-IN"/>
              </w:rPr>
              <w:t>;</w:t>
            </w:r>
          </w:p>
          <w:p w14:paraId="4A7874A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v_RRCConnectionReconfiguration.message_.c1.rrcConnectionReconfiguration.criticalExtensions.c1.rrcConnectionReconfiguration_r8.measConfig.mgta_r15 := v_Mgta_r15;</w:t>
            </w:r>
          </w:p>
          <w:p w14:paraId="0A1F2B4B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68CC97D0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v_TimerValue_30s := </w:t>
            </w:r>
            <w:proofErr w:type="spellStart"/>
            <w:r w:rsidRPr="00B479A0">
              <w:rPr>
                <w:lang w:val="en-IN"/>
              </w:rPr>
              <w:t>f_EUTRA_SetTimerToleranceMax</w:t>
            </w:r>
            <w:proofErr w:type="spellEnd"/>
            <w:r w:rsidRPr="00B479A0">
              <w:rPr>
                <w:lang w:val="en-IN"/>
              </w:rPr>
              <w:t xml:space="preserve">(eutra_Cell1, </w:t>
            </w:r>
            <w:proofErr w:type="spellStart"/>
            <w:r w:rsidRPr="00B479A0">
              <w:rPr>
                <w:lang w:val="en-IN"/>
              </w:rPr>
              <w:t>nonProtocolTimer</w:t>
            </w:r>
            <w:proofErr w:type="spellEnd"/>
            <w:r w:rsidRPr="00B479A0">
              <w:rPr>
                <w:lang w:val="en-IN"/>
              </w:rPr>
              <w:t>, 30.0);</w:t>
            </w:r>
          </w:p>
          <w:p w14:paraId="0BE8EFE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//@siclog "Step 5-6" </w:t>
            </w:r>
            <w:proofErr w:type="spellStart"/>
            <w:r w:rsidRPr="00B479A0">
              <w:rPr>
                <w:lang w:val="en-IN"/>
              </w:rPr>
              <w:t>siclog</w:t>
            </w:r>
            <w:proofErr w:type="spellEnd"/>
            <w:r w:rsidRPr="00B479A0">
              <w:rPr>
                <w:lang w:val="en-IN"/>
              </w:rPr>
              <w:t>@</w:t>
            </w:r>
          </w:p>
          <w:p w14:paraId="0248A65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//The SS transmits an </w:t>
            </w:r>
            <w:proofErr w:type="spellStart"/>
            <w:r w:rsidRPr="00B479A0">
              <w:rPr>
                <w:lang w:val="en-IN"/>
              </w:rPr>
              <w:t>RRCConnectionReconfiguration</w:t>
            </w:r>
            <w:proofErr w:type="spellEnd"/>
            <w:r w:rsidRPr="00B479A0">
              <w:rPr>
                <w:lang w:val="en-IN"/>
              </w:rPr>
              <w:t xml:space="preserve"> message including </w:t>
            </w:r>
            <w:proofErr w:type="spellStart"/>
            <w:r w:rsidRPr="00B479A0">
              <w:rPr>
                <w:lang w:val="en-IN"/>
              </w:rPr>
              <w:t>measConfig</w:t>
            </w:r>
            <w:proofErr w:type="spellEnd"/>
            <w:r w:rsidRPr="00B479A0">
              <w:rPr>
                <w:lang w:val="en-IN"/>
              </w:rPr>
              <w:t xml:space="preserve"> to change fr1-Gap</w:t>
            </w:r>
          </w:p>
          <w:p w14:paraId="3821681D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//and receives an </w:t>
            </w:r>
            <w:proofErr w:type="spellStart"/>
            <w:r w:rsidRPr="00B479A0">
              <w:rPr>
                <w:lang w:val="en-IN"/>
              </w:rPr>
              <w:t>RRCConnectionReconfigurationComplete</w:t>
            </w:r>
            <w:proofErr w:type="spellEnd"/>
            <w:r w:rsidRPr="00B479A0">
              <w:rPr>
                <w:lang w:val="en-IN"/>
              </w:rPr>
              <w:t xml:space="preserve"> message to confirm the change of fr1-Gap</w:t>
            </w:r>
          </w:p>
          <w:p w14:paraId="74A3EF9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</w:t>
            </w:r>
            <w:proofErr w:type="spellStart"/>
            <w:r w:rsidRPr="00B479A0">
              <w:rPr>
                <w:lang w:val="en-IN"/>
              </w:rPr>
              <w:t>f_EUTRA_RRCConnectionReconfiguration_MeasConfig</w:t>
            </w:r>
            <w:proofErr w:type="spellEnd"/>
            <w:r w:rsidRPr="00B479A0">
              <w:rPr>
                <w:lang w:val="en-IN"/>
              </w:rPr>
              <w:t xml:space="preserve">(eutra_Cell1, </w:t>
            </w:r>
            <w:proofErr w:type="spellStart"/>
            <w:r w:rsidRPr="00B479A0">
              <w:rPr>
                <w:lang w:val="en-IN"/>
              </w:rPr>
              <w:t>v_RRCConnectionReconfiguration</w:t>
            </w:r>
            <w:proofErr w:type="spellEnd"/>
            <w:r w:rsidRPr="00B479A0">
              <w:rPr>
                <w:lang w:val="en-IN"/>
              </w:rPr>
              <w:t>);</w:t>
            </w:r>
          </w:p>
          <w:p w14:paraId="502B302C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23E3EA5E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//@siclog "Step 7" </w:t>
            </w:r>
            <w:proofErr w:type="spellStart"/>
            <w:r w:rsidRPr="00B479A0">
              <w:rPr>
                <w:lang w:val="en-IN"/>
              </w:rPr>
              <w:t>siclog</w:t>
            </w:r>
            <w:proofErr w:type="spellEnd"/>
            <w:r w:rsidRPr="00B479A0">
              <w:rPr>
                <w:lang w:val="en-IN"/>
              </w:rPr>
              <w:t>@</w:t>
            </w:r>
          </w:p>
          <w:p w14:paraId="79A2DE94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//Wait for 30 s to ensure that the UE performs a periodical inter frequency reporting.</w:t>
            </w:r>
          </w:p>
          <w:p w14:paraId="7841CA13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//EXCEPTION: In parallel to events described in step 7 the steps specified in table 8.2.3.11.1.3.2-3 shall take place</w:t>
            </w:r>
          </w:p>
          <w:p w14:paraId="0EF233EA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lastRenderedPageBreak/>
              <w:t xml:space="preserve">        </w:t>
            </w:r>
            <w:proofErr w:type="spellStart"/>
            <w:r w:rsidRPr="00B479A0">
              <w:rPr>
                <w:lang w:val="en-IN"/>
              </w:rPr>
              <w:t>f_Check_EUTRA_HighFreq_PeriodicalMeasurmentReport</w:t>
            </w:r>
            <w:proofErr w:type="spellEnd"/>
            <w:r w:rsidRPr="00B479A0">
              <w:rPr>
                <w:lang w:val="en-IN"/>
              </w:rPr>
              <w:t>(eutra_Cell1,</w:t>
            </w:r>
          </w:p>
          <w:p w14:paraId="7CBE58F8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v_TimerValue_30s,</w:t>
            </w:r>
          </w:p>
          <w:p w14:paraId="2D680E71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</w:t>
            </w:r>
            <w:proofErr w:type="spellStart"/>
            <w:r w:rsidRPr="00B479A0">
              <w:rPr>
                <w:lang w:val="en-IN"/>
              </w:rPr>
              <w:t>cr_MeasurementReport</w:t>
            </w:r>
            <w:proofErr w:type="spellEnd"/>
            <w:r w:rsidRPr="00B479A0">
              <w:rPr>
                <w:lang w:val="en-IN"/>
              </w:rPr>
              <w:t xml:space="preserve">(1, ?, ?, </w:t>
            </w:r>
            <w:r w:rsidRPr="00B479A0">
              <w:rPr>
                <w:highlight w:val="yellow"/>
                <w:lang w:val="en-IN"/>
              </w:rPr>
              <w:t>cr_MeasResultNeighCells_measResultListNR_1Entry(</w:t>
            </w:r>
            <w:proofErr w:type="spellStart"/>
            <w:r w:rsidRPr="00B479A0">
              <w:rPr>
                <w:highlight w:val="yellow"/>
                <w:lang w:val="en-IN"/>
              </w:rPr>
              <w:t>p_NR_PhysChId</w:t>
            </w:r>
            <w:proofErr w:type="spellEnd"/>
            <w:r w:rsidRPr="00B479A0">
              <w:rPr>
                <w:highlight w:val="yellow"/>
                <w:lang w:val="en-IN"/>
              </w:rPr>
              <w:t xml:space="preserve">, ?, </w:t>
            </w:r>
            <w:proofErr w:type="spellStart"/>
            <w:r w:rsidRPr="00B479A0">
              <w:rPr>
                <w:highlight w:val="yellow"/>
                <w:lang w:val="en-IN"/>
              </w:rPr>
              <w:t>omit,omit,omit</w:t>
            </w:r>
            <w:proofErr w:type="spellEnd"/>
            <w:r w:rsidRPr="00B479A0">
              <w:rPr>
                <w:highlight w:val="yellow"/>
                <w:lang w:val="en-IN"/>
              </w:rPr>
              <w:t>,?)),</w:t>
            </w:r>
          </w:p>
          <w:p w14:paraId="0BFED1B5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                                                     1.024);</w:t>
            </w:r>
          </w:p>
          <w:p w14:paraId="49BFB943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5B331522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 xml:space="preserve">        activate(a_EUTRA_AddDefault_PeriodicalMeasurmentReport(eutra_Cell1, </w:t>
            </w:r>
            <w:proofErr w:type="spellStart"/>
            <w:r w:rsidRPr="00B479A0">
              <w:rPr>
                <w:lang w:val="en-IN"/>
              </w:rPr>
              <w:t>cr_MeasurementReport_CheckAny</w:t>
            </w:r>
            <w:proofErr w:type="spellEnd"/>
            <w:r w:rsidRPr="00B479A0">
              <w:rPr>
                <w:lang w:val="en-IN"/>
              </w:rPr>
              <w:t>));</w:t>
            </w:r>
          </w:p>
          <w:p w14:paraId="51BE925E" w14:textId="77777777" w:rsidR="00B479A0" w:rsidRPr="00B479A0" w:rsidRDefault="00B479A0" w:rsidP="00B479A0">
            <w:pPr>
              <w:rPr>
                <w:lang w:val="en-IN"/>
              </w:rPr>
            </w:pPr>
          </w:p>
          <w:p w14:paraId="1701F1E6" w14:textId="77777777" w:rsidR="00B479A0" w:rsidRPr="00B479A0" w:rsidRDefault="00B479A0" w:rsidP="00B479A0">
            <w:pPr>
              <w:rPr>
                <w:lang w:val="en-IN"/>
              </w:rPr>
            </w:pPr>
            <w:r w:rsidRPr="00B479A0">
              <w:rPr>
                <w:lang w:val="en-IN"/>
              </w:rPr>
              <w:t>    } // end of fl_ReconfigFr1GapAndGetMeasResults</w:t>
            </w:r>
          </w:p>
          <w:p w14:paraId="7254F60E" w14:textId="77777777" w:rsidR="00E857CA" w:rsidRDefault="00E857CA" w:rsidP="00B75E0D"/>
        </w:tc>
      </w:tr>
    </w:tbl>
    <w:p w14:paraId="1E28A2CC" w14:textId="77777777" w:rsidR="00E857CA" w:rsidRPr="00E857CA" w:rsidRDefault="00E857CA" w:rsidP="00E857CA"/>
    <w:p w14:paraId="3494AF87" w14:textId="74DC8055" w:rsidR="00E857CA" w:rsidRDefault="00E857CA" w:rsidP="00E857CA">
      <w:pPr>
        <w:pStyle w:val="berschrift2"/>
        <w:rPr>
          <w:b/>
          <w:bCs/>
        </w:rPr>
      </w:pPr>
      <w:r w:rsidRPr="00E857CA">
        <w:rPr>
          <w:b/>
          <w:bCs/>
        </w:rPr>
        <w:t>2.</w:t>
      </w:r>
      <w:r w:rsidR="000134B6">
        <w:rPr>
          <w:b/>
          <w:bCs/>
        </w:rPr>
        <w:t>6</w:t>
      </w:r>
      <w:r w:rsidRPr="00E857CA">
        <w:rPr>
          <w:b/>
          <w:bCs/>
        </w:rPr>
        <w:t xml:space="preserve"> Change </w:t>
      </w:r>
      <w:r w:rsidR="00A26904">
        <w:rPr>
          <w:b/>
          <w:bCs/>
        </w:rPr>
        <w:t>6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E857CA" w14:paraId="171E005E" w14:textId="77777777" w:rsidTr="006B74B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58AB2" w14:textId="77777777" w:rsidR="00E857CA" w:rsidRPr="00334EB5" w:rsidRDefault="00E857CA" w:rsidP="00334EB5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6B816" w14:textId="7F2592CF" w:rsidR="00E857CA" w:rsidRPr="0055250F" w:rsidRDefault="00E857CA" w:rsidP="00B75E0D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71C113B5" w14:textId="29D5A12F" w:rsidR="00E857CA" w:rsidRPr="00D86314" w:rsidRDefault="00EC565C" w:rsidP="00B75E0D">
            <w:pPr>
              <w:spacing w:after="0"/>
              <w:rPr>
                <w:rFonts w:ascii="Arial" w:hAnsi="Arial" w:cs="Arial"/>
              </w:rPr>
            </w:pPr>
            <w:r w:rsidRPr="00EC565C">
              <w:rPr>
                <w:rFonts w:ascii="Arial" w:hAnsi="Arial" w:cs="Arial"/>
              </w:rPr>
              <w:t>function fl_ReconfigFr1GapAndGetMeasResults</w:t>
            </w:r>
            <w:r w:rsidR="00084EA1">
              <w:rPr>
                <w:rFonts w:ascii="Arial" w:hAnsi="Arial" w:cs="Arial"/>
              </w:rPr>
              <w:t>_</w:t>
            </w:r>
            <w:r w:rsidRPr="00EC565C">
              <w:rPr>
                <w:rFonts w:ascii="Arial" w:hAnsi="Arial" w:cs="Arial"/>
              </w:rPr>
              <w:t>steps15_17</w:t>
            </w:r>
            <w:r>
              <w:rPr>
                <w:rFonts w:ascii="Arial" w:hAnsi="Arial" w:cs="Arial"/>
              </w:rPr>
              <w:t>()</w:t>
            </w:r>
          </w:p>
        </w:tc>
      </w:tr>
      <w:tr w:rsidR="00084EA1" w14:paraId="432C9E95" w14:textId="77777777" w:rsidTr="006B74B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0C221" w14:textId="77777777" w:rsidR="00084EA1" w:rsidRDefault="00084EA1" w:rsidP="00084EA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45DBB" w14:textId="3C679C07" w:rsidR="00084EA1" w:rsidRPr="0055250F" w:rsidRDefault="00084EA1" w:rsidP="00084EA1">
            <w:pPr>
              <w:pStyle w:val="CRCoverPage"/>
              <w:spacing w:after="0"/>
              <w:rPr>
                <w:rFonts w:cs="Arial"/>
              </w:rPr>
            </w:pPr>
            <w:r>
              <w:rPr>
                <w:lang w:val="en-SG"/>
              </w:rPr>
              <w:t xml:space="preserve">Current TTCN implementation </w:t>
            </w:r>
            <w:proofErr w:type="spellStart"/>
            <w:r>
              <w:rPr>
                <w:lang w:val="en-SG"/>
              </w:rPr>
              <w:t>Fuction</w:t>
            </w:r>
            <w:proofErr w:type="spellEnd"/>
            <w:r>
              <w:rPr>
                <w:lang w:val="en-SG"/>
              </w:rPr>
              <w:t xml:space="preserve"> “</w:t>
            </w:r>
            <w:r w:rsidRPr="00084EA1">
              <w:rPr>
                <w:lang w:val="en-SG"/>
              </w:rPr>
              <w:t>fl_ReconfigFr1GapAndGetMeasResults()</w:t>
            </w:r>
            <w:r>
              <w:rPr>
                <w:lang w:val="en-SG"/>
              </w:rPr>
              <w:t xml:space="preserve">”was not able to handle NR MRDC hence </w:t>
            </w:r>
            <w:proofErr w:type="spellStart"/>
            <w:r>
              <w:rPr>
                <w:lang w:val="en-SG"/>
              </w:rPr>
              <w:t>praposed</w:t>
            </w:r>
            <w:proofErr w:type="spellEnd"/>
            <w:r>
              <w:rPr>
                <w:lang w:val="en-SG"/>
              </w:rPr>
              <w:t xml:space="preserve"> new </w:t>
            </w:r>
            <w:r w:rsidRPr="00084EA1">
              <w:rPr>
                <w:lang w:val="en-SG"/>
              </w:rPr>
              <w:t>fl_ReconfigFr1GapAndGetMeasResults_steps15_17()</w:t>
            </w:r>
          </w:p>
        </w:tc>
      </w:tr>
      <w:tr w:rsidR="00E857CA" w14:paraId="2C8E9BE5" w14:textId="77777777" w:rsidTr="006B74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C9731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0FD34" w14:textId="5602F586" w:rsidR="00E857CA" w:rsidRPr="003D4E6C" w:rsidRDefault="00084EA1" w:rsidP="00B75E0D">
            <w:pPr>
              <w:pStyle w:val="CRCoverPage"/>
              <w:spacing w:after="0"/>
              <w:rPr>
                <w:lang w:val="en-SG"/>
              </w:rPr>
            </w:pPr>
            <w:proofErr w:type="spellStart"/>
            <w:r>
              <w:rPr>
                <w:lang w:val="en-SG"/>
              </w:rPr>
              <w:t>Praposed</w:t>
            </w:r>
            <w:proofErr w:type="spellEnd"/>
            <w:r>
              <w:rPr>
                <w:lang w:val="en-SG"/>
              </w:rPr>
              <w:t xml:space="preserve"> and added </w:t>
            </w:r>
            <w:r w:rsidRPr="00EC565C">
              <w:rPr>
                <w:rFonts w:cs="Arial"/>
              </w:rPr>
              <w:t>fl_ReconfigFr1GapAndGetMeasResults</w:t>
            </w:r>
            <w:r>
              <w:rPr>
                <w:rFonts w:cs="Arial"/>
              </w:rPr>
              <w:t>_</w:t>
            </w:r>
            <w:r w:rsidRPr="00EC565C">
              <w:rPr>
                <w:rFonts w:cs="Arial"/>
              </w:rPr>
              <w:t>steps15_17</w:t>
            </w:r>
            <w:r>
              <w:rPr>
                <w:rFonts w:cs="Arial"/>
              </w:rPr>
              <w:t>()</w:t>
            </w:r>
          </w:p>
        </w:tc>
      </w:tr>
      <w:tr w:rsidR="00E857CA" w14:paraId="18284EBA" w14:textId="77777777" w:rsidTr="006B74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FF5829" w14:textId="77777777" w:rsidR="00E857CA" w:rsidRDefault="00E857CA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61108" w14:textId="77777777" w:rsidR="00E857CA" w:rsidRDefault="00E857CA" w:rsidP="00B75E0D">
            <w:pPr>
              <w:spacing w:after="0"/>
              <w:rPr>
                <w:rFonts w:ascii="Arial" w:hAnsi="Arial" w:cs="Arial"/>
              </w:rPr>
            </w:pPr>
            <w:proofErr w:type="spellStart"/>
            <w:r w:rsidRPr="00080668">
              <w:rPr>
                <w:rFonts w:ascii="Arial" w:hAnsi="Arial" w:cs="Arial"/>
              </w:rPr>
              <w:t>RRCMeasurement_ENDC_EUTRA</w:t>
            </w:r>
            <w:proofErr w:type="spellEnd"/>
          </w:p>
        </w:tc>
      </w:tr>
      <w:tr w:rsidR="006B74BA" w14:paraId="5897EBA2" w14:textId="77777777" w:rsidTr="006B7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E2C58C5" w14:textId="77777777" w:rsidR="006B74BA" w:rsidRDefault="006B74BA" w:rsidP="00C11158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6565216" w14:textId="569FECB7" w:rsidR="006B74BA" w:rsidRPr="00A9307D" w:rsidRDefault="006B74BA" w:rsidP="00C11158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 w:rsidR="00547252">
              <w:rPr>
                <w:rFonts w:ascii="Arial" w:hAnsi="Arial" w:cs="Arial"/>
                <w:highlight w:val="cyan"/>
              </w:rPr>
              <w:t>d, but implemented</w:t>
            </w:r>
            <w:r w:rsidR="00930E4B">
              <w:rPr>
                <w:rFonts w:ascii="Arial" w:hAnsi="Arial" w:cs="Arial"/>
                <w:highlight w:val="cyan"/>
              </w:rPr>
              <w:t xml:space="preserve"> partly</w:t>
            </w:r>
            <w:r w:rsidR="00547252">
              <w:rPr>
                <w:rFonts w:ascii="Arial" w:hAnsi="Arial" w:cs="Arial"/>
                <w:highlight w:val="cyan"/>
              </w:rPr>
              <w:t xml:space="preserve"> differently (see MCC160 proposal)</w:t>
            </w:r>
          </w:p>
        </w:tc>
      </w:tr>
    </w:tbl>
    <w:p w14:paraId="47B2DBF3" w14:textId="77777777" w:rsidR="00E857CA" w:rsidRDefault="00E857CA" w:rsidP="00E857CA"/>
    <w:p w14:paraId="33ACDCA2" w14:textId="77777777" w:rsidR="00E857CA" w:rsidRDefault="00E857CA" w:rsidP="00E857CA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4EB3FD8B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90726" w14:textId="4089681C" w:rsidR="00E857CA" w:rsidRDefault="000134B6" w:rsidP="00B75E0D">
            <w:r>
              <w:t>---</w:t>
            </w:r>
          </w:p>
        </w:tc>
      </w:tr>
    </w:tbl>
    <w:p w14:paraId="6A1294EF" w14:textId="77777777" w:rsidR="00E857CA" w:rsidRDefault="00E857CA" w:rsidP="00E857CA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E857CA" w14:paraId="2684A0E6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CA4B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lang w:val="en-IN"/>
              </w:rPr>
              <w:t xml:space="preserve">    </w:t>
            </w:r>
            <w:r w:rsidRPr="00EC565C">
              <w:rPr>
                <w:highlight w:val="yellow"/>
                <w:lang w:val="en-IN"/>
              </w:rPr>
              <w:t>//----------------------------------------------------------------------------</w:t>
            </w:r>
          </w:p>
          <w:p w14:paraId="6597C7F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/*</w:t>
            </w:r>
          </w:p>
          <w:p w14:paraId="0ADF0D2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 @desc      Local function for steps 15-17 of TC 8.2.3.11.1</w:t>
            </w:r>
          </w:p>
          <w:p w14:paraId="2A082A0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 @param</w:t>
            </w:r>
          </w:p>
          <w:p w14:paraId="1641CD8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 @status</w:t>
            </w:r>
          </w:p>
          <w:p w14:paraId="75766C3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*/</w:t>
            </w:r>
          </w:p>
          <w:p w14:paraId="5B2342D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function fl_ReconfigFr1GapAndGetMeasResults_steps15_17(integer </w:t>
            </w:r>
            <w:proofErr w:type="spellStart"/>
            <w:r w:rsidRPr="00EC565C">
              <w:rPr>
                <w:highlight w:val="yellow"/>
                <w:lang w:val="en-IN"/>
              </w:rPr>
              <w:t>p_RepeatCounter</w:t>
            </w:r>
            <w:proofErr w:type="spellEnd"/>
            <w:r w:rsidRPr="00EC565C">
              <w:rPr>
                <w:highlight w:val="yellow"/>
                <w:lang w:val="en-IN"/>
              </w:rPr>
              <w:t>,</w:t>
            </w:r>
          </w:p>
          <w:p w14:paraId="72C8147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                          integer </w:t>
            </w:r>
            <w:proofErr w:type="spellStart"/>
            <w:r w:rsidRPr="00EC565C">
              <w:rPr>
                <w:highlight w:val="yellow"/>
                <w:lang w:val="en-IN"/>
              </w:rPr>
              <w:t>p_NR_PhysChId</w:t>
            </w:r>
            <w:proofErr w:type="spellEnd"/>
            <w:r w:rsidRPr="00EC565C">
              <w:rPr>
                <w:highlight w:val="yellow"/>
                <w:lang w:val="en-IN"/>
              </w:rPr>
              <w:t>,</w:t>
            </w:r>
          </w:p>
          <w:p w14:paraId="00C6C5D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                          template (value) </w:t>
            </w:r>
            <w:proofErr w:type="spellStart"/>
            <w:r w:rsidRPr="00EC565C">
              <w:rPr>
                <w:highlight w:val="yellow"/>
                <w:lang w:val="en-IN"/>
              </w:rPr>
              <w:t>DL_DCCH_Message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p_RRCConnectionReconfiguration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) runs on EUTRA_5GS_PTC //EUTRA_5GS_PTC</w:t>
            </w:r>
          </w:p>
          <w:p w14:paraId="64A0BF6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{</w:t>
            </w:r>
          </w:p>
          <w:p w14:paraId="05DC3E7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</w:t>
            </w:r>
            <w:proofErr w:type="spellStart"/>
            <w:r w:rsidRPr="00EC565C">
              <w:rPr>
                <w:highlight w:val="yellow"/>
                <w:lang w:val="en-IN"/>
              </w:rPr>
              <w:t>boolean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v_Mgta_r15 := true;</w:t>
            </w:r>
          </w:p>
          <w:p w14:paraId="6D5460C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lastRenderedPageBreak/>
              <w:t xml:space="preserve">        var template (omit) </w:t>
            </w:r>
            <w:proofErr w:type="spellStart"/>
            <w:r w:rsidRPr="00EC565C">
              <w:rPr>
                <w:highlight w:val="yellow"/>
                <w:lang w:val="en-IN"/>
              </w:rPr>
              <w:t>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5912539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template (value) </w:t>
            </w:r>
            <w:proofErr w:type="spellStart"/>
            <w:r w:rsidRPr="00EC565C">
              <w:rPr>
                <w:highlight w:val="yellow"/>
                <w:lang w:val="en-IN"/>
              </w:rPr>
              <w:t>DL_DCCH_Message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2F1DADD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float v_TimerValue_30s;</w:t>
            </w:r>
          </w:p>
          <w:p w14:paraId="20A2A66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</w:t>
            </w:r>
            <w:proofErr w:type="spellStart"/>
            <w:r w:rsidRPr="00EC565C">
              <w:rPr>
                <w:highlight w:val="yellow"/>
                <w:lang w:val="en-IN"/>
              </w:rPr>
              <w:t>boolean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v_FirstReportReceived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false;</w:t>
            </w:r>
          </w:p>
          <w:p w14:paraId="1AD5EDE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float v_TimerValue_480ms;</w:t>
            </w:r>
          </w:p>
          <w:p w14:paraId="1C1534E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timer </w:t>
            </w:r>
            <w:proofErr w:type="spellStart"/>
            <w:r w:rsidRPr="00EC565C">
              <w:rPr>
                <w:highlight w:val="yellow"/>
                <w:lang w:val="en-IN"/>
              </w:rPr>
              <w:t>t_Watchdog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749C38C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timer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283BB5A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</w:t>
            </w:r>
            <w:proofErr w:type="spellStart"/>
            <w:r w:rsidRPr="00EC565C">
              <w:rPr>
                <w:highlight w:val="yellow"/>
                <w:lang w:val="en-IN"/>
              </w:rPr>
              <w:t>RRC_TransactionIdentifier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v_RRC_TI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valueof(p_RRCConnectionReconfiguration.message_.c1.rrcConnectionReconfiguration.rrc_TransactionIdentifier);</w:t>
            </w:r>
          </w:p>
          <w:p w14:paraId="15B40BA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372FCC8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EC565C">
              <w:rPr>
                <w:highlight w:val="yellow"/>
                <w:lang w:val="en-IN"/>
              </w:rPr>
              <w:t>v_RRCConnectionReconfiguration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</w:t>
            </w:r>
            <w:proofErr w:type="spellStart"/>
            <w:r w:rsidRPr="00EC565C">
              <w:rPr>
                <w:highlight w:val="yellow"/>
                <w:lang w:val="en-IN"/>
              </w:rPr>
              <w:t>p_RRCConnectionReconfiguration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3FC7109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</w:t>
            </w:r>
            <w:proofErr w:type="spellStart"/>
            <w:r w:rsidRPr="00EC565C">
              <w:rPr>
                <w:highlight w:val="yellow"/>
                <w:lang w:val="en-IN"/>
              </w:rPr>
              <w:t>SubFrameTiming_Type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v_Timing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52D55D9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5E74E5D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if(</w:t>
            </w:r>
            <w:proofErr w:type="spellStart"/>
            <w:r w:rsidRPr="00EC565C">
              <w:rPr>
                <w:highlight w:val="yellow"/>
                <w:lang w:val="en-IN"/>
              </w:rPr>
              <w:t>p_RepeatCounter</w:t>
            </w:r>
            <w:proofErr w:type="spellEnd"/>
            <w:r w:rsidRPr="00EC565C">
              <w:rPr>
                <w:highlight w:val="yellow"/>
                <w:lang w:val="en-IN"/>
              </w:rPr>
              <w:t>&gt;5)</w:t>
            </w:r>
          </w:p>
          <w:p w14:paraId="45A23D7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{</w:t>
            </w:r>
          </w:p>
          <w:p w14:paraId="7C1D390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v_Mgta_r15 := false;</w:t>
            </w:r>
          </w:p>
          <w:p w14:paraId="082194D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}</w:t>
            </w:r>
          </w:p>
          <w:p w14:paraId="0B58BB8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</w:p>
          <w:p w14:paraId="661EEA5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select(</w:t>
            </w:r>
            <w:proofErr w:type="spellStart"/>
            <w:r w:rsidRPr="00EC565C">
              <w:rPr>
                <w:highlight w:val="yellow"/>
                <w:lang w:val="en-IN"/>
              </w:rPr>
              <w:t>p_RepeatCounter</w:t>
            </w:r>
            <w:proofErr w:type="spellEnd"/>
            <w:r w:rsidRPr="00EC565C">
              <w:rPr>
                <w:highlight w:val="yellow"/>
                <w:lang w:val="en-IN"/>
              </w:rPr>
              <w:t>)</w:t>
            </w:r>
          </w:p>
          <w:p w14:paraId="4B1092E0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55DF669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case(1)</w:t>
            </w:r>
          </w:p>
          <w:p w14:paraId="767009D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4337876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cs_MeasGapConfig_setup_gp1(9); //@sic R5-203403 sic@</w:t>
            </w:r>
          </w:p>
          <w:p w14:paraId="4451664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01CDD46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case(2)</w:t>
            </w:r>
          </w:p>
          <w:p w14:paraId="5059B9F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1D3F6CE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cs_MeasGapConfig_setup_gp2(9); //@sic R5-203403 sic@</w:t>
            </w:r>
          </w:p>
          <w:p w14:paraId="2541D1A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6914D78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case(3)</w:t>
            </w:r>
          </w:p>
          <w:p w14:paraId="5F9DF49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49BC4F4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cs_MeasGapConfig_setup_gp3(9); //@sic R5-203403 sic@</w:t>
            </w:r>
          </w:p>
          <w:p w14:paraId="583ACA4F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62701F4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case(4)</w:t>
            </w:r>
          </w:p>
          <w:p w14:paraId="026CB3D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1F3B4EA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cs_MeasGapConfig_setup_gp4(9); //@sic R5-203403 sic@</w:t>
            </w:r>
          </w:p>
          <w:p w14:paraId="4144AAC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lastRenderedPageBreak/>
              <w:t>                }</w:t>
            </w:r>
          </w:p>
          <w:p w14:paraId="0258131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case(5)</w:t>
            </w:r>
          </w:p>
          <w:p w14:paraId="07E15D2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6BBF8E6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cs_MeasGapConfig_setup_gp5(9); //@sic R5-203403 sic@</w:t>
            </w:r>
          </w:p>
          <w:p w14:paraId="2EC762E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3229D990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case(6)</w:t>
            </w:r>
          </w:p>
          <w:p w14:paraId="0A8C322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3F6C7E3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cs_MeasGapConfig_setup_gp6(9); //@sic R5-203403 sic@</w:t>
            </w:r>
          </w:p>
          <w:p w14:paraId="40322C5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5FDAE55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case(7)</w:t>
            </w:r>
          </w:p>
          <w:p w14:paraId="6B9CD9C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7B5B705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cs_MeasGapConfig_setup_gp7(9); //@sic R5-203403 sic@</w:t>
            </w:r>
          </w:p>
          <w:p w14:paraId="7DF1E410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43C7430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case(8)</w:t>
            </w:r>
          </w:p>
          <w:p w14:paraId="4E626DA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311690C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cs_MeasGapConfig_setup_gp8(9); //@sic R5-203403 sic@</w:t>
            </w:r>
          </w:p>
          <w:p w14:paraId="49BC7FE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5F838C7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case(9)</w:t>
            </w:r>
          </w:p>
          <w:p w14:paraId="54AFCED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779F481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cs_MeasGapConfig_setup_gp9(9); //@sic R5-203403 sic@</w:t>
            </w:r>
          </w:p>
          <w:p w14:paraId="349CFAA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054905A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case(10)</w:t>
            </w:r>
          </w:p>
          <w:p w14:paraId="5D6BA75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05FFD19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cs_MeasGapConfig_setup_gp10(9); //@sic R5-203403 sic@</w:t>
            </w:r>
          </w:p>
          <w:p w14:paraId="4218093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2F262C6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case(11)</w:t>
            </w:r>
          </w:p>
          <w:p w14:paraId="6682C98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4279426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cs_MeasGapConfig_setup_gp11(9); //@sic R5-203403 sic@</w:t>
            </w:r>
          </w:p>
          <w:p w14:paraId="40F4B8B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075F1BC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66B945D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6CB9D4F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v_RRCConnectionReconfiguration.message_.c1.rrcConnectionReconfiguration.criticalExtensions.c1.rrcConnectionReconfiguration_r8.measConfig.measGapConfig :=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302C3C4F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v_RRCConnectionReconfiguration.message_.c1.rrcConnectionReconfiguration.criticalExtensions.c1.rrcConnectionReconfiguration_r8.measConfig.mgta_r15 := v_Mgta_r15;</w:t>
            </w:r>
          </w:p>
          <w:p w14:paraId="2C127340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5ADC1BD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//@siclog "Step 15-16" </w:t>
            </w:r>
            <w:proofErr w:type="spellStart"/>
            <w:r w:rsidRPr="00EC565C">
              <w:rPr>
                <w:highlight w:val="yellow"/>
                <w:lang w:val="en-IN"/>
              </w:rPr>
              <w:t>siclog</w:t>
            </w:r>
            <w:proofErr w:type="spellEnd"/>
            <w:r w:rsidRPr="00EC565C">
              <w:rPr>
                <w:highlight w:val="yellow"/>
                <w:lang w:val="en-IN"/>
              </w:rPr>
              <w:t>@</w:t>
            </w:r>
          </w:p>
          <w:p w14:paraId="4924ECC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//The SS transmits an </w:t>
            </w:r>
            <w:proofErr w:type="spellStart"/>
            <w:r w:rsidRPr="00EC565C">
              <w:rPr>
                <w:highlight w:val="yellow"/>
                <w:lang w:val="en-IN"/>
              </w:rPr>
              <w:t>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message including </w:t>
            </w:r>
            <w:proofErr w:type="spellStart"/>
            <w:r w:rsidRPr="00EC565C">
              <w:rPr>
                <w:highlight w:val="yellow"/>
                <w:lang w:val="en-IN"/>
              </w:rPr>
              <w:t>measConfig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to change fr1-Gap</w:t>
            </w:r>
          </w:p>
          <w:p w14:paraId="289CA12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//and receives an </w:t>
            </w:r>
            <w:proofErr w:type="spellStart"/>
            <w:r w:rsidRPr="00EC565C">
              <w:rPr>
                <w:highlight w:val="yellow"/>
                <w:lang w:val="en-IN"/>
              </w:rPr>
              <w:t>RRCConnectionReconfigurationComplete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message to confirm the change of fr1-Gap</w:t>
            </w:r>
          </w:p>
          <w:p w14:paraId="1BDF2F9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// </w:t>
            </w:r>
            <w:proofErr w:type="spellStart"/>
            <w:r w:rsidRPr="00EC565C">
              <w:rPr>
                <w:highlight w:val="yellow"/>
                <w:lang w:val="en-IN"/>
              </w:rPr>
              <w:t>f_EUTRA_RRCConnectionReconfiguration_MeasConfig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(eutra_Cell1, </w:t>
            </w:r>
            <w:proofErr w:type="spellStart"/>
            <w:r w:rsidRPr="00EC565C">
              <w:rPr>
                <w:highlight w:val="yellow"/>
                <w:lang w:val="en-IN"/>
              </w:rPr>
              <w:t>v_RRCConnectionReconfiguration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);</w:t>
            </w:r>
          </w:p>
          <w:p w14:paraId="5C32305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</w:t>
            </w:r>
            <w:proofErr w:type="spellStart"/>
            <w:r w:rsidRPr="00EC565C">
              <w:rPr>
                <w:highlight w:val="yellow"/>
                <w:lang w:val="en-IN"/>
              </w:rPr>
              <w:t>v_Timing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</w:t>
            </w:r>
            <w:proofErr w:type="spellStart"/>
            <w:r w:rsidRPr="00EC565C">
              <w:rPr>
                <w:highlight w:val="yellow"/>
                <w:lang w:val="en-IN"/>
              </w:rPr>
              <w:t>f_EUTRA_GetNextSendOccasion</w:t>
            </w:r>
            <w:proofErr w:type="spellEnd"/>
            <w:r w:rsidRPr="00EC565C">
              <w:rPr>
                <w:highlight w:val="yellow"/>
                <w:lang w:val="en-IN"/>
              </w:rPr>
              <w:t>(eutra_Cell1);</w:t>
            </w:r>
          </w:p>
          <w:p w14:paraId="0C763E9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</w:t>
            </w:r>
            <w:proofErr w:type="spellStart"/>
            <w:r w:rsidRPr="00EC565C">
              <w:rPr>
                <w:highlight w:val="yellow"/>
                <w:lang w:val="en-IN"/>
              </w:rPr>
              <w:t>SRB.send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(cas_SRB1_RrcPdu_REQ(eutra_Cell1, </w:t>
            </w:r>
            <w:proofErr w:type="spellStart"/>
            <w:r w:rsidRPr="00EC565C">
              <w:rPr>
                <w:highlight w:val="yellow"/>
                <w:lang w:val="en-IN"/>
              </w:rPr>
              <w:t>cs_TimingInfo_Now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, </w:t>
            </w:r>
            <w:proofErr w:type="spellStart"/>
            <w:r w:rsidRPr="00EC565C">
              <w:rPr>
                <w:highlight w:val="yellow"/>
                <w:lang w:val="en-IN"/>
              </w:rPr>
              <w:t>v_RRCConnectionReconfiguration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));</w:t>
            </w:r>
          </w:p>
          <w:p w14:paraId="2F4B384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interleave {</w:t>
            </w:r>
          </w:p>
          <w:p w14:paraId="73BA384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[] </w:t>
            </w:r>
            <w:proofErr w:type="spellStart"/>
            <w:r w:rsidRPr="00EC565C">
              <w:rPr>
                <w:highlight w:val="yellow"/>
                <w:lang w:val="en-IN"/>
              </w:rPr>
              <w:t>SRB.receive</w:t>
            </w:r>
            <w:proofErr w:type="spellEnd"/>
            <w:r w:rsidRPr="00EC565C">
              <w:rPr>
                <w:highlight w:val="yellow"/>
                <w:lang w:val="en-IN"/>
              </w:rPr>
              <w:t>(car_SRB1_RrcPdu_IND(eutra_Cell1, cr_508_RRCConnectionReconfigurationComplete(</w:t>
            </w:r>
            <w:proofErr w:type="spellStart"/>
            <w:r w:rsidRPr="00EC565C">
              <w:rPr>
                <w:highlight w:val="yellow"/>
                <w:lang w:val="en-IN"/>
              </w:rPr>
              <w:t>v_RRC_TI</w:t>
            </w:r>
            <w:proofErr w:type="spellEnd"/>
            <w:r w:rsidRPr="00EC565C">
              <w:rPr>
                <w:highlight w:val="yellow"/>
                <w:lang w:val="en-IN"/>
              </w:rPr>
              <w:t>)));</w:t>
            </w:r>
          </w:p>
          <w:p w14:paraId="4A0E091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[] </w:t>
            </w:r>
            <w:proofErr w:type="spellStart"/>
            <w:r w:rsidRPr="00EC565C">
              <w:rPr>
                <w:highlight w:val="yellow"/>
                <w:lang w:val="en-IN"/>
              </w:rPr>
              <w:t>SRB.receive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(car_SRB1_RrcPdu_IND(eutra_Cell1, </w:t>
            </w:r>
            <w:proofErr w:type="spellStart"/>
            <w:r w:rsidRPr="00EC565C">
              <w:rPr>
                <w:highlight w:val="yellow"/>
                <w:lang w:val="en-IN"/>
              </w:rPr>
              <w:t>cr_ULInformationTransferMRDC</w:t>
            </w:r>
            <w:proofErr w:type="spellEnd"/>
            <w:r w:rsidRPr="00EC565C">
              <w:rPr>
                <w:highlight w:val="yellow"/>
                <w:lang w:val="en-IN"/>
              </w:rPr>
              <w:t>));  </w:t>
            </w:r>
          </w:p>
          <w:p w14:paraId="178040D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}</w:t>
            </w:r>
          </w:p>
          <w:p w14:paraId="2E43CDB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//@siclog "Step 17" </w:t>
            </w:r>
            <w:proofErr w:type="spellStart"/>
            <w:r w:rsidRPr="00EC565C">
              <w:rPr>
                <w:highlight w:val="yellow"/>
                <w:lang w:val="en-IN"/>
              </w:rPr>
              <w:t>siclog</w:t>
            </w:r>
            <w:proofErr w:type="spellEnd"/>
            <w:r w:rsidRPr="00EC565C">
              <w:rPr>
                <w:highlight w:val="yellow"/>
                <w:lang w:val="en-IN"/>
              </w:rPr>
              <w:t>@</w:t>
            </w:r>
          </w:p>
          <w:p w14:paraId="7A3706D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//Wait for 30 s to ensure that the UE performs a periodical inter frequency reporting.</w:t>
            </w:r>
          </w:p>
          <w:p w14:paraId="2C0E7CD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//EXCEPTION: In parallel to events described in step 17 the steps specified in table 8.2.3.11.1.3.2-4  shall take place</w:t>
            </w:r>
          </w:p>
          <w:p w14:paraId="42D8EF72" w14:textId="77777777" w:rsidR="00EC565C" w:rsidRPr="00A9767A" w:rsidRDefault="00EC565C" w:rsidP="00EC565C">
            <w:pPr>
              <w:rPr>
                <w:highlight w:val="yellow"/>
                <w:lang w:val="it-IT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  <w:r w:rsidRPr="00A9767A">
              <w:rPr>
                <w:highlight w:val="yellow"/>
                <w:lang w:val="it-IT"/>
              </w:rPr>
              <w:t xml:space="preserve">v_TimerValue_30s := </w:t>
            </w:r>
            <w:proofErr w:type="spellStart"/>
            <w:r w:rsidRPr="00A9767A">
              <w:rPr>
                <w:highlight w:val="yellow"/>
                <w:lang w:val="it-IT"/>
              </w:rPr>
              <w:t>f_EUTRA_SetTimerToleranceMax</w:t>
            </w:r>
            <w:proofErr w:type="spellEnd"/>
            <w:r w:rsidRPr="00A9767A">
              <w:rPr>
                <w:highlight w:val="yellow"/>
                <w:lang w:val="it-IT"/>
              </w:rPr>
              <w:t xml:space="preserve">(eutra_Cell1, </w:t>
            </w:r>
            <w:proofErr w:type="spellStart"/>
            <w:r w:rsidRPr="00A9767A">
              <w:rPr>
                <w:highlight w:val="yellow"/>
                <w:lang w:val="it-IT"/>
              </w:rPr>
              <w:t>nonProtocolTimer</w:t>
            </w:r>
            <w:proofErr w:type="spellEnd"/>
            <w:r w:rsidRPr="00A9767A">
              <w:rPr>
                <w:highlight w:val="yellow"/>
                <w:lang w:val="it-IT"/>
              </w:rPr>
              <w:t>, 30.0);</w:t>
            </w:r>
          </w:p>
          <w:p w14:paraId="1766B4F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A9767A">
              <w:rPr>
                <w:highlight w:val="yellow"/>
                <w:lang w:val="it-IT"/>
              </w:rPr>
              <w:t xml:space="preserve">        </w:t>
            </w:r>
            <w:r w:rsidRPr="00EC565C">
              <w:rPr>
                <w:highlight w:val="yellow"/>
                <w:lang w:val="en-IN"/>
              </w:rPr>
              <w:t xml:space="preserve">v_TimerValue_480ms := </w:t>
            </w:r>
            <w:proofErr w:type="spellStart"/>
            <w:r w:rsidRPr="00EC565C">
              <w:rPr>
                <w:highlight w:val="yellow"/>
                <w:lang w:val="en-IN"/>
              </w:rPr>
              <w:t>f_EUTRA_SetTimerToleranceMax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(eutra_Cell1, </w:t>
            </w:r>
            <w:proofErr w:type="spellStart"/>
            <w:r w:rsidRPr="00EC565C">
              <w:rPr>
                <w:highlight w:val="yellow"/>
                <w:lang w:val="en-IN"/>
              </w:rPr>
              <w:t>rrcTimer</w:t>
            </w:r>
            <w:proofErr w:type="spellEnd"/>
            <w:r w:rsidRPr="00EC565C">
              <w:rPr>
                <w:highlight w:val="yellow"/>
                <w:lang w:val="en-IN"/>
              </w:rPr>
              <w:t>, 0.480);</w:t>
            </w:r>
          </w:p>
          <w:p w14:paraId="5A3A402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EC565C">
              <w:rPr>
                <w:highlight w:val="yellow"/>
                <w:lang w:val="en-IN"/>
              </w:rPr>
              <w:t>t_Watchdog.start</w:t>
            </w:r>
            <w:proofErr w:type="spellEnd"/>
            <w:r w:rsidRPr="00EC565C">
              <w:rPr>
                <w:highlight w:val="yellow"/>
                <w:lang w:val="en-IN"/>
              </w:rPr>
              <w:t>(v_TimerValue_30s);</w:t>
            </w:r>
          </w:p>
          <w:p w14:paraId="07BCD84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EC565C">
              <w:rPr>
                <w:highlight w:val="yellow"/>
                <w:lang w:val="en-IN"/>
              </w:rPr>
              <w:t>f_EUTRA_NR_SendCoOrd</w:t>
            </w:r>
            <w:proofErr w:type="spellEnd"/>
            <w:r w:rsidRPr="00EC565C">
              <w:rPr>
                <w:highlight w:val="yellow"/>
                <w:lang w:val="en-IN"/>
              </w:rPr>
              <w:t>(</w:t>
            </w:r>
            <w:proofErr w:type="spellStart"/>
            <w:r w:rsidRPr="00EC565C">
              <w:rPr>
                <w:highlight w:val="yellow"/>
                <w:lang w:val="en-IN"/>
              </w:rPr>
              <w:t>NR,cms_EUTRA_NR_Trigger</w:t>
            </w:r>
            <w:proofErr w:type="spellEnd"/>
            <w:r w:rsidRPr="00EC565C">
              <w:rPr>
                <w:highlight w:val="yellow"/>
                <w:lang w:val="en-IN"/>
              </w:rPr>
              <w:t>("</w:t>
            </w:r>
            <w:proofErr w:type="spellStart"/>
            <w:r w:rsidRPr="00EC565C">
              <w:rPr>
                <w:highlight w:val="yellow"/>
                <w:lang w:val="en-IN"/>
              </w:rPr>
              <w:t>StartTimer</w:t>
            </w:r>
            <w:proofErr w:type="spellEnd"/>
            <w:r w:rsidRPr="00EC565C">
              <w:rPr>
                <w:highlight w:val="yellow"/>
                <w:lang w:val="en-IN"/>
              </w:rPr>
              <w:t>"));</w:t>
            </w:r>
          </w:p>
          <w:p w14:paraId="72C15AFA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alt</w:t>
            </w:r>
          </w:p>
          <w:p w14:paraId="7ECC247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{</w:t>
            </w:r>
          </w:p>
          <w:p w14:paraId="789F44E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[not(</w:t>
            </w:r>
            <w:proofErr w:type="spellStart"/>
            <w:r w:rsidRPr="00EC565C">
              <w:rPr>
                <w:highlight w:val="yellow"/>
                <w:lang w:val="en-IN"/>
              </w:rPr>
              <w:t>v_FirstReportReceived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)] </w:t>
            </w:r>
            <w:proofErr w:type="spellStart"/>
            <w:r w:rsidRPr="00EC565C">
              <w:rPr>
                <w:highlight w:val="yellow"/>
                <w:lang w:val="en-IN"/>
              </w:rPr>
              <w:t>a_EUTRA_ReceiveULInformationTransferMRDC</w:t>
            </w:r>
            <w:proofErr w:type="spellEnd"/>
            <w:r w:rsidRPr="00EC565C">
              <w:rPr>
                <w:highlight w:val="yellow"/>
                <w:lang w:val="en-IN"/>
              </w:rPr>
              <w:t>(eutra_Cell1)</w:t>
            </w:r>
          </w:p>
          <w:p w14:paraId="1122B513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7B895012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t_TransmissionInterval.start</w:t>
            </w:r>
            <w:proofErr w:type="spellEnd"/>
            <w:r w:rsidRPr="00EC565C">
              <w:rPr>
                <w:highlight w:val="yellow"/>
                <w:lang w:val="en-IN"/>
              </w:rPr>
              <w:t>(v_TimerValue_480ms);</w:t>
            </w:r>
          </w:p>
          <w:p w14:paraId="5DD1CF41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v_FirstReportReceived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true;</w:t>
            </w:r>
          </w:p>
          <w:p w14:paraId="5508CF3F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repeat;</w:t>
            </w:r>
          </w:p>
          <w:p w14:paraId="4E038D89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79599EF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[v_FirstReportReceived]a_EUTRA_ReceiveULInformationTransferMRDC(eutra_Cell1)</w:t>
            </w:r>
          </w:p>
          <w:p w14:paraId="7E33DCD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26AC1B0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if(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t_TransmissionInterval.running</w:t>
            </w:r>
            <w:proofErr w:type="spellEnd"/>
            <w:r w:rsidRPr="00EC565C">
              <w:rPr>
                <w:highlight w:val="yellow"/>
                <w:lang w:val="en-IN"/>
              </w:rPr>
              <w:t>)</w:t>
            </w:r>
          </w:p>
          <w:p w14:paraId="33954C7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01A3F75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f_EUTRA_SetVerdictFailOrInconc</w:t>
            </w:r>
            <w:proofErr w:type="spellEnd"/>
            <w:r w:rsidRPr="00EC565C">
              <w:rPr>
                <w:highlight w:val="yellow"/>
                <w:lang w:val="en-IN"/>
              </w:rPr>
              <w:t>(__FILE__, __LINE__, "Step 17. Measurement report is received while transmission interval has not expired");</w:t>
            </w:r>
          </w:p>
          <w:p w14:paraId="0A5439E5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t_TransmissionInterval.stop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5C3DBAA4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472E109D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lastRenderedPageBreak/>
              <w:t xml:space="preserve">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t_TransmissionInterval.start</w:t>
            </w:r>
            <w:proofErr w:type="spellEnd"/>
            <w:r w:rsidRPr="00EC565C">
              <w:rPr>
                <w:highlight w:val="yellow"/>
                <w:lang w:val="en-IN"/>
              </w:rPr>
              <w:t>(v_TimerValue_480ms);</w:t>
            </w:r>
          </w:p>
          <w:p w14:paraId="4D402FE6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repeat;</w:t>
            </w:r>
          </w:p>
          <w:p w14:paraId="327A74BB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1EDCEC2C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[] </w:t>
            </w:r>
            <w:proofErr w:type="spellStart"/>
            <w:r w:rsidRPr="00EC565C">
              <w:rPr>
                <w:highlight w:val="yellow"/>
                <w:lang w:val="en-IN"/>
              </w:rPr>
              <w:t>t_Watchdog.timeout</w:t>
            </w:r>
            <w:proofErr w:type="spellEnd"/>
          </w:p>
          <w:p w14:paraId="1C5D1D5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3B3B65C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t_TransmissionInterval.stop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70BC4E98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03200C1E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}</w:t>
            </w:r>
          </w:p>
          <w:p w14:paraId="7F7D87C7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</w:p>
          <w:p w14:paraId="0DCED5EF" w14:textId="77777777" w:rsidR="00EC565C" w:rsidRPr="00EC565C" w:rsidRDefault="00EC565C" w:rsidP="00EC565C">
            <w:pPr>
              <w:rPr>
                <w:highlight w:val="yellow"/>
                <w:lang w:val="en-IN"/>
              </w:rPr>
            </w:pPr>
          </w:p>
          <w:p w14:paraId="52F1E6F3" w14:textId="77777777" w:rsidR="00EC565C" w:rsidRPr="00EC565C" w:rsidRDefault="00EC565C" w:rsidP="00EC565C">
            <w:pPr>
              <w:rPr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} // end of fl_ReconfigFr1GapAndGetMeasResults_steps15_17</w:t>
            </w:r>
          </w:p>
          <w:p w14:paraId="65E8940D" w14:textId="77777777" w:rsidR="00E857CA" w:rsidRDefault="00E857CA" w:rsidP="00B75E0D"/>
        </w:tc>
      </w:tr>
    </w:tbl>
    <w:p w14:paraId="2B119F30" w14:textId="77777777" w:rsidR="00B1728A" w:rsidRDefault="00B1728A" w:rsidP="00B1728A">
      <w:pPr>
        <w:spacing w:after="0"/>
        <w:rPr>
          <w:rFonts w:ascii="Arial" w:hAnsi="Arial"/>
          <w:b/>
          <w:color w:val="FF0000"/>
          <w:lang w:eastAsia="en-GB"/>
        </w:rPr>
      </w:pPr>
    </w:p>
    <w:p w14:paraId="6098019C" w14:textId="4282B2C9" w:rsidR="00B1728A" w:rsidRPr="00B1728A" w:rsidRDefault="00B1728A" w:rsidP="00B1728A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B1728A" w14:paraId="517E78B1" w14:textId="77777777" w:rsidTr="0011592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AA26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lang w:val="en-IN"/>
              </w:rPr>
              <w:t xml:space="preserve">    </w:t>
            </w:r>
            <w:r w:rsidRPr="00EC565C">
              <w:rPr>
                <w:highlight w:val="yellow"/>
                <w:lang w:val="en-IN"/>
              </w:rPr>
              <w:t>//----------------------------------------------------------------------------</w:t>
            </w:r>
          </w:p>
          <w:p w14:paraId="60A5D31D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/*</w:t>
            </w:r>
          </w:p>
          <w:p w14:paraId="54A0DD1F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 @desc      Local function for steps 15-17 of TC 8.2.3.11.1</w:t>
            </w:r>
          </w:p>
          <w:p w14:paraId="659CBF12" w14:textId="77777777" w:rsidR="00C625F1" w:rsidRPr="00C625F1" w:rsidRDefault="00B1728A" w:rsidP="00C625F1">
            <w:pPr>
              <w:rPr>
                <w:color w:val="FF0000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 @param</w:t>
            </w:r>
            <w:r w:rsidR="00C625F1">
              <w:rPr>
                <w:highlight w:val="yellow"/>
                <w:lang w:val="en-IN"/>
              </w:rPr>
              <w:t xml:space="preserve">   </w:t>
            </w:r>
            <w:proofErr w:type="spellStart"/>
            <w:r w:rsidR="00C625F1" w:rsidRPr="00C625F1">
              <w:rPr>
                <w:color w:val="FF0000"/>
                <w:lang w:val="en-IN"/>
              </w:rPr>
              <w:t>p_RepeatCounter</w:t>
            </w:r>
            <w:proofErr w:type="spellEnd"/>
          </w:p>
          <w:p w14:paraId="3A4FC315" w14:textId="42A67681" w:rsidR="00B1728A" w:rsidRPr="00C625F1" w:rsidRDefault="00C625F1" w:rsidP="00C625F1">
            <w:pPr>
              <w:rPr>
                <w:color w:val="FF0000"/>
                <w:highlight w:val="yellow"/>
                <w:lang w:val="en-IN"/>
              </w:rPr>
            </w:pPr>
            <w:r w:rsidRPr="00C625F1">
              <w:rPr>
                <w:color w:val="FF0000"/>
                <w:lang w:val="en-IN"/>
              </w:rPr>
              <w:t xml:space="preserve">   * @param     </w:t>
            </w:r>
            <w:proofErr w:type="spellStart"/>
            <w:r w:rsidRPr="00C625F1">
              <w:rPr>
                <w:color w:val="FF0000"/>
                <w:lang w:val="en-IN"/>
              </w:rPr>
              <w:t>p_RRCConnectionReconfiguration</w:t>
            </w:r>
            <w:proofErr w:type="spellEnd"/>
          </w:p>
          <w:p w14:paraId="20FBC7C9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 @status</w:t>
            </w:r>
          </w:p>
          <w:p w14:paraId="762C249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*/</w:t>
            </w:r>
          </w:p>
          <w:p w14:paraId="16857687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function fl_ReconfigFr1GapAndGetMeasResults_steps15_17(integer </w:t>
            </w:r>
            <w:proofErr w:type="spellStart"/>
            <w:r w:rsidRPr="00EC565C">
              <w:rPr>
                <w:highlight w:val="yellow"/>
                <w:lang w:val="en-IN"/>
              </w:rPr>
              <w:t>p_RepeatCounter</w:t>
            </w:r>
            <w:proofErr w:type="spellEnd"/>
            <w:r w:rsidRPr="00EC565C">
              <w:rPr>
                <w:highlight w:val="yellow"/>
                <w:lang w:val="en-IN"/>
              </w:rPr>
              <w:t>,</w:t>
            </w:r>
          </w:p>
          <w:p w14:paraId="1920C447" w14:textId="77777777" w:rsidR="00B1728A" w:rsidRPr="00EF08B9" w:rsidRDefault="00B1728A" w:rsidP="00115925">
            <w:pPr>
              <w:rPr>
                <w:strike/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                          </w:t>
            </w:r>
            <w:r w:rsidRPr="00EF08B9">
              <w:rPr>
                <w:strike/>
                <w:highlight w:val="yellow"/>
                <w:lang w:val="en-IN"/>
              </w:rPr>
              <w:t xml:space="preserve">integer </w:t>
            </w:r>
            <w:proofErr w:type="spellStart"/>
            <w:r w:rsidRPr="00EF08B9">
              <w:rPr>
                <w:strike/>
                <w:highlight w:val="yellow"/>
                <w:lang w:val="en-IN"/>
              </w:rPr>
              <w:t>p_NR_PhysChId</w:t>
            </w:r>
            <w:proofErr w:type="spellEnd"/>
            <w:r w:rsidRPr="00EF08B9">
              <w:rPr>
                <w:strike/>
                <w:highlight w:val="yellow"/>
                <w:lang w:val="en-IN"/>
              </w:rPr>
              <w:t>,</w:t>
            </w:r>
          </w:p>
          <w:p w14:paraId="1916AA37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                          template (value) </w:t>
            </w:r>
            <w:proofErr w:type="spellStart"/>
            <w:r w:rsidRPr="00EC565C">
              <w:rPr>
                <w:highlight w:val="yellow"/>
                <w:lang w:val="en-IN"/>
              </w:rPr>
              <w:t>DL_DCCH_Message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p_RRCConnectionReconfiguration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) runs on EUTRA_5GS_PTC //EUTRA_5GS_PTC</w:t>
            </w:r>
          </w:p>
          <w:p w14:paraId="158CD254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{</w:t>
            </w:r>
          </w:p>
          <w:p w14:paraId="566DABE4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</w:t>
            </w:r>
            <w:proofErr w:type="spellStart"/>
            <w:r w:rsidRPr="00EC565C">
              <w:rPr>
                <w:highlight w:val="yellow"/>
                <w:lang w:val="en-IN"/>
              </w:rPr>
              <w:t>boolean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v_Mgta_r15 := true;</w:t>
            </w:r>
          </w:p>
          <w:p w14:paraId="48683FB1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template (omit) </w:t>
            </w:r>
            <w:proofErr w:type="spellStart"/>
            <w:r w:rsidRPr="00EC565C">
              <w:rPr>
                <w:highlight w:val="yellow"/>
                <w:lang w:val="en-IN"/>
              </w:rPr>
              <w:t>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6260386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template (value) </w:t>
            </w:r>
            <w:proofErr w:type="spellStart"/>
            <w:r w:rsidRPr="00EC565C">
              <w:rPr>
                <w:highlight w:val="yellow"/>
                <w:lang w:val="en-IN"/>
              </w:rPr>
              <w:t>DL_DCCH_Message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2061803F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float v_TimerValue_30s;</w:t>
            </w:r>
          </w:p>
          <w:p w14:paraId="5781B1C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</w:t>
            </w:r>
            <w:proofErr w:type="spellStart"/>
            <w:r w:rsidRPr="00EC565C">
              <w:rPr>
                <w:highlight w:val="yellow"/>
                <w:lang w:val="en-IN"/>
              </w:rPr>
              <w:t>boolean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v_FirstReportReceived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false;</w:t>
            </w:r>
          </w:p>
          <w:p w14:paraId="258DDE4F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var float v_TimerValue_480ms;</w:t>
            </w:r>
          </w:p>
          <w:p w14:paraId="4E964D5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timer </w:t>
            </w:r>
            <w:proofErr w:type="spellStart"/>
            <w:r w:rsidRPr="00EC565C">
              <w:rPr>
                <w:highlight w:val="yellow"/>
                <w:lang w:val="en-IN"/>
              </w:rPr>
              <w:t>t_Watchdog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77212DB5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timer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4EE380A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</w:t>
            </w:r>
            <w:proofErr w:type="spellStart"/>
            <w:r w:rsidRPr="00EC565C">
              <w:rPr>
                <w:highlight w:val="yellow"/>
                <w:lang w:val="en-IN"/>
              </w:rPr>
              <w:t>RRC_TransactionIdentifier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v_RRC_TI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valueof(p_RRCConnectionReconfiguration.message_.c1.rrcConnectionReconfiguration.rrc_TransactionIdentifier);</w:t>
            </w:r>
          </w:p>
          <w:p w14:paraId="08CC338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</w:p>
          <w:p w14:paraId="1CE0C0B8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EC565C">
              <w:rPr>
                <w:highlight w:val="yellow"/>
                <w:lang w:val="en-IN"/>
              </w:rPr>
              <w:t>v_RRCConnectionReconfiguration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</w:t>
            </w:r>
            <w:proofErr w:type="spellStart"/>
            <w:r w:rsidRPr="00EC565C">
              <w:rPr>
                <w:highlight w:val="yellow"/>
                <w:lang w:val="en-IN"/>
              </w:rPr>
              <w:t>p_RRCConnectionReconfiguration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754E190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var </w:t>
            </w:r>
            <w:proofErr w:type="spellStart"/>
            <w:r w:rsidRPr="00EC565C">
              <w:rPr>
                <w:highlight w:val="yellow"/>
                <w:lang w:val="en-IN"/>
              </w:rPr>
              <w:t>SubFrameTiming_Type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</w:t>
            </w:r>
            <w:proofErr w:type="spellStart"/>
            <w:r w:rsidRPr="00EC565C">
              <w:rPr>
                <w:highlight w:val="yellow"/>
                <w:lang w:val="en-IN"/>
              </w:rPr>
              <w:t>v_Timing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5023E921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</w:p>
          <w:p w14:paraId="0CB375ED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if(</w:t>
            </w:r>
            <w:proofErr w:type="spellStart"/>
            <w:r w:rsidRPr="00EC565C">
              <w:rPr>
                <w:highlight w:val="yellow"/>
                <w:lang w:val="en-IN"/>
              </w:rPr>
              <w:t>p_RepeatCounter</w:t>
            </w:r>
            <w:proofErr w:type="spellEnd"/>
            <w:r w:rsidRPr="00EC565C">
              <w:rPr>
                <w:highlight w:val="yellow"/>
                <w:lang w:val="en-IN"/>
              </w:rPr>
              <w:t>&gt;5)</w:t>
            </w:r>
          </w:p>
          <w:p w14:paraId="5BBFBDE4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{</w:t>
            </w:r>
          </w:p>
          <w:p w14:paraId="65E4C7E4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v_Mgta_r15 := false;</w:t>
            </w:r>
          </w:p>
          <w:p w14:paraId="14D55D88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}</w:t>
            </w:r>
          </w:p>
          <w:p w14:paraId="5871ECDE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</w:p>
          <w:p w14:paraId="2598DEE9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select(</w:t>
            </w:r>
            <w:proofErr w:type="spellStart"/>
            <w:r w:rsidRPr="00EC565C">
              <w:rPr>
                <w:highlight w:val="yellow"/>
                <w:lang w:val="en-IN"/>
              </w:rPr>
              <w:t>p_RepeatCounter</w:t>
            </w:r>
            <w:proofErr w:type="spellEnd"/>
            <w:r w:rsidRPr="00EC565C">
              <w:rPr>
                <w:highlight w:val="yellow"/>
                <w:lang w:val="en-IN"/>
              </w:rPr>
              <w:t>)</w:t>
            </w:r>
          </w:p>
          <w:p w14:paraId="74AC5773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12A3C99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case(1)</w:t>
            </w:r>
          </w:p>
          <w:p w14:paraId="3078A40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1F389C8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cs_MeasGapConfig_setup_gp1(9); //@sic R5-203403 sic@</w:t>
            </w:r>
          </w:p>
          <w:p w14:paraId="59D97235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05FF379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case(2)</w:t>
            </w:r>
          </w:p>
          <w:p w14:paraId="2B038720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41639B1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cs_MeasGapConfig_setup_gp2(9); //@sic R5-203403 sic@</w:t>
            </w:r>
          </w:p>
          <w:p w14:paraId="25425BC3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7DC71277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case(3)</w:t>
            </w:r>
          </w:p>
          <w:p w14:paraId="591C5C2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30077CC3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cs_MeasGapConfig_setup_gp3(9); //@sic R5-203403 sic@</w:t>
            </w:r>
          </w:p>
          <w:p w14:paraId="2A4A1AB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77EF71B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case(4)</w:t>
            </w:r>
          </w:p>
          <w:p w14:paraId="37EB2D49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54352A40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cs_MeasGapConfig_setup_gp4(9); //@sic R5-203403 sic@</w:t>
            </w:r>
          </w:p>
          <w:p w14:paraId="16A2C633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7D9A4A0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case(5)</w:t>
            </w:r>
          </w:p>
          <w:p w14:paraId="23179F0E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5C3D96C1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cs_MeasGapConfig_setup_gp5(9); //@sic R5-203403 sic@</w:t>
            </w:r>
          </w:p>
          <w:p w14:paraId="41CD4C9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7BFF4A70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case(6)</w:t>
            </w:r>
          </w:p>
          <w:p w14:paraId="0BD79CE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69AA36AF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cs_MeasGapConfig_setup_gp6(9); //@sic R5-203403 sic@</w:t>
            </w:r>
          </w:p>
          <w:p w14:paraId="4200B45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lastRenderedPageBreak/>
              <w:t>                }</w:t>
            </w:r>
          </w:p>
          <w:p w14:paraId="30131C23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case(7)</w:t>
            </w:r>
          </w:p>
          <w:p w14:paraId="682B3CD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5DC9BA94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cs_MeasGapConfig_setup_gp7(9); //@sic R5-203403 sic@</w:t>
            </w:r>
          </w:p>
          <w:p w14:paraId="1F079BA1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01EA3D7E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case(8)</w:t>
            </w:r>
          </w:p>
          <w:p w14:paraId="1245C1A0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1921C91B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cs_MeasGapConfig_setup_gp8(9); //@sic R5-203403 sic@</w:t>
            </w:r>
          </w:p>
          <w:p w14:paraId="402CE135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14C8844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case(9)</w:t>
            </w:r>
          </w:p>
          <w:p w14:paraId="6B8738F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3DA2074B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cs_MeasGapConfig_setup_gp9(9); //@sic R5-203403 sic@</w:t>
            </w:r>
          </w:p>
          <w:p w14:paraId="0BFEA9E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43C7EA37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case(10)</w:t>
            </w:r>
          </w:p>
          <w:p w14:paraId="677112C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77EA2B1D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cs_MeasGapConfig_setup_gp10(9); //@sic R5-203403 sic@</w:t>
            </w:r>
          </w:p>
          <w:p w14:paraId="6D84FB08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219F59B8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case(11)</w:t>
            </w:r>
          </w:p>
          <w:p w14:paraId="7941AC6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677FCCF9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cs_MeasGapConfig_setup_gp11(9); //@sic R5-203403 sic@</w:t>
            </w:r>
          </w:p>
          <w:p w14:paraId="2CE7597B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4260822D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0B6EBE8F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</w:p>
          <w:p w14:paraId="32912EFE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v_RRCConnectionReconfiguration.message_.c1.rrcConnectionReconfiguration.criticalExtensions.c1.rrcConnectionReconfiguration_r8.measConfig.measGapConfig := </w:t>
            </w:r>
            <w:proofErr w:type="spellStart"/>
            <w:r w:rsidRPr="00EC565C">
              <w:rPr>
                <w:highlight w:val="yellow"/>
                <w:lang w:val="en-IN"/>
              </w:rPr>
              <w:t>v_MeasGapConfig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06C4A53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v_RRCConnectionReconfiguration.message_.c1.rrcConnectionReconfiguration.criticalExtensions.c1.rrcConnectionReconfiguration_r8.measConfig.mgta_r15 := v_Mgta_r15;</w:t>
            </w:r>
          </w:p>
          <w:p w14:paraId="4102C16A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</w:p>
          <w:p w14:paraId="21C2CD3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//@siclog "Step 15-16" </w:t>
            </w:r>
            <w:proofErr w:type="spellStart"/>
            <w:r w:rsidRPr="00EC565C">
              <w:rPr>
                <w:highlight w:val="yellow"/>
                <w:lang w:val="en-IN"/>
              </w:rPr>
              <w:t>siclog</w:t>
            </w:r>
            <w:proofErr w:type="spellEnd"/>
            <w:r w:rsidRPr="00EC565C">
              <w:rPr>
                <w:highlight w:val="yellow"/>
                <w:lang w:val="en-IN"/>
              </w:rPr>
              <w:t>@</w:t>
            </w:r>
          </w:p>
          <w:p w14:paraId="494751F4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//The SS transmits an </w:t>
            </w:r>
            <w:proofErr w:type="spellStart"/>
            <w:r w:rsidRPr="00EC565C">
              <w:rPr>
                <w:highlight w:val="yellow"/>
                <w:lang w:val="en-IN"/>
              </w:rPr>
              <w:t>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message including </w:t>
            </w:r>
            <w:proofErr w:type="spellStart"/>
            <w:r w:rsidRPr="00EC565C">
              <w:rPr>
                <w:highlight w:val="yellow"/>
                <w:lang w:val="en-IN"/>
              </w:rPr>
              <w:t>measConfig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to change fr1-Gap</w:t>
            </w:r>
          </w:p>
          <w:p w14:paraId="501FE677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//and receives an </w:t>
            </w:r>
            <w:proofErr w:type="spellStart"/>
            <w:r w:rsidRPr="00EC565C">
              <w:rPr>
                <w:highlight w:val="yellow"/>
                <w:lang w:val="en-IN"/>
              </w:rPr>
              <w:t>RRCConnectionReconfigurationComplete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message to confirm the change of fr1-Gap</w:t>
            </w:r>
          </w:p>
          <w:p w14:paraId="72D9417D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// </w:t>
            </w:r>
            <w:proofErr w:type="spellStart"/>
            <w:r w:rsidRPr="00EC565C">
              <w:rPr>
                <w:highlight w:val="yellow"/>
                <w:lang w:val="en-IN"/>
              </w:rPr>
              <w:t>f_EUTRA_RRCConnectionReconfiguration_MeasConfig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(eutra_Cell1, </w:t>
            </w:r>
            <w:proofErr w:type="spellStart"/>
            <w:r w:rsidRPr="00EC565C">
              <w:rPr>
                <w:highlight w:val="yellow"/>
                <w:lang w:val="en-IN"/>
              </w:rPr>
              <w:t>v_RRCConnectionReconfiguration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);</w:t>
            </w:r>
          </w:p>
          <w:p w14:paraId="13B24595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</w:t>
            </w:r>
            <w:proofErr w:type="spellStart"/>
            <w:r w:rsidRPr="00EC565C">
              <w:rPr>
                <w:highlight w:val="yellow"/>
                <w:lang w:val="en-IN"/>
              </w:rPr>
              <w:t>v_Timing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</w:t>
            </w:r>
            <w:proofErr w:type="spellStart"/>
            <w:r w:rsidRPr="00EC565C">
              <w:rPr>
                <w:highlight w:val="yellow"/>
                <w:lang w:val="en-IN"/>
              </w:rPr>
              <w:t>f_EUTRA_GetNextSendOccasion</w:t>
            </w:r>
            <w:proofErr w:type="spellEnd"/>
            <w:r w:rsidRPr="00EC565C">
              <w:rPr>
                <w:highlight w:val="yellow"/>
                <w:lang w:val="en-IN"/>
              </w:rPr>
              <w:t>(eutra_Cell1);</w:t>
            </w:r>
          </w:p>
          <w:p w14:paraId="392431A2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</w:t>
            </w:r>
            <w:proofErr w:type="spellStart"/>
            <w:r w:rsidRPr="00EC565C">
              <w:rPr>
                <w:highlight w:val="yellow"/>
                <w:lang w:val="en-IN"/>
              </w:rPr>
              <w:t>SRB.send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(cas_SRB1_RrcPdu_REQ(eutra_Cell1, </w:t>
            </w:r>
            <w:proofErr w:type="spellStart"/>
            <w:r w:rsidRPr="00EC565C">
              <w:rPr>
                <w:highlight w:val="yellow"/>
                <w:lang w:val="en-IN"/>
              </w:rPr>
              <w:t>cs_TimingInfo_Now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, </w:t>
            </w:r>
            <w:proofErr w:type="spellStart"/>
            <w:r w:rsidRPr="00EC565C">
              <w:rPr>
                <w:highlight w:val="yellow"/>
                <w:lang w:val="en-IN"/>
              </w:rPr>
              <w:t>v_RRCConnectionReconfiguration</w:t>
            </w:r>
            <w:proofErr w:type="spellEnd"/>
            <w:r w:rsidRPr="00EC565C">
              <w:rPr>
                <w:highlight w:val="yellow"/>
                <w:lang w:val="en-IN"/>
              </w:rPr>
              <w:t>));</w:t>
            </w:r>
          </w:p>
          <w:p w14:paraId="3C90D8C9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interleave {</w:t>
            </w:r>
          </w:p>
          <w:p w14:paraId="1BD9750F" w14:textId="75BD3451" w:rsidR="00B1728A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lastRenderedPageBreak/>
              <w:t xml:space="preserve">                    [] </w:t>
            </w:r>
            <w:proofErr w:type="spellStart"/>
            <w:r w:rsidRPr="00EC565C">
              <w:rPr>
                <w:highlight w:val="yellow"/>
                <w:lang w:val="en-IN"/>
              </w:rPr>
              <w:t>SRB.receive</w:t>
            </w:r>
            <w:proofErr w:type="spellEnd"/>
            <w:r w:rsidRPr="00EC565C">
              <w:rPr>
                <w:highlight w:val="yellow"/>
                <w:lang w:val="en-IN"/>
              </w:rPr>
              <w:t>(car_SRB1_RrcPdu_IND(eutra_Cell1, cr_508_RRCConnectionReconfigurationComplete(</w:t>
            </w:r>
            <w:proofErr w:type="spellStart"/>
            <w:r w:rsidRPr="00EC565C">
              <w:rPr>
                <w:highlight w:val="yellow"/>
                <w:lang w:val="en-IN"/>
              </w:rPr>
              <w:t>v_RRC_TI</w:t>
            </w:r>
            <w:proofErr w:type="spellEnd"/>
            <w:r w:rsidRPr="00EC565C">
              <w:rPr>
                <w:highlight w:val="yellow"/>
                <w:lang w:val="en-IN"/>
              </w:rPr>
              <w:t>)))</w:t>
            </w:r>
            <w:r w:rsidR="00C625F1">
              <w:rPr>
                <w:highlight w:val="yellow"/>
                <w:lang w:val="en-IN"/>
              </w:rPr>
              <w:t xml:space="preserve"> </w:t>
            </w:r>
            <w:r w:rsidR="00C625F1" w:rsidRPr="00C625F1">
              <w:rPr>
                <w:color w:val="FF0000"/>
                <w:lang w:val="en-IN"/>
              </w:rPr>
              <w:t>{}</w:t>
            </w:r>
          </w:p>
          <w:p w14:paraId="63CDE95F" w14:textId="768CFB7D" w:rsidR="00C625F1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[] </w:t>
            </w:r>
            <w:proofErr w:type="spellStart"/>
            <w:r w:rsidRPr="00EC565C">
              <w:rPr>
                <w:highlight w:val="yellow"/>
                <w:lang w:val="en-IN"/>
              </w:rPr>
              <w:t>SRB.receive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(car_SRB1_RrcPdu_IND(eutra_Cell1, </w:t>
            </w:r>
            <w:proofErr w:type="spellStart"/>
            <w:r w:rsidRPr="00EC565C">
              <w:rPr>
                <w:highlight w:val="yellow"/>
                <w:lang w:val="en-IN"/>
              </w:rPr>
              <w:t>cr_ULInformationTransferMRDC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)) </w:t>
            </w:r>
            <w:r w:rsidR="00C625F1" w:rsidRPr="00C625F1">
              <w:rPr>
                <w:color w:val="FF0000"/>
                <w:lang w:val="en-IN"/>
              </w:rPr>
              <w:t>{}</w:t>
            </w:r>
          </w:p>
          <w:p w14:paraId="5B6BBF7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  }</w:t>
            </w:r>
          </w:p>
          <w:p w14:paraId="4F9DDB41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//@siclog "Step 17" </w:t>
            </w:r>
            <w:proofErr w:type="spellStart"/>
            <w:r w:rsidRPr="00EC565C">
              <w:rPr>
                <w:highlight w:val="yellow"/>
                <w:lang w:val="en-IN"/>
              </w:rPr>
              <w:t>siclog</w:t>
            </w:r>
            <w:proofErr w:type="spellEnd"/>
            <w:r w:rsidRPr="00EC565C">
              <w:rPr>
                <w:highlight w:val="yellow"/>
                <w:lang w:val="en-IN"/>
              </w:rPr>
              <w:t>@</w:t>
            </w:r>
          </w:p>
          <w:p w14:paraId="75F11E6F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//Wait for 30 s to ensure that the UE performs a periodical inter frequency reporting.</w:t>
            </w:r>
          </w:p>
          <w:p w14:paraId="3E296FA7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//EXCEPTION: In parallel to events described in step 17 the steps specified in table 8.2.3.11.1.3.2-4  shall take place</w:t>
            </w:r>
          </w:p>
          <w:p w14:paraId="56AD1FBA" w14:textId="77777777" w:rsidR="00B1728A" w:rsidRPr="00A9767A" w:rsidRDefault="00B1728A" w:rsidP="00115925">
            <w:pPr>
              <w:rPr>
                <w:highlight w:val="yellow"/>
                <w:lang w:val="it-IT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  <w:r w:rsidRPr="00A9767A">
              <w:rPr>
                <w:highlight w:val="yellow"/>
                <w:lang w:val="it-IT"/>
              </w:rPr>
              <w:t xml:space="preserve">v_TimerValue_30s := </w:t>
            </w:r>
            <w:proofErr w:type="spellStart"/>
            <w:r w:rsidRPr="00A9767A">
              <w:rPr>
                <w:highlight w:val="yellow"/>
                <w:lang w:val="it-IT"/>
              </w:rPr>
              <w:t>f_EUTRA_SetTimerToleranceMax</w:t>
            </w:r>
            <w:proofErr w:type="spellEnd"/>
            <w:r w:rsidRPr="00A9767A">
              <w:rPr>
                <w:highlight w:val="yellow"/>
                <w:lang w:val="it-IT"/>
              </w:rPr>
              <w:t xml:space="preserve">(eutra_Cell1, </w:t>
            </w:r>
            <w:proofErr w:type="spellStart"/>
            <w:r w:rsidRPr="00A9767A">
              <w:rPr>
                <w:highlight w:val="yellow"/>
                <w:lang w:val="it-IT"/>
              </w:rPr>
              <w:t>nonProtocolTimer</w:t>
            </w:r>
            <w:proofErr w:type="spellEnd"/>
            <w:r w:rsidRPr="00A9767A">
              <w:rPr>
                <w:highlight w:val="yellow"/>
                <w:lang w:val="it-IT"/>
              </w:rPr>
              <w:t>, 30.0);</w:t>
            </w:r>
          </w:p>
          <w:p w14:paraId="4AA6F60A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A9767A">
              <w:rPr>
                <w:highlight w:val="yellow"/>
                <w:lang w:val="it-IT"/>
              </w:rPr>
              <w:t xml:space="preserve">        </w:t>
            </w:r>
            <w:r w:rsidRPr="00EC565C">
              <w:rPr>
                <w:highlight w:val="yellow"/>
                <w:lang w:val="en-IN"/>
              </w:rPr>
              <w:t xml:space="preserve">v_TimerValue_480ms := </w:t>
            </w:r>
            <w:proofErr w:type="spellStart"/>
            <w:r w:rsidRPr="00EC565C">
              <w:rPr>
                <w:highlight w:val="yellow"/>
                <w:lang w:val="en-IN"/>
              </w:rPr>
              <w:t>f_EUTRA_SetTimerToleranceMax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(eutra_Cell1, </w:t>
            </w:r>
            <w:proofErr w:type="spellStart"/>
            <w:r w:rsidRPr="00EC565C">
              <w:rPr>
                <w:highlight w:val="yellow"/>
                <w:lang w:val="en-IN"/>
              </w:rPr>
              <w:t>rrcTimer</w:t>
            </w:r>
            <w:proofErr w:type="spellEnd"/>
            <w:r w:rsidRPr="00EC565C">
              <w:rPr>
                <w:highlight w:val="yellow"/>
                <w:lang w:val="en-IN"/>
              </w:rPr>
              <w:t>, 0.480);</w:t>
            </w:r>
          </w:p>
          <w:p w14:paraId="0239C4D0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EC565C">
              <w:rPr>
                <w:highlight w:val="yellow"/>
                <w:lang w:val="en-IN"/>
              </w:rPr>
              <w:t>t_Watchdog.start</w:t>
            </w:r>
            <w:proofErr w:type="spellEnd"/>
            <w:r w:rsidRPr="00EC565C">
              <w:rPr>
                <w:highlight w:val="yellow"/>
                <w:lang w:val="en-IN"/>
              </w:rPr>
              <w:t>(v_TimerValue_30s);</w:t>
            </w:r>
          </w:p>
          <w:p w14:paraId="7D40179B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</w:t>
            </w:r>
            <w:proofErr w:type="spellStart"/>
            <w:r w:rsidRPr="00EC565C">
              <w:rPr>
                <w:highlight w:val="yellow"/>
                <w:lang w:val="en-IN"/>
              </w:rPr>
              <w:t>f_EUTRA_NR_SendCoOrd</w:t>
            </w:r>
            <w:proofErr w:type="spellEnd"/>
            <w:r w:rsidRPr="00EC565C">
              <w:rPr>
                <w:highlight w:val="yellow"/>
                <w:lang w:val="en-IN"/>
              </w:rPr>
              <w:t>(</w:t>
            </w:r>
            <w:proofErr w:type="spellStart"/>
            <w:r w:rsidRPr="00EC565C">
              <w:rPr>
                <w:highlight w:val="yellow"/>
                <w:lang w:val="en-IN"/>
              </w:rPr>
              <w:t>NR,cms_EUTRA_NR_Trigger</w:t>
            </w:r>
            <w:proofErr w:type="spellEnd"/>
            <w:r w:rsidRPr="00EC565C">
              <w:rPr>
                <w:highlight w:val="yellow"/>
                <w:lang w:val="en-IN"/>
              </w:rPr>
              <w:t>("</w:t>
            </w:r>
            <w:proofErr w:type="spellStart"/>
            <w:r w:rsidRPr="00EC565C">
              <w:rPr>
                <w:highlight w:val="yellow"/>
                <w:lang w:val="en-IN"/>
              </w:rPr>
              <w:t>StartTimer</w:t>
            </w:r>
            <w:proofErr w:type="spellEnd"/>
            <w:r w:rsidRPr="00EC565C">
              <w:rPr>
                <w:highlight w:val="yellow"/>
                <w:lang w:val="en-IN"/>
              </w:rPr>
              <w:t>"));</w:t>
            </w:r>
          </w:p>
          <w:p w14:paraId="1ED6906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alt</w:t>
            </w:r>
          </w:p>
          <w:p w14:paraId="286F3410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{</w:t>
            </w:r>
          </w:p>
          <w:p w14:paraId="4D2CFF7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[not(</w:t>
            </w:r>
            <w:proofErr w:type="spellStart"/>
            <w:r w:rsidRPr="00EC565C">
              <w:rPr>
                <w:highlight w:val="yellow"/>
                <w:lang w:val="en-IN"/>
              </w:rPr>
              <w:t>v_FirstReportReceived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)] </w:t>
            </w:r>
            <w:proofErr w:type="spellStart"/>
            <w:r w:rsidRPr="00EC565C">
              <w:rPr>
                <w:highlight w:val="yellow"/>
                <w:lang w:val="en-IN"/>
              </w:rPr>
              <w:t>a_EUTRA_ReceiveULInformationTransferMRDC</w:t>
            </w:r>
            <w:proofErr w:type="spellEnd"/>
            <w:r w:rsidRPr="00EC565C">
              <w:rPr>
                <w:highlight w:val="yellow"/>
                <w:lang w:val="en-IN"/>
              </w:rPr>
              <w:t>(eutra_Cell1)</w:t>
            </w:r>
          </w:p>
          <w:p w14:paraId="52512DCE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0F570CCF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t_TransmissionInterval.start</w:t>
            </w:r>
            <w:proofErr w:type="spellEnd"/>
            <w:r w:rsidRPr="00EC565C">
              <w:rPr>
                <w:highlight w:val="yellow"/>
                <w:lang w:val="en-IN"/>
              </w:rPr>
              <w:t>(v_TimerValue_480ms);</w:t>
            </w:r>
          </w:p>
          <w:p w14:paraId="199313EE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v_FirstReportReceived</w:t>
            </w:r>
            <w:proofErr w:type="spellEnd"/>
            <w:r w:rsidRPr="00EC565C">
              <w:rPr>
                <w:highlight w:val="yellow"/>
                <w:lang w:val="en-IN"/>
              </w:rPr>
              <w:t xml:space="preserve"> := true;</w:t>
            </w:r>
          </w:p>
          <w:p w14:paraId="3A7043D0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repeat;</w:t>
            </w:r>
          </w:p>
          <w:p w14:paraId="7FE65EC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43CFA8F4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[v_FirstReportReceived]a_EUTRA_ReceiveULInformationTransferMRDC(eutra_Cell1)</w:t>
            </w:r>
          </w:p>
          <w:p w14:paraId="10916166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345247D8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if(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t_TransmissionInterval.running</w:t>
            </w:r>
            <w:proofErr w:type="spellEnd"/>
            <w:r w:rsidRPr="00EC565C">
              <w:rPr>
                <w:highlight w:val="yellow"/>
                <w:lang w:val="en-IN"/>
              </w:rPr>
              <w:t>)</w:t>
            </w:r>
          </w:p>
          <w:p w14:paraId="539AEF60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{</w:t>
            </w:r>
          </w:p>
          <w:p w14:paraId="79DE21C5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f_EUTRA_SetVerdictFailOrInconc</w:t>
            </w:r>
            <w:proofErr w:type="spellEnd"/>
            <w:r w:rsidRPr="00EC565C">
              <w:rPr>
                <w:highlight w:val="yellow"/>
                <w:lang w:val="en-IN"/>
              </w:rPr>
              <w:t>(__FILE__, __LINE__, "Step 17. Measurement report is received while transmission interval has not expired");</w:t>
            </w:r>
          </w:p>
          <w:p w14:paraId="59C271F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t_TransmissionInterval.stop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139BAE49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}</w:t>
            </w:r>
          </w:p>
          <w:p w14:paraId="5679E2E9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t_TransmissionInterval.start</w:t>
            </w:r>
            <w:proofErr w:type="spellEnd"/>
            <w:r w:rsidRPr="00EC565C">
              <w:rPr>
                <w:highlight w:val="yellow"/>
                <w:lang w:val="en-IN"/>
              </w:rPr>
              <w:t>(v_TimerValue_480ms);</w:t>
            </w:r>
          </w:p>
          <w:p w14:paraId="1D02EDE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    repeat;</w:t>
            </w:r>
          </w:p>
          <w:p w14:paraId="146E3215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6283FDB5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[] </w:t>
            </w:r>
            <w:proofErr w:type="spellStart"/>
            <w:r w:rsidRPr="00EC565C">
              <w:rPr>
                <w:highlight w:val="yellow"/>
                <w:lang w:val="en-IN"/>
              </w:rPr>
              <w:t>t_Watchdog.timeout</w:t>
            </w:r>
            <w:proofErr w:type="spellEnd"/>
          </w:p>
          <w:p w14:paraId="7CA8FDCA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{</w:t>
            </w:r>
          </w:p>
          <w:p w14:paraId="7A1D23F1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 xml:space="preserve">                </w:t>
            </w:r>
            <w:proofErr w:type="spellStart"/>
            <w:r w:rsidRPr="00EC565C">
              <w:rPr>
                <w:highlight w:val="yellow"/>
                <w:lang w:val="en-IN"/>
              </w:rPr>
              <w:t>t_TransmissionInterval.stop</w:t>
            </w:r>
            <w:proofErr w:type="spellEnd"/>
            <w:r w:rsidRPr="00EC565C">
              <w:rPr>
                <w:highlight w:val="yellow"/>
                <w:lang w:val="en-IN"/>
              </w:rPr>
              <w:t>;</w:t>
            </w:r>
          </w:p>
          <w:p w14:paraId="4AF8D49A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    }</w:t>
            </w:r>
          </w:p>
          <w:p w14:paraId="4701021E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    }</w:t>
            </w:r>
          </w:p>
          <w:p w14:paraId="0CBB2180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  <w:r w:rsidRPr="00EC565C">
              <w:rPr>
                <w:highlight w:val="yellow"/>
                <w:lang w:val="en-IN"/>
              </w:rPr>
              <w:lastRenderedPageBreak/>
              <w:t xml:space="preserve">        </w:t>
            </w:r>
          </w:p>
          <w:p w14:paraId="0200F4DC" w14:textId="77777777" w:rsidR="00B1728A" w:rsidRPr="00EC565C" w:rsidRDefault="00B1728A" w:rsidP="00115925">
            <w:pPr>
              <w:rPr>
                <w:highlight w:val="yellow"/>
                <w:lang w:val="en-IN"/>
              </w:rPr>
            </w:pPr>
          </w:p>
          <w:p w14:paraId="79BE48BA" w14:textId="77777777" w:rsidR="00B1728A" w:rsidRPr="00EC565C" w:rsidRDefault="00B1728A" w:rsidP="00115925">
            <w:pPr>
              <w:rPr>
                <w:lang w:val="en-IN"/>
              </w:rPr>
            </w:pPr>
            <w:r w:rsidRPr="00EC565C">
              <w:rPr>
                <w:highlight w:val="yellow"/>
                <w:lang w:val="en-IN"/>
              </w:rPr>
              <w:t>    } // end of fl_ReconfigFr1GapAndGetMeasResults_steps15_17</w:t>
            </w:r>
          </w:p>
          <w:p w14:paraId="13F8F93E" w14:textId="77777777" w:rsidR="00B1728A" w:rsidRDefault="00B1728A" w:rsidP="00115925"/>
        </w:tc>
      </w:tr>
    </w:tbl>
    <w:p w14:paraId="50A8A883" w14:textId="77777777" w:rsidR="00E857CA" w:rsidRPr="00E857CA" w:rsidRDefault="00E857CA" w:rsidP="00E857CA"/>
    <w:p w14:paraId="60ACA550" w14:textId="4E663F6A" w:rsidR="00086C5C" w:rsidRPr="00086C5C" w:rsidRDefault="00086C5C" w:rsidP="00086C5C">
      <w:pPr>
        <w:pStyle w:val="berschrift2"/>
        <w:rPr>
          <w:b/>
          <w:bCs/>
        </w:rPr>
      </w:pPr>
      <w:r w:rsidRPr="00086C5C">
        <w:rPr>
          <w:b/>
          <w:bCs/>
        </w:rPr>
        <w:t>2.</w:t>
      </w:r>
      <w:r w:rsidR="000134B6">
        <w:rPr>
          <w:b/>
          <w:bCs/>
        </w:rPr>
        <w:t>7</w:t>
      </w:r>
      <w:r w:rsidRPr="00086C5C">
        <w:rPr>
          <w:b/>
          <w:bCs/>
        </w:rPr>
        <w:t xml:space="preserve"> Change </w:t>
      </w:r>
      <w:r w:rsidR="00A26904">
        <w:rPr>
          <w:b/>
          <w:bCs/>
        </w:rPr>
        <w:t>7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086C5C" w14:paraId="1BE9F75A" w14:textId="77777777" w:rsidTr="006B74BA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FFC61" w14:textId="77777777" w:rsidR="00086C5C" w:rsidRPr="00334EB5" w:rsidRDefault="00086C5C" w:rsidP="00B75E0D">
            <w:pPr>
              <w:spacing w:before="40" w:after="40"/>
              <w:rPr>
                <w:rFonts w:ascii="Arial" w:hAnsi="Arial" w:cs="Arial"/>
                <w:b/>
              </w:rPr>
            </w:pPr>
            <w:r w:rsidRPr="00334EB5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84CA" w14:textId="25BA45EB" w:rsidR="00086C5C" w:rsidRPr="00084EA1" w:rsidRDefault="00084EA1" w:rsidP="00B75E0D">
            <w:pPr>
              <w:spacing w:after="0"/>
              <w:rPr>
                <w:rFonts w:ascii="Arial" w:hAnsi="Arial" w:cs="Arial"/>
                <w:lang w:val="en-IN"/>
              </w:rPr>
            </w:pPr>
            <w:r w:rsidRPr="00084EA1">
              <w:rPr>
                <w:rFonts w:ascii="Arial" w:hAnsi="Arial" w:cs="Arial"/>
                <w:lang w:val="en-IN"/>
              </w:rPr>
              <w:t>fl_NR_ReconfigGapAndGetMeasResultssteps_15_17</w:t>
            </w:r>
            <w:r>
              <w:rPr>
                <w:rFonts w:ascii="Arial" w:hAnsi="Arial" w:cs="Arial"/>
                <w:lang w:val="en-IN"/>
              </w:rPr>
              <w:t>()</w:t>
            </w:r>
          </w:p>
        </w:tc>
      </w:tr>
      <w:tr w:rsidR="00086C5C" w14:paraId="79DA985B" w14:textId="77777777" w:rsidTr="006B74BA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2F37C" w14:textId="77777777" w:rsidR="00086C5C" w:rsidRDefault="00086C5C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3DA4D" w14:textId="66DBD2AF" w:rsidR="00086C5C" w:rsidRPr="0055250F" w:rsidRDefault="001C6CB2" w:rsidP="00B75E0D">
            <w:pPr>
              <w:rPr>
                <w:rFonts w:ascii="Arial" w:hAnsi="Arial" w:cs="Arial"/>
              </w:rPr>
            </w:pPr>
            <w:r w:rsidRPr="000134B6">
              <w:rPr>
                <w:rFonts w:ascii="Arial" w:hAnsi="Arial" w:cs="Arial"/>
                <w:lang w:val="en-IN"/>
              </w:rPr>
              <w:t xml:space="preserve">Current TTCN implementation </w:t>
            </w:r>
            <w:proofErr w:type="spellStart"/>
            <w:r w:rsidRPr="000134B6">
              <w:rPr>
                <w:rFonts w:ascii="Arial" w:hAnsi="Arial" w:cs="Arial"/>
                <w:lang w:val="en-IN"/>
              </w:rPr>
              <w:t>Fuction</w:t>
            </w:r>
            <w:proofErr w:type="spellEnd"/>
            <w:r w:rsidRPr="000134B6">
              <w:rPr>
                <w:rFonts w:ascii="Arial" w:hAnsi="Arial" w:cs="Arial"/>
                <w:lang w:val="en-IN"/>
              </w:rPr>
              <w:t xml:space="preserve"> “</w:t>
            </w:r>
            <w:proofErr w:type="spellStart"/>
            <w:r w:rsidRPr="00084EA1">
              <w:rPr>
                <w:rFonts w:ascii="Arial" w:hAnsi="Arial" w:cs="Arial"/>
                <w:lang w:val="en-IN"/>
              </w:rPr>
              <w:t>fl_NR_ReconfigGapAndGetMeasResult</w:t>
            </w:r>
            <w:proofErr w:type="spellEnd"/>
            <w:r w:rsidRPr="000134B6">
              <w:rPr>
                <w:rFonts w:ascii="Arial" w:hAnsi="Arial" w:cs="Arial"/>
                <w:lang w:val="en-IN"/>
              </w:rPr>
              <w:t>()” is not meeting the Prose requirement of 8_2_3_11_1</w:t>
            </w:r>
            <w:r w:rsidR="000134B6" w:rsidRPr="000134B6">
              <w:rPr>
                <w:rFonts w:ascii="Arial" w:hAnsi="Arial" w:cs="Arial"/>
                <w:lang w:val="en-IN"/>
              </w:rPr>
              <w:t xml:space="preserve"> TC </w:t>
            </w:r>
            <w:r w:rsidRPr="000134B6">
              <w:rPr>
                <w:rFonts w:ascii="Arial" w:hAnsi="Arial" w:cs="Arial"/>
                <w:lang w:val="en-IN"/>
              </w:rPr>
              <w:t xml:space="preserve"> </w:t>
            </w:r>
            <w:r w:rsidR="00AE22A9">
              <w:rPr>
                <w:rFonts w:ascii="Arial" w:hAnsi="Arial" w:cs="Arial"/>
                <w:lang w:val="en-IN"/>
              </w:rPr>
              <w:t>but it seems it is good for</w:t>
            </w:r>
            <w:r w:rsidR="000134B6" w:rsidRPr="000134B6">
              <w:rPr>
                <w:rFonts w:ascii="Arial" w:hAnsi="Arial" w:cs="Arial"/>
                <w:lang w:val="en-IN"/>
              </w:rPr>
              <w:t xml:space="preserve"> 8_2_3_11_2 TC </w:t>
            </w:r>
            <w:proofErr w:type="spellStart"/>
            <w:r w:rsidR="000134B6" w:rsidRPr="000134B6">
              <w:rPr>
                <w:rFonts w:ascii="Arial" w:hAnsi="Arial" w:cs="Arial"/>
                <w:lang w:val="en-IN"/>
              </w:rPr>
              <w:t>requirment</w:t>
            </w:r>
            <w:proofErr w:type="spellEnd"/>
            <w:r w:rsidRPr="000134B6">
              <w:rPr>
                <w:rFonts w:ascii="Arial" w:hAnsi="Arial" w:cs="Arial"/>
                <w:lang w:val="en-IN"/>
              </w:rPr>
              <w:t xml:space="preserve"> </w:t>
            </w:r>
            <w:r w:rsidR="000134B6" w:rsidRPr="000134B6">
              <w:rPr>
                <w:rFonts w:ascii="Arial" w:hAnsi="Arial" w:cs="Arial"/>
                <w:lang w:val="en-IN"/>
              </w:rPr>
              <w:t xml:space="preserve">hence </w:t>
            </w:r>
            <w:proofErr w:type="spellStart"/>
            <w:r w:rsidR="000134B6" w:rsidRPr="000134B6">
              <w:rPr>
                <w:rFonts w:ascii="Arial" w:hAnsi="Arial" w:cs="Arial"/>
                <w:lang w:val="en-IN"/>
              </w:rPr>
              <w:t>praposed</w:t>
            </w:r>
            <w:proofErr w:type="spellEnd"/>
            <w:r w:rsidR="000134B6" w:rsidRPr="000134B6">
              <w:rPr>
                <w:rFonts w:ascii="Arial" w:hAnsi="Arial" w:cs="Arial"/>
                <w:lang w:val="en-IN"/>
              </w:rPr>
              <w:t xml:space="preserve"> new </w:t>
            </w:r>
            <w:r w:rsidR="000134B6" w:rsidRPr="00084EA1">
              <w:rPr>
                <w:rFonts w:ascii="Arial" w:hAnsi="Arial" w:cs="Arial"/>
                <w:lang w:val="en-IN"/>
              </w:rPr>
              <w:t>fl_NR_ReconfigGapAndGetMeasResultssteps_15_17</w:t>
            </w:r>
            <w:r w:rsidR="000134B6">
              <w:rPr>
                <w:rFonts w:ascii="Arial" w:hAnsi="Arial" w:cs="Arial"/>
                <w:lang w:val="en-IN"/>
              </w:rPr>
              <w:t>()</w:t>
            </w:r>
          </w:p>
        </w:tc>
      </w:tr>
      <w:tr w:rsidR="00086C5C" w14:paraId="270F4F8F" w14:textId="77777777" w:rsidTr="006B74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13D9D6" w14:textId="77777777" w:rsidR="00086C5C" w:rsidRDefault="00086C5C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8CD78" w14:textId="64798CBC" w:rsidR="00086C5C" w:rsidRPr="003D4E6C" w:rsidRDefault="000134B6" w:rsidP="00B75E0D">
            <w:pPr>
              <w:pStyle w:val="CRCoverPage"/>
              <w:spacing w:after="0"/>
              <w:rPr>
                <w:lang w:val="en-SG"/>
              </w:rPr>
            </w:pPr>
            <w:proofErr w:type="spellStart"/>
            <w:r>
              <w:rPr>
                <w:lang w:val="en-SG"/>
              </w:rPr>
              <w:t>Praposed</w:t>
            </w:r>
            <w:proofErr w:type="spellEnd"/>
            <w:r>
              <w:rPr>
                <w:lang w:val="en-SG"/>
              </w:rPr>
              <w:t xml:space="preserve"> and added New Function </w:t>
            </w:r>
            <w:r w:rsidRPr="00084EA1">
              <w:rPr>
                <w:rFonts w:cs="Arial"/>
                <w:lang w:val="en-IN"/>
              </w:rPr>
              <w:t>fl_NR_ReconfigGapAndGetMeasResultssteps_15_17</w:t>
            </w:r>
            <w:r>
              <w:rPr>
                <w:rFonts w:cs="Arial"/>
                <w:lang w:val="en-IN"/>
              </w:rPr>
              <w:t>()</w:t>
            </w:r>
          </w:p>
        </w:tc>
      </w:tr>
      <w:tr w:rsidR="00086C5C" w14:paraId="19B62ED0" w14:textId="77777777" w:rsidTr="006B74BA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BE80F" w14:textId="77777777" w:rsidR="00086C5C" w:rsidRDefault="00086C5C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24962" w14:textId="55D6E7E7" w:rsidR="00086C5C" w:rsidRDefault="00084EA1" w:rsidP="00B75E0D">
            <w:pPr>
              <w:spacing w:after="0"/>
              <w:rPr>
                <w:rFonts w:ascii="Arial" w:hAnsi="Arial" w:cs="Arial"/>
              </w:rPr>
            </w:pPr>
            <w:proofErr w:type="spellStart"/>
            <w:r w:rsidRPr="00084EA1">
              <w:rPr>
                <w:rFonts w:ascii="Arial" w:hAnsi="Arial" w:cs="Arial"/>
              </w:rPr>
              <w:t>RRCMeasurement_ENDC_NR</w:t>
            </w:r>
            <w:proofErr w:type="spellEnd"/>
          </w:p>
        </w:tc>
      </w:tr>
      <w:tr w:rsidR="00F55B35" w14:paraId="4B9842DC" w14:textId="77777777" w:rsidTr="0011592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0152775" w14:textId="77777777" w:rsidR="00F55B35" w:rsidRDefault="00F55B35" w:rsidP="00115925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697760B" w14:textId="35785C02" w:rsidR="00F55B35" w:rsidRPr="00A9307D" w:rsidRDefault="00F55B35" w:rsidP="00115925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 xml:space="preserve">d, but implemented </w:t>
            </w:r>
            <w:r w:rsidR="00377EAB">
              <w:rPr>
                <w:rFonts w:ascii="Arial" w:hAnsi="Arial" w:cs="Arial"/>
                <w:highlight w:val="cyan"/>
              </w:rPr>
              <w:t xml:space="preserve">partly </w:t>
            </w:r>
            <w:r>
              <w:rPr>
                <w:rFonts w:ascii="Arial" w:hAnsi="Arial" w:cs="Arial"/>
                <w:highlight w:val="cyan"/>
              </w:rPr>
              <w:t>differently (see MCC160 proposal)</w:t>
            </w:r>
          </w:p>
        </w:tc>
      </w:tr>
    </w:tbl>
    <w:p w14:paraId="2F230F4E" w14:textId="77777777" w:rsidR="00086C5C" w:rsidRDefault="00086C5C" w:rsidP="00086C5C"/>
    <w:p w14:paraId="6F0EEDD0" w14:textId="77777777" w:rsidR="00086C5C" w:rsidRDefault="00086C5C" w:rsidP="00086C5C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86C5C" w14:paraId="10B3C2B3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63388" w14:textId="3D86B154" w:rsidR="00086C5C" w:rsidRDefault="000134B6" w:rsidP="00B75E0D">
            <w:r>
              <w:t>--</w:t>
            </w:r>
          </w:p>
        </w:tc>
      </w:tr>
    </w:tbl>
    <w:p w14:paraId="5B40FBC8" w14:textId="77777777" w:rsidR="00086C5C" w:rsidRDefault="00086C5C" w:rsidP="00086C5C">
      <w:r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86C5C" w14:paraId="3B28200C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4461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>/*</w:t>
            </w:r>
          </w:p>
          <w:p w14:paraId="7C291BD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@desc      Local function for test case 8.2.3.11.1 to run steps 15-17</w:t>
            </w:r>
          </w:p>
          <w:p w14:paraId="501F23A9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@param     </w:t>
            </w:r>
            <w:proofErr w:type="spellStart"/>
            <w:r w:rsidRPr="000134B6">
              <w:rPr>
                <w:highlight w:val="yellow"/>
              </w:rPr>
              <w:t>p_RepeatCounter</w:t>
            </w:r>
            <w:proofErr w:type="spellEnd"/>
          </w:p>
          <w:p w14:paraId="55A7E8BA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@param     </w:t>
            </w:r>
            <w:proofErr w:type="spellStart"/>
            <w:r w:rsidRPr="000134B6">
              <w:rPr>
                <w:highlight w:val="yellow"/>
              </w:rPr>
              <w:t>p_MeasConfig</w:t>
            </w:r>
            <w:proofErr w:type="spellEnd"/>
          </w:p>
          <w:p w14:paraId="25981BB6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@param     </w:t>
            </w:r>
            <w:proofErr w:type="spellStart"/>
            <w:r w:rsidRPr="000134B6">
              <w:rPr>
                <w:highlight w:val="yellow"/>
              </w:rPr>
              <w:t>p_Expected_MeasResults</w:t>
            </w:r>
            <w:proofErr w:type="spellEnd"/>
          </w:p>
          <w:p w14:paraId="576BDD6C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@status</w:t>
            </w:r>
          </w:p>
          <w:p w14:paraId="601A5CF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*/</w:t>
            </w:r>
          </w:p>
          <w:p w14:paraId="6E6C41D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function fl_NR_ReconfigGapAndGetMeasResultssteps_15_17(integer </w:t>
            </w:r>
            <w:proofErr w:type="spellStart"/>
            <w:r w:rsidRPr="000134B6">
              <w:rPr>
                <w:highlight w:val="yellow"/>
              </w:rPr>
              <w:t>p_RepeatCounter</w:t>
            </w:r>
            <w:proofErr w:type="spellEnd"/>
            <w:r w:rsidRPr="000134B6">
              <w:rPr>
                <w:highlight w:val="yellow"/>
              </w:rPr>
              <w:t xml:space="preserve">, template (present) </w:t>
            </w:r>
            <w:proofErr w:type="spellStart"/>
            <w:r w:rsidRPr="000134B6">
              <w:rPr>
                <w:highlight w:val="yellow"/>
              </w:rPr>
              <w:t>MeasResults</w:t>
            </w:r>
            <w:proofErr w:type="spellEnd"/>
            <w:r w:rsidRPr="000134B6">
              <w:rPr>
                <w:highlight w:val="yellow"/>
              </w:rPr>
              <w:t xml:space="preserve"> </w:t>
            </w:r>
            <w:proofErr w:type="spellStart"/>
            <w:r w:rsidRPr="000134B6">
              <w:rPr>
                <w:highlight w:val="yellow"/>
              </w:rPr>
              <w:t>p_Expected_MeasResults</w:t>
            </w:r>
            <w:proofErr w:type="spellEnd"/>
            <w:r w:rsidRPr="000134B6">
              <w:rPr>
                <w:highlight w:val="yellow"/>
              </w:rPr>
              <w:t>) runs on ENDC_NR_PTC</w:t>
            </w:r>
          </w:p>
          <w:p w14:paraId="4A25FEF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{</w:t>
            </w:r>
          </w:p>
          <w:p w14:paraId="2EB21B86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</w:t>
            </w:r>
          </w:p>
          <w:p w14:paraId="01D6B176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template (present) </w:t>
            </w:r>
            <w:proofErr w:type="spellStart"/>
            <w:r w:rsidRPr="000134B6">
              <w:rPr>
                <w:highlight w:val="yellow"/>
              </w:rPr>
              <w:t>MeasResults</w:t>
            </w:r>
            <w:proofErr w:type="spellEnd"/>
            <w:r w:rsidRPr="000134B6">
              <w:rPr>
                <w:highlight w:val="yellow"/>
              </w:rPr>
              <w:t xml:space="preserve"> </w:t>
            </w:r>
            <w:proofErr w:type="spellStart"/>
            <w:r w:rsidRPr="000134B6">
              <w:rPr>
                <w:highlight w:val="yellow"/>
              </w:rPr>
              <w:t>v_ReceivedMeasResults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24629DD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</w:t>
            </w:r>
            <w:proofErr w:type="spellStart"/>
            <w:r w:rsidRPr="000134B6">
              <w:rPr>
                <w:highlight w:val="yellow"/>
              </w:rPr>
              <w:t>UL_DCCH_Message</w:t>
            </w:r>
            <w:proofErr w:type="spellEnd"/>
            <w:r w:rsidRPr="000134B6">
              <w:rPr>
                <w:highlight w:val="yellow"/>
              </w:rPr>
              <w:t xml:space="preserve"> </w:t>
            </w:r>
            <w:proofErr w:type="spellStart"/>
            <w:r w:rsidRPr="000134B6">
              <w:rPr>
                <w:highlight w:val="yellow"/>
              </w:rPr>
              <w:t>v_MeasurementReport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764CF2E7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integer </w:t>
            </w:r>
            <w:proofErr w:type="spellStart"/>
            <w:r w:rsidRPr="000134B6">
              <w:rPr>
                <w:highlight w:val="yellow"/>
              </w:rPr>
              <w:t>v_Result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010F7D8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</w:t>
            </w:r>
            <w:proofErr w:type="spellStart"/>
            <w:r w:rsidRPr="000134B6">
              <w:rPr>
                <w:highlight w:val="yellow"/>
              </w:rPr>
              <w:t>EUTRA_NR_Coordination_MSG</w:t>
            </w:r>
            <w:proofErr w:type="spellEnd"/>
            <w:r w:rsidRPr="000134B6">
              <w:rPr>
                <w:highlight w:val="yellow"/>
              </w:rPr>
              <w:t xml:space="preserve"> </w:t>
            </w:r>
            <w:proofErr w:type="spellStart"/>
            <w:r w:rsidRPr="000134B6">
              <w:rPr>
                <w:highlight w:val="yellow"/>
              </w:rPr>
              <w:t>v_ReceivedMsg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4A509151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bitstring </w:t>
            </w:r>
            <w:proofErr w:type="spellStart"/>
            <w:r w:rsidRPr="000134B6">
              <w:rPr>
                <w:highlight w:val="yellow"/>
              </w:rPr>
              <w:t>v_ULInfoMRDC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0FE3BD60" w14:textId="77777777" w:rsidR="000134B6" w:rsidRPr="000134B6" w:rsidRDefault="000134B6" w:rsidP="000134B6">
            <w:pPr>
              <w:rPr>
                <w:highlight w:val="yellow"/>
              </w:rPr>
            </w:pPr>
          </w:p>
          <w:p w14:paraId="2EE4CEDD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lastRenderedPageBreak/>
              <w:t xml:space="preserve">        timer </w:t>
            </w:r>
            <w:proofErr w:type="spellStart"/>
            <w:r w:rsidRPr="000134B6">
              <w:rPr>
                <w:highlight w:val="yellow"/>
              </w:rPr>
              <w:t>t_Watchdog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1AE0B699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</w:t>
            </w:r>
          </w:p>
          <w:p w14:paraId="39C9DBE8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//Wait for 30 s to ensure that the UE performs a periodical inter frequency reporting.</w:t>
            </w:r>
          </w:p>
          <w:p w14:paraId="10062255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</w:t>
            </w:r>
            <w:proofErr w:type="spellStart"/>
            <w:r w:rsidRPr="000134B6">
              <w:rPr>
                <w:highlight w:val="yellow"/>
              </w:rPr>
              <w:t>f_EUTRA_NR_WaitForCoOrd_Trigger</w:t>
            </w:r>
            <w:proofErr w:type="spellEnd"/>
            <w:r w:rsidRPr="000134B6">
              <w:rPr>
                <w:highlight w:val="yellow"/>
              </w:rPr>
              <w:t>(EUTRA,"</w:t>
            </w:r>
            <w:proofErr w:type="spellStart"/>
            <w:r w:rsidRPr="000134B6">
              <w:rPr>
                <w:highlight w:val="yellow"/>
              </w:rPr>
              <w:t>StartTimer</w:t>
            </w:r>
            <w:proofErr w:type="spellEnd"/>
            <w:r w:rsidRPr="000134B6">
              <w:rPr>
                <w:highlight w:val="yellow"/>
              </w:rPr>
              <w:t>" );</w:t>
            </w:r>
          </w:p>
          <w:p w14:paraId="565FE28E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</w:t>
            </w:r>
            <w:proofErr w:type="spellStart"/>
            <w:r w:rsidRPr="000134B6">
              <w:rPr>
                <w:highlight w:val="yellow"/>
              </w:rPr>
              <w:t>t_Watchdog.start</w:t>
            </w:r>
            <w:proofErr w:type="spellEnd"/>
            <w:r w:rsidRPr="000134B6">
              <w:rPr>
                <w:highlight w:val="yellow"/>
              </w:rPr>
              <w:t>(30.0);</w:t>
            </w:r>
          </w:p>
          <w:p w14:paraId="37834CF6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alt</w:t>
            </w:r>
          </w:p>
          <w:p w14:paraId="432C380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{</w:t>
            </w:r>
          </w:p>
          <w:p w14:paraId="126D78E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[]</w:t>
            </w:r>
            <w:proofErr w:type="spellStart"/>
            <w:r w:rsidRPr="000134B6">
              <w:rPr>
                <w:highlight w:val="yellow"/>
              </w:rPr>
              <w:t>EUTRA.receive</w:t>
            </w:r>
            <w:proofErr w:type="spellEnd"/>
            <w:r w:rsidRPr="000134B6">
              <w:rPr>
                <w:highlight w:val="yellow"/>
              </w:rPr>
              <w:t>(</w:t>
            </w:r>
            <w:proofErr w:type="spellStart"/>
            <w:r w:rsidRPr="000134B6">
              <w:rPr>
                <w:highlight w:val="yellow"/>
              </w:rPr>
              <w:t>cmr_EUTRA_NR_OctetData</w:t>
            </w:r>
            <w:proofErr w:type="spellEnd"/>
            <w:r w:rsidRPr="000134B6">
              <w:rPr>
                <w:highlight w:val="yellow"/>
              </w:rPr>
              <w:t xml:space="preserve"> ("</w:t>
            </w:r>
            <w:proofErr w:type="spellStart"/>
            <w:r w:rsidRPr="000134B6">
              <w:rPr>
                <w:highlight w:val="yellow"/>
              </w:rPr>
              <w:t>ULInfoTransferMRDC</w:t>
            </w:r>
            <w:proofErr w:type="spellEnd"/>
            <w:r w:rsidRPr="000134B6">
              <w:rPr>
                <w:highlight w:val="yellow"/>
              </w:rPr>
              <w:t xml:space="preserve">")) -&gt; value </w:t>
            </w:r>
            <w:proofErr w:type="spellStart"/>
            <w:r w:rsidRPr="000134B6">
              <w:rPr>
                <w:highlight w:val="yellow"/>
              </w:rPr>
              <w:t>v_ReceivedMsg</w:t>
            </w:r>
            <w:proofErr w:type="spellEnd"/>
          </w:p>
          <w:p w14:paraId="0CC2DC2E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{</w:t>
            </w:r>
          </w:p>
          <w:p w14:paraId="2A858A08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</w:t>
            </w:r>
            <w:proofErr w:type="spellStart"/>
            <w:r w:rsidRPr="000134B6">
              <w:rPr>
                <w:highlight w:val="yellow"/>
              </w:rPr>
              <w:t>v_ULInfoMRDC</w:t>
            </w:r>
            <w:proofErr w:type="spellEnd"/>
            <w:r w:rsidRPr="000134B6">
              <w:rPr>
                <w:highlight w:val="yellow"/>
              </w:rPr>
              <w:t xml:space="preserve"> := oct2bit(</w:t>
            </w:r>
            <w:proofErr w:type="spellStart"/>
            <w:r w:rsidRPr="000134B6">
              <w:rPr>
                <w:highlight w:val="yellow"/>
              </w:rPr>
              <w:t>v_ReceivedMsg.OctetData.Data</w:t>
            </w:r>
            <w:proofErr w:type="spellEnd"/>
            <w:r w:rsidRPr="000134B6">
              <w:rPr>
                <w:highlight w:val="yellow"/>
              </w:rPr>
              <w:t>);</w:t>
            </w:r>
          </w:p>
          <w:p w14:paraId="600D2D05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</w:t>
            </w:r>
            <w:proofErr w:type="spellStart"/>
            <w:r w:rsidRPr="000134B6">
              <w:rPr>
                <w:highlight w:val="yellow"/>
              </w:rPr>
              <w:t>v_Result</w:t>
            </w:r>
            <w:proofErr w:type="spellEnd"/>
            <w:r w:rsidRPr="000134B6">
              <w:rPr>
                <w:highlight w:val="yellow"/>
              </w:rPr>
              <w:t xml:space="preserve"> := </w:t>
            </w:r>
            <w:proofErr w:type="spellStart"/>
            <w:r w:rsidRPr="000134B6">
              <w:rPr>
                <w:highlight w:val="yellow"/>
              </w:rPr>
              <w:t>decvalue</w:t>
            </w:r>
            <w:proofErr w:type="spellEnd"/>
            <w:r w:rsidRPr="000134B6">
              <w:rPr>
                <w:highlight w:val="yellow"/>
              </w:rPr>
              <w:t>(</w:t>
            </w:r>
            <w:proofErr w:type="spellStart"/>
            <w:r w:rsidRPr="000134B6">
              <w:rPr>
                <w:highlight w:val="yellow"/>
              </w:rPr>
              <w:t>v_ULInfoMRDC</w:t>
            </w:r>
            <w:proofErr w:type="spellEnd"/>
            <w:r w:rsidRPr="000134B6">
              <w:rPr>
                <w:highlight w:val="yellow"/>
              </w:rPr>
              <w:t xml:space="preserve">, </w:t>
            </w:r>
            <w:proofErr w:type="spellStart"/>
            <w:r w:rsidRPr="000134B6">
              <w:rPr>
                <w:highlight w:val="yellow"/>
              </w:rPr>
              <w:t>v_MeasurementReport</w:t>
            </w:r>
            <w:proofErr w:type="spellEnd"/>
            <w:r w:rsidRPr="000134B6">
              <w:rPr>
                <w:highlight w:val="yellow"/>
              </w:rPr>
              <w:t>);</w:t>
            </w:r>
          </w:p>
          <w:p w14:paraId="74850A08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if (</w:t>
            </w:r>
            <w:proofErr w:type="spellStart"/>
            <w:r w:rsidRPr="000134B6">
              <w:rPr>
                <w:highlight w:val="yellow"/>
              </w:rPr>
              <w:t>v_Result</w:t>
            </w:r>
            <w:proofErr w:type="spellEnd"/>
            <w:r w:rsidRPr="000134B6">
              <w:rPr>
                <w:highlight w:val="yellow"/>
              </w:rPr>
              <w:t xml:space="preserve"> != 0)</w:t>
            </w:r>
          </w:p>
          <w:p w14:paraId="2EDEC05B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{</w:t>
            </w:r>
          </w:p>
          <w:p w14:paraId="328628D1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    </w:t>
            </w:r>
            <w:proofErr w:type="spellStart"/>
            <w:r w:rsidRPr="000134B6">
              <w:rPr>
                <w:highlight w:val="yellow"/>
              </w:rPr>
              <w:t>FatalError</w:t>
            </w:r>
            <w:proofErr w:type="spellEnd"/>
            <w:r w:rsidRPr="000134B6">
              <w:rPr>
                <w:highlight w:val="yellow"/>
              </w:rPr>
              <w:t>(__FILE__, __LINE__, "Decoding error");</w:t>
            </w:r>
          </w:p>
          <w:p w14:paraId="5FD8B7E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}</w:t>
            </w:r>
          </w:p>
          <w:p w14:paraId="181350C4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</w:t>
            </w:r>
            <w:proofErr w:type="spellStart"/>
            <w:r w:rsidRPr="000134B6">
              <w:rPr>
                <w:highlight w:val="yellow"/>
              </w:rPr>
              <w:t>v_ReceivedMeasResults</w:t>
            </w:r>
            <w:proofErr w:type="spellEnd"/>
            <w:r w:rsidRPr="000134B6">
              <w:rPr>
                <w:highlight w:val="yellow"/>
              </w:rPr>
              <w:t xml:space="preserve"> := v_MeasurementReport.message_.c1.measurementReport.criticalExtensions.measurementReport.measResults;</w:t>
            </w:r>
          </w:p>
          <w:p w14:paraId="380E25C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if(match(</w:t>
            </w:r>
            <w:proofErr w:type="spellStart"/>
            <w:r w:rsidRPr="000134B6">
              <w:rPr>
                <w:highlight w:val="yellow"/>
              </w:rPr>
              <w:t>v_ReceivedMeasResults,p_Expected_MeasResults</w:t>
            </w:r>
            <w:proofErr w:type="spellEnd"/>
            <w:r w:rsidRPr="000134B6">
              <w:rPr>
                <w:highlight w:val="yellow"/>
              </w:rPr>
              <w:t>))</w:t>
            </w:r>
          </w:p>
          <w:p w14:paraId="11CB1995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{</w:t>
            </w:r>
          </w:p>
          <w:p w14:paraId="37A1330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   </w:t>
            </w:r>
            <w:proofErr w:type="spellStart"/>
            <w:r w:rsidRPr="000134B6">
              <w:rPr>
                <w:highlight w:val="yellow"/>
              </w:rPr>
              <w:t>f_NR_PreliminaryPass</w:t>
            </w:r>
            <w:proofErr w:type="spellEnd"/>
            <w:r w:rsidRPr="000134B6">
              <w:rPr>
                <w:highlight w:val="yellow"/>
              </w:rPr>
              <w:t xml:space="preserve"> (__FILE__, __LINE__, "Step 14");</w:t>
            </w:r>
          </w:p>
          <w:p w14:paraId="3E2EB15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}</w:t>
            </w:r>
          </w:p>
          <w:p w14:paraId="20551EE2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else</w:t>
            </w:r>
          </w:p>
          <w:p w14:paraId="7C8E8F40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{</w:t>
            </w:r>
          </w:p>
          <w:p w14:paraId="041A9193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    </w:t>
            </w:r>
            <w:proofErr w:type="spellStart"/>
            <w:r w:rsidRPr="000134B6">
              <w:rPr>
                <w:highlight w:val="yellow"/>
              </w:rPr>
              <w:t>f_NR_SetVerdictFailOrInconc</w:t>
            </w:r>
            <w:proofErr w:type="spellEnd"/>
            <w:r w:rsidRPr="000134B6">
              <w:rPr>
                <w:highlight w:val="yellow"/>
              </w:rPr>
              <w:t xml:space="preserve">(__FILE__, __LINE__, "Step 4 -  wrong </w:t>
            </w:r>
            <w:proofErr w:type="spellStart"/>
            <w:r w:rsidRPr="000134B6">
              <w:rPr>
                <w:highlight w:val="yellow"/>
              </w:rPr>
              <w:t>meas</w:t>
            </w:r>
            <w:proofErr w:type="spellEnd"/>
            <w:r w:rsidRPr="000134B6">
              <w:rPr>
                <w:highlight w:val="yellow"/>
              </w:rPr>
              <w:t xml:space="preserve"> results");</w:t>
            </w:r>
          </w:p>
          <w:p w14:paraId="0A4F69AE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}</w:t>
            </w:r>
          </w:p>
          <w:p w14:paraId="2395F14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repeat;</w:t>
            </w:r>
          </w:p>
          <w:p w14:paraId="4A5726E9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}</w:t>
            </w:r>
          </w:p>
          <w:p w14:paraId="0C7C8FDD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[] </w:t>
            </w:r>
            <w:proofErr w:type="spellStart"/>
            <w:r w:rsidRPr="000134B6">
              <w:rPr>
                <w:highlight w:val="yellow"/>
              </w:rPr>
              <w:t>t_Watchdog.timeout</w:t>
            </w:r>
            <w:proofErr w:type="spellEnd"/>
          </w:p>
          <w:p w14:paraId="21A7D53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{</w:t>
            </w:r>
          </w:p>
          <w:p w14:paraId="3EACA20F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//do nothing</w:t>
            </w:r>
          </w:p>
          <w:p w14:paraId="7FD200EC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}</w:t>
            </w:r>
          </w:p>
          <w:p w14:paraId="367A5805" w14:textId="77777777" w:rsidR="000134B6" w:rsidRPr="000134B6" w:rsidRDefault="000134B6" w:rsidP="000134B6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}</w:t>
            </w:r>
          </w:p>
          <w:p w14:paraId="67080EAE" w14:textId="0E8F7C14" w:rsidR="00086C5C" w:rsidRDefault="000134B6" w:rsidP="000134B6">
            <w:r w:rsidRPr="000134B6">
              <w:rPr>
                <w:highlight w:val="yellow"/>
              </w:rPr>
              <w:t xml:space="preserve">    };</w:t>
            </w:r>
          </w:p>
        </w:tc>
      </w:tr>
    </w:tbl>
    <w:p w14:paraId="735FC7C6" w14:textId="77777777" w:rsidR="00086C5C" w:rsidRDefault="00086C5C" w:rsidP="00086C5C"/>
    <w:p w14:paraId="412FF853" w14:textId="5484B0F5" w:rsidR="006F06F6" w:rsidRPr="00B1728A" w:rsidRDefault="006F06F6" w:rsidP="00B1728A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6F06F6" w14:paraId="10EDEA5C" w14:textId="77777777" w:rsidTr="0011592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6680F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lastRenderedPageBreak/>
              <w:t>/*</w:t>
            </w:r>
          </w:p>
          <w:p w14:paraId="55E2F478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@desc      Local function for test case 8.2.3.11.1 to run steps 15-17</w:t>
            </w:r>
          </w:p>
          <w:p w14:paraId="7EC98472" w14:textId="77777777" w:rsidR="006F06F6" w:rsidRPr="00747D92" w:rsidRDefault="006F06F6" w:rsidP="00115925">
            <w:pPr>
              <w:rPr>
                <w:strike/>
                <w:highlight w:val="yellow"/>
              </w:rPr>
            </w:pPr>
            <w:r w:rsidRPr="000134B6">
              <w:rPr>
                <w:highlight w:val="yellow"/>
              </w:rPr>
              <w:t xml:space="preserve">   </w:t>
            </w:r>
            <w:r w:rsidRPr="00747D92">
              <w:rPr>
                <w:strike/>
                <w:highlight w:val="yellow"/>
              </w:rPr>
              <w:t xml:space="preserve">* @param     </w:t>
            </w:r>
            <w:proofErr w:type="spellStart"/>
            <w:r w:rsidRPr="00747D92">
              <w:rPr>
                <w:strike/>
                <w:highlight w:val="yellow"/>
              </w:rPr>
              <w:t>p_RepeatCounter</w:t>
            </w:r>
            <w:proofErr w:type="spellEnd"/>
          </w:p>
          <w:p w14:paraId="13EAF5FD" w14:textId="77777777" w:rsidR="006F06F6" w:rsidRPr="00747D92" w:rsidRDefault="006F06F6" w:rsidP="00115925">
            <w:pPr>
              <w:rPr>
                <w:strike/>
                <w:highlight w:val="yellow"/>
              </w:rPr>
            </w:pPr>
            <w:r w:rsidRPr="000134B6">
              <w:rPr>
                <w:highlight w:val="yellow"/>
              </w:rPr>
              <w:t xml:space="preserve">   </w:t>
            </w:r>
            <w:r w:rsidRPr="00747D92">
              <w:rPr>
                <w:strike/>
                <w:highlight w:val="yellow"/>
              </w:rPr>
              <w:t xml:space="preserve">* @param     </w:t>
            </w:r>
            <w:proofErr w:type="spellStart"/>
            <w:r w:rsidRPr="00747D92">
              <w:rPr>
                <w:strike/>
                <w:highlight w:val="yellow"/>
              </w:rPr>
              <w:t>p_MeasConfig</w:t>
            </w:r>
            <w:proofErr w:type="spellEnd"/>
          </w:p>
          <w:p w14:paraId="37EBA608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@param     </w:t>
            </w:r>
            <w:proofErr w:type="spellStart"/>
            <w:r w:rsidRPr="000134B6">
              <w:rPr>
                <w:highlight w:val="yellow"/>
              </w:rPr>
              <w:t>p_Expected_MeasResults</w:t>
            </w:r>
            <w:proofErr w:type="spellEnd"/>
          </w:p>
          <w:p w14:paraId="664D4072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 @status</w:t>
            </w:r>
          </w:p>
          <w:p w14:paraId="3CAE3074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*/</w:t>
            </w:r>
          </w:p>
          <w:p w14:paraId="0185A038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function fl_NR_ReconfigGapAndGetMeasResultssteps_15_17(</w:t>
            </w:r>
            <w:r w:rsidRPr="00747D92">
              <w:rPr>
                <w:strike/>
                <w:highlight w:val="yellow"/>
              </w:rPr>
              <w:t xml:space="preserve">integer </w:t>
            </w:r>
            <w:proofErr w:type="spellStart"/>
            <w:r w:rsidRPr="00747D92">
              <w:rPr>
                <w:strike/>
                <w:highlight w:val="yellow"/>
              </w:rPr>
              <w:t>p_RepeatCounter</w:t>
            </w:r>
            <w:proofErr w:type="spellEnd"/>
            <w:r w:rsidRPr="00747D92">
              <w:rPr>
                <w:strike/>
                <w:highlight w:val="yellow"/>
              </w:rPr>
              <w:t>,</w:t>
            </w:r>
            <w:r w:rsidRPr="000134B6">
              <w:rPr>
                <w:highlight w:val="yellow"/>
              </w:rPr>
              <w:t xml:space="preserve"> template (present) </w:t>
            </w:r>
            <w:proofErr w:type="spellStart"/>
            <w:r w:rsidRPr="000134B6">
              <w:rPr>
                <w:highlight w:val="yellow"/>
              </w:rPr>
              <w:t>MeasResults</w:t>
            </w:r>
            <w:proofErr w:type="spellEnd"/>
            <w:r w:rsidRPr="000134B6">
              <w:rPr>
                <w:highlight w:val="yellow"/>
              </w:rPr>
              <w:t xml:space="preserve"> </w:t>
            </w:r>
            <w:proofErr w:type="spellStart"/>
            <w:r w:rsidRPr="000134B6">
              <w:rPr>
                <w:highlight w:val="yellow"/>
              </w:rPr>
              <w:t>p_Expected_MeasResults</w:t>
            </w:r>
            <w:proofErr w:type="spellEnd"/>
            <w:r w:rsidRPr="000134B6">
              <w:rPr>
                <w:highlight w:val="yellow"/>
              </w:rPr>
              <w:t>) runs on ENDC_NR_PTC</w:t>
            </w:r>
          </w:p>
          <w:p w14:paraId="7E604228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{</w:t>
            </w:r>
          </w:p>
          <w:p w14:paraId="4DD6F31D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</w:t>
            </w:r>
          </w:p>
          <w:p w14:paraId="4A398B35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template (present) </w:t>
            </w:r>
            <w:proofErr w:type="spellStart"/>
            <w:r w:rsidRPr="000134B6">
              <w:rPr>
                <w:highlight w:val="yellow"/>
              </w:rPr>
              <w:t>MeasResults</w:t>
            </w:r>
            <w:proofErr w:type="spellEnd"/>
            <w:r w:rsidRPr="000134B6">
              <w:rPr>
                <w:highlight w:val="yellow"/>
              </w:rPr>
              <w:t xml:space="preserve"> </w:t>
            </w:r>
            <w:proofErr w:type="spellStart"/>
            <w:r w:rsidRPr="000134B6">
              <w:rPr>
                <w:highlight w:val="yellow"/>
              </w:rPr>
              <w:t>v_ReceivedMeasResults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1C9E4AC5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</w:t>
            </w:r>
            <w:proofErr w:type="spellStart"/>
            <w:r w:rsidRPr="000134B6">
              <w:rPr>
                <w:highlight w:val="yellow"/>
              </w:rPr>
              <w:t>UL_DCCH_Message</w:t>
            </w:r>
            <w:proofErr w:type="spellEnd"/>
            <w:r w:rsidRPr="000134B6">
              <w:rPr>
                <w:highlight w:val="yellow"/>
              </w:rPr>
              <w:t xml:space="preserve"> </w:t>
            </w:r>
            <w:proofErr w:type="spellStart"/>
            <w:r w:rsidRPr="000134B6">
              <w:rPr>
                <w:highlight w:val="yellow"/>
              </w:rPr>
              <w:t>v_MeasurementReport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7FA72B39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integer </w:t>
            </w:r>
            <w:proofErr w:type="spellStart"/>
            <w:r w:rsidRPr="000134B6">
              <w:rPr>
                <w:highlight w:val="yellow"/>
              </w:rPr>
              <w:t>v_Result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4B322ABC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</w:t>
            </w:r>
            <w:proofErr w:type="spellStart"/>
            <w:r w:rsidRPr="000134B6">
              <w:rPr>
                <w:highlight w:val="yellow"/>
              </w:rPr>
              <w:t>EUTRA_NR_Coordination_MSG</w:t>
            </w:r>
            <w:proofErr w:type="spellEnd"/>
            <w:r w:rsidRPr="000134B6">
              <w:rPr>
                <w:highlight w:val="yellow"/>
              </w:rPr>
              <w:t xml:space="preserve"> </w:t>
            </w:r>
            <w:proofErr w:type="spellStart"/>
            <w:r w:rsidRPr="000134B6">
              <w:rPr>
                <w:highlight w:val="yellow"/>
              </w:rPr>
              <w:t>v_ReceivedMsg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5E9E400B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var bitstring </w:t>
            </w:r>
            <w:proofErr w:type="spellStart"/>
            <w:r w:rsidRPr="000134B6">
              <w:rPr>
                <w:highlight w:val="yellow"/>
              </w:rPr>
              <w:t>v_ULInfoMRDC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780BC65A" w14:textId="77777777" w:rsidR="006F06F6" w:rsidRPr="000134B6" w:rsidRDefault="006F06F6" w:rsidP="00115925">
            <w:pPr>
              <w:rPr>
                <w:highlight w:val="yellow"/>
              </w:rPr>
            </w:pPr>
          </w:p>
          <w:p w14:paraId="76C55B29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timer </w:t>
            </w:r>
            <w:proofErr w:type="spellStart"/>
            <w:r w:rsidRPr="000134B6">
              <w:rPr>
                <w:highlight w:val="yellow"/>
              </w:rPr>
              <w:t>t_Watchdog</w:t>
            </w:r>
            <w:proofErr w:type="spellEnd"/>
            <w:r w:rsidRPr="000134B6">
              <w:rPr>
                <w:highlight w:val="yellow"/>
              </w:rPr>
              <w:t>;</w:t>
            </w:r>
          </w:p>
          <w:p w14:paraId="0C472677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</w:t>
            </w:r>
          </w:p>
          <w:p w14:paraId="209B4C5E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//Wait for 30 s to ensure that the UE performs a periodical inter frequency reporting.</w:t>
            </w:r>
          </w:p>
          <w:p w14:paraId="00CD8147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</w:t>
            </w:r>
            <w:proofErr w:type="spellStart"/>
            <w:r w:rsidRPr="000134B6">
              <w:rPr>
                <w:highlight w:val="yellow"/>
              </w:rPr>
              <w:t>f_EUTRA_NR_WaitForCoOrd_Trigger</w:t>
            </w:r>
            <w:proofErr w:type="spellEnd"/>
            <w:r w:rsidRPr="000134B6">
              <w:rPr>
                <w:highlight w:val="yellow"/>
              </w:rPr>
              <w:t>(EUTRA,"</w:t>
            </w:r>
            <w:proofErr w:type="spellStart"/>
            <w:r w:rsidRPr="000134B6">
              <w:rPr>
                <w:highlight w:val="yellow"/>
              </w:rPr>
              <w:t>StartTimer</w:t>
            </w:r>
            <w:proofErr w:type="spellEnd"/>
            <w:r w:rsidRPr="000134B6">
              <w:rPr>
                <w:highlight w:val="yellow"/>
              </w:rPr>
              <w:t>" );</w:t>
            </w:r>
          </w:p>
          <w:p w14:paraId="66E52D13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</w:t>
            </w:r>
            <w:proofErr w:type="spellStart"/>
            <w:r w:rsidRPr="000134B6">
              <w:rPr>
                <w:highlight w:val="yellow"/>
              </w:rPr>
              <w:t>t_Watchdog.start</w:t>
            </w:r>
            <w:proofErr w:type="spellEnd"/>
            <w:r w:rsidRPr="000134B6">
              <w:rPr>
                <w:highlight w:val="yellow"/>
              </w:rPr>
              <w:t>(30.0);</w:t>
            </w:r>
          </w:p>
          <w:p w14:paraId="00FF1929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alt</w:t>
            </w:r>
          </w:p>
          <w:p w14:paraId="5574DE02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{</w:t>
            </w:r>
          </w:p>
          <w:p w14:paraId="7F75E1B1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[]</w:t>
            </w:r>
            <w:proofErr w:type="spellStart"/>
            <w:r w:rsidRPr="000134B6">
              <w:rPr>
                <w:highlight w:val="yellow"/>
              </w:rPr>
              <w:t>EUTRA.receive</w:t>
            </w:r>
            <w:proofErr w:type="spellEnd"/>
            <w:r w:rsidRPr="000134B6">
              <w:rPr>
                <w:highlight w:val="yellow"/>
              </w:rPr>
              <w:t>(</w:t>
            </w:r>
            <w:proofErr w:type="spellStart"/>
            <w:r w:rsidRPr="000134B6">
              <w:rPr>
                <w:highlight w:val="yellow"/>
              </w:rPr>
              <w:t>cmr_EUTRA_NR_OctetData</w:t>
            </w:r>
            <w:proofErr w:type="spellEnd"/>
            <w:r w:rsidRPr="000134B6">
              <w:rPr>
                <w:highlight w:val="yellow"/>
              </w:rPr>
              <w:t xml:space="preserve"> ("</w:t>
            </w:r>
            <w:proofErr w:type="spellStart"/>
            <w:r w:rsidRPr="000134B6">
              <w:rPr>
                <w:highlight w:val="yellow"/>
              </w:rPr>
              <w:t>ULInfoTransferMRDC</w:t>
            </w:r>
            <w:proofErr w:type="spellEnd"/>
            <w:r w:rsidRPr="000134B6">
              <w:rPr>
                <w:highlight w:val="yellow"/>
              </w:rPr>
              <w:t xml:space="preserve">")) -&gt; value </w:t>
            </w:r>
            <w:proofErr w:type="spellStart"/>
            <w:r w:rsidRPr="000134B6">
              <w:rPr>
                <w:highlight w:val="yellow"/>
              </w:rPr>
              <w:t>v_ReceivedMsg</w:t>
            </w:r>
            <w:proofErr w:type="spellEnd"/>
          </w:p>
          <w:p w14:paraId="68604F57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{</w:t>
            </w:r>
          </w:p>
          <w:p w14:paraId="51D0A92D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</w:t>
            </w:r>
            <w:proofErr w:type="spellStart"/>
            <w:r w:rsidRPr="000134B6">
              <w:rPr>
                <w:highlight w:val="yellow"/>
              </w:rPr>
              <w:t>v_ULInfoMRDC</w:t>
            </w:r>
            <w:proofErr w:type="spellEnd"/>
            <w:r w:rsidRPr="000134B6">
              <w:rPr>
                <w:highlight w:val="yellow"/>
              </w:rPr>
              <w:t xml:space="preserve"> := oct2bit(</w:t>
            </w:r>
            <w:proofErr w:type="spellStart"/>
            <w:r w:rsidRPr="000134B6">
              <w:rPr>
                <w:highlight w:val="yellow"/>
              </w:rPr>
              <w:t>v_ReceivedMsg.OctetData.Data</w:t>
            </w:r>
            <w:proofErr w:type="spellEnd"/>
            <w:r w:rsidRPr="000134B6">
              <w:rPr>
                <w:highlight w:val="yellow"/>
              </w:rPr>
              <w:t>);</w:t>
            </w:r>
          </w:p>
          <w:p w14:paraId="4CF704C1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</w:t>
            </w:r>
            <w:proofErr w:type="spellStart"/>
            <w:r w:rsidRPr="000134B6">
              <w:rPr>
                <w:highlight w:val="yellow"/>
              </w:rPr>
              <w:t>v_Result</w:t>
            </w:r>
            <w:proofErr w:type="spellEnd"/>
            <w:r w:rsidRPr="000134B6">
              <w:rPr>
                <w:highlight w:val="yellow"/>
              </w:rPr>
              <w:t xml:space="preserve"> := </w:t>
            </w:r>
            <w:proofErr w:type="spellStart"/>
            <w:r w:rsidRPr="000134B6">
              <w:rPr>
                <w:highlight w:val="yellow"/>
              </w:rPr>
              <w:t>decvalue</w:t>
            </w:r>
            <w:proofErr w:type="spellEnd"/>
            <w:r w:rsidRPr="000134B6">
              <w:rPr>
                <w:highlight w:val="yellow"/>
              </w:rPr>
              <w:t>(</w:t>
            </w:r>
            <w:proofErr w:type="spellStart"/>
            <w:r w:rsidRPr="000134B6">
              <w:rPr>
                <w:highlight w:val="yellow"/>
              </w:rPr>
              <w:t>v_ULInfoMRDC</w:t>
            </w:r>
            <w:proofErr w:type="spellEnd"/>
            <w:r w:rsidRPr="000134B6">
              <w:rPr>
                <w:highlight w:val="yellow"/>
              </w:rPr>
              <w:t xml:space="preserve">, </w:t>
            </w:r>
            <w:proofErr w:type="spellStart"/>
            <w:r w:rsidRPr="000134B6">
              <w:rPr>
                <w:highlight w:val="yellow"/>
              </w:rPr>
              <w:t>v_MeasurementReport</w:t>
            </w:r>
            <w:proofErr w:type="spellEnd"/>
            <w:r w:rsidRPr="000134B6">
              <w:rPr>
                <w:highlight w:val="yellow"/>
              </w:rPr>
              <w:t>);</w:t>
            </w:r>
          </w:p>
          <w:p w14:paraId="3B7E3F0C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if (</w:t>
            </w:r>
            <w:proofErr w:type="spellStart"/>
            <w:r w:rsidRPr="000134B6">
              <w:rPr>
                <w:highlight w:val="yellow"/>
              </w:rPr>
              <w:t>v_Result</w:t>
            </w:r>
            <w:proofErr w:type="spellEnd"/>
            <w:r w:rsidRPr="000134B6">
              <w:rPr>
                <w:highlight w:val="yellow"/>
              </w:rPr>
              <w:t xml:space="preserve"> != 0)</w:t>
            </w:r>
          </w:p>
          <w:p w14:paraId="75458E84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{</w:t>
            </w:r>
          </w:p>
          <w:p w14:paraId="08795205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    </w:t>
            </w:r>
            <w:proofErr w:type="spellStart"/>
            <w:r w:rsidRPr="000134B6">
              <w:rPr>
                <w:highlight w:val="yellow"/>
              </w:rPr>
              <w:t>FatalError</w:t>
            </w:r>
            <w:proofErr w:type="spellEnd"/>
            <w:r w:rsidRPr="000134B6">
              <w:rPr>
                <w:highlight w:val="yellow"/>
              </w:rPr>
              <w:t>(__FILE__, __LINE__, "Decoding error");</w:t>
            </w:r>
          </w:p>
          <w:p w14:paraId="314C4B3B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}</w:t>
            </w:r>
          </w:p>
          <w:p w14:paraId="56EEDFDD" w14:textId="77777777" w:rsidR="006F06F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</w:t>
            </w:r>
            <w:proofErr w:type="spellStart"/>
            <w:r w:rsidRPr="000134B6">
              <w:rPr>
                <w:highlight w:val="yellow"/>
              </w:rPr>
              <w:t>v_ReceivedMeasResults</w:t>
            </w:r>
            <w:proofErr w:type="spellEnd"/>
            <w:r w:rsidRPr="000134B6">
              <w:rPr>
                <w:highlight w:val="yellow"/>
              </w:rPr>
              <w:t xml:space="preserve"> := v_MeasurementReport.message_.c1.measurementReport.criticalExtensions.measurementReport.measResults;</w:t>
            </w:r>
          </w:p>
          <w:p w14:paraId="1A9DE405" w14:textId="23D7927C" w:rsidR="00B1728A" w:rsidRPr="00B1728A" w:rsidRDefault="00B1728A" w:rsidP="00115925">
            <w:pPr>
              <w:rPr>
                <w:color w:val="FF0000"/>
                <w:highlight w:val="yellow"/>
              </w:rPr>
            </w:pPr>
            <w:r>
              <w:t xml:space="preserve">                </w:t>
            </w:r>
            <w:r w:rsidRPr="00B1728A">
              <w:rPr>
                <w:color w:val="FF0000"/>
              </w:rPr>
              <w:t>if(</w:t>
            </w:r>
            <w:proofErr w:type="spellStart"/>
            <w:r w:rsidRPr="00B1728A">
              <w:rPr>
                <w:color w:val="FF0000"/>
              </w:rPr>
              <w:t>valueof</w:t>
            </w:r>
            <w:proofErr w:type="spellEnd"/>
            <w:r w:rsidRPr="00B1728A">
              <w:rPr>
                <w:color w:val="FF0000"/>
              </w:rPr>
              <w:t>(</w:t>
            </w:r>
            <w:proofErr w:type="spellStart"/>
            <w:r w:rsidRPr="00B1728A">
              <w:rPr>
                <w:color w:val="FF0000"/>
              </w:rPr>
              <w:t>v_ReceivedMeasResults</w:t>
            </w:r>
            <w:proofErr w:type="spellEnd"/>
            <w:r w:rsidRPr="00B1728A">
              <w:rPr>
                <w:color w:val="FF0000"/>
              </w:rPr>
              <w:t xml:space="preserve">) == </w:t>
            </w:r>
            <w:proofErr w:type="spellStart"/>
            <w:r w:rsidRPr="00B1728A">
              <w:rPr>
                <w:color w:val="FF0000"/>
              </w:rPr>
              <w:t>valueof</w:t>
            </w:r>
            <w:proofErr w:type="spellEnd"/>
            <w:r w:rsidRPr="00B1728A">
              <w:rPr>
                <w:color w:val="FF0000"/>
              </w:rPr>
              <w:t>(</w:t>
            </w:r>
            <w:proofErr w:type="spellStart"/>
            <w:r w:rsidRPr="00B1728A">
              <w:rPr>
                <w:color w:val="FF0000"/>
              </w:rPr>
              <w:t>p_Expected_MeasResults</w:t>
            </w:r>
            <w:proofErr w:type="spellEnd"/>
            <w:r w:rsidRPr="00B1728A">
              <w:rPr>
                <w:color w:val="FF0000"/>
              </w:rPr>
              <w:t>))</w:t>
            </w:r>
          </w:p>
          <w:p w14:paraId="250EFB6D" w14:textId="77777777" w:rsidR="006F06F6" w:rsidRPr="00B1728A" w:rsidRDefault="006F06F6" w:rsidP="00115925">
            <w:pPr>
              <w:rPr>
                <w:strike/>
                <w:highlight w:val="yellow"/>
              </w:rPr>
            </w:pPr>
            <w:r w:rsidRPr="000134B6">
              <w:rPr>
                <w:highlight w:val="yellow"/>
              </w:rPr>
              <w:lastRenderedPageBreak/>
              <w:t xml:space="preserve">                </w:t>
            </w:r>
            <w:r w:rsidRPr="00B1728A">
              <w:rPr>
                <w:strike/>
                <w:highlight w:val="yellow"/>
              </w:rPr>
              <w:t>if(match(</w:t>
            </w:r>
            <w:proofErr w:type="spellStart"/>
            <w:r w:rsidRPr="00B1728A">
              <w:rPr>
                <w:strike/>
                <w:highlight w:val="yellow"/>
              </w:rPr>
              <w:t>v_ReceivedMeasResults,p_Expected_MeasResults</w:t>
            </w:r>
            <w:proofErr w:type="spellEnd"/>
            <w:r w:rsidRPr="00B1728A">
              <w:rPr>
                <w:strike/>
                <w:highlight w:val="yellow"/>
              </w:rPr>
              <w:t>))</w:t>
            </w:r>
          </w:p>
          <w:p w14:paraId="4AD04BC7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{</w:t>
            </w:r>
          </w:p>
          <w:p w14:paraId="33F80090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   </w:t>
            </w:r>
            <w:proofErr w:type="spellStart"/>
            <w:r w:rsidRPr="000134B6">
              <w:rPr>
                <w:highlight w:val="yellow"/>
              </w:rPr>
              <w:t>f_NR_PreliminaryPass</w:t>
            </w:r>
            <w:proofErr w:type="spellEnd"/>
            <w:r w:rsidRPr="000134B6">
              <w:rPr>
                <w:highlight w:val="yellow"/>
              </w:rPr>
              <w:t xml:space="preserve"> (__FILE__, __LINE__, "Step 14");</w:t>
            </w:r>
          </w:p>
          <w:p w14:paraId="4C3A6409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}</w:t>
            </w:r>
          </w:p>
          <w:p w14:paraId="771C914C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else</w:t>
            </w:r>
          </w:p>
          <w:p w14:paraId="1DFEFD42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{</w:t>
            </w:r>
          </w:p>
          <w:p w14:paraId="52629E12" w14:textId="0F7D54C9" w:rsidR="00B1728A" w:rsidRPr="00B1728A" w:rsidRDefault="006F06F6" w:rsidP="00115925">
            <w:pPr>
              <w:rPr>
                <w:strike/>
                <w:highlight w:val="yellow"/>
              </w:rPr>
            </w:pPr>
            <w:r w:rsidRPr="000134B6">
              <w:rPr>
                <w:highlight w:val="yellow"/>
              </w:rPr>
              <w:t xml:space="preserve">                    </w:t>
            </w:r>
            <w:proofErr w:type="spellStart"/>
            <w:r w:rsidRPr="00B1728A">
              <w:rPr>
                <w:strike/>
                <w:highlight w:val="yellow"/>
              </w:rPr>
              <w:t>f_NR_SetVerdictFailOrInconc</w:t>
            </w:r>
            <w:proofErr w:type="spellEnd"/>
            <w:r w:rsidRPr="00B1728A">
              <w:rPr>
                <w:strike/>
                <w:highlight w:val="yellow"/>
              </w:rPr>
              <w:t xml:space="preserve">(__FILE__, __LINE__, "Step 4 -  wrong </w:t>
            </w:r>
            <w:proofErr w:type="spellStart"/>
            <w:r w:rsidRPr="00B1728A">
              <w:rPr>
                <w:strike/>
                <w:highlight w:val="yellow"/>
              </w:rPr>
              <w:t>meas</w:t>
            </w:r>
            <w:proofErr w:type="spellEnd"/>
            <w:r w:rsidRPr="00B1728A">
              <w:rPr>
                <w:strike/>
                <w:highlight w:val="yellow"/>
              </w:rPr>
              <w:t xml:space="preserve"> results");</w:t>
            </w:r>
          </w:p>
          <w:p w14:paraId="2459F07A" w14:textId="0218E106" w:rsidR="00B1728A" w:rsidRPr="00B1728A" w:rsidRDefault="00B1728A" w:rsidP="00115925">
            <w:pPr>
              <w:rPr>
                <w:color w:val="FF0000"/>
                <w:highlight w:val="yellow"/>
              </w:rPr>
            </w:pPr>
            <w:r>
              <w:t xml:space="preserve">                    </w:t>
            </w:r>
            <w:proofErr w:type="spellStart"/>
            <w:r w:rsidRPr="00B1728A">
              <w:rPr>
                <w:color w:val="FF0000"/>
              </w:rPr>
              <w:t>f_NR_SetVerdictFailOrInconc</w:t>
            </w:r>
            <w:proofErr w:type="spellEnd"/>
            <w:r w:rsidRPr="00B1728A">
              <w:rPr>
                <w:color w:val="FF0000"/>
              </w:rPr>
              <w:t xml:space="preserve">(__FILE__, __LINE__, "Step 14 -  wrong </w:t>
            </w:r>
            <w:proofErr w:type="spellStart"/>
            <w:r w:rsidRPr="00B1728A">
              <w:rPr>
                <w:color w:val="FF0000"/>
              </w:rPr>
              <w:t>meas</w:t>
            </w:r>
            <w:proofErr w:type="spellEnd"/>
            <w:r w:rsidRPr="00B1728A">
              <w:rPr>
                <w:color w:val="FF0000"/>
              </w:rPr>
              <w:t xml:space="preserve"> results");</w:t>
            </w:r>
          </w:p>
          <w:p w14:paraId="5FEE1A77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}</w:t>
            </w:r>
          </w:p>
          <w:p w14:paraId="4C7A1E86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repeat;</w:t>
            </w:r>
          </w:p>
          <w:p w14:paraId="03F1C59D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}</w:t>
            </w:r>
          </w:p>
          <w:p w14:paraId="6D36BDB9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[] </w:t>
            </w:r>
            <w:proofErr w:type="spellStart"/>
            <w:r w:rsidRPr="000134B6">
              <w:rPr>
                <w:highlight w:val="yellow"/>
              </w:rPr>
              <w:t>t_Watchdog.timeout</w:t>
            </w:r>
            <w:proofErr w:type="spellEnd"/>
          </w:p>
          <w:p w14:paraId="68194A0E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{</w:t>
            </w:r>
          </w:p>
          <w:p w14:paraId="2D3AF200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    //do nothing</w:t>
            </w:r>
          </w:p>
          <w:p w14:paraId="4962A797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    }</w:t>
            </w:r>
          </w:p>
          <w:p w14:paraId="68C43188" w14:textId="77777777" w:rsidR="006F06F6" w:rsidRPr="000134B6" w:rsidRDefault="006F06F6" w:rsidP="00115925">
            <w:pPr>
              <w:rPr>
                <w:highlight w:val="yellow"/>
              </w:rPr>
            </w:pPr>
            <w:r w:rsidRPr="000134B6">
              <w:rPr>
                <w:highlight w:val="yellow"/>
              </w:rPr>
              <w:t xml:space="preserve">        }</w:t>
            </w:r>
          </w:p>
          <w:p w14:paraId="49AD1AE7" w14:textId="77777777" w:rsidR="006F06F6" w:rsidRDefault="006F06F6" w:rsidP="00115925">
            <w:r w:rsidRPr="000134B6">
              <w:rPr>
                <w:highlight w:val="yellow"/>
              </w:rPr>
              <w:t xml:space="preserve">    };</w:t>
            </w:r>
          </w:p>
        </w:tc>
      </w:tr>
    </w:tbl>
    <w:p w14:paraId="764F5B87" w14:textId="77777777" w:rsidR="006F06F6" w:rsidRPr="00086C5C" w:rsidRDefault="006F06F6" w:rsidP="00086C5C"/>
    <w:p w14:paraId="0D624959" w14:textId="43F50E3D" w:rsidR="00086C5C" w:rsidRDefault="00086C5C" w:rsidP="00086C5C">
      <w:pPr>
        <w:pStyle w:val="berschrift2"/>
        <w:rPr>
          <w:b/>
          <w:bCs/>
        </w:rPr>
      </w:pPr>
      <w:r w:rsidRPr="00086C5C">
        <w:rPr>
          <w:b/>
          <w:bCs/>
        </w:rPr>
        <w:t>2.</w:t>
      </w:r>
      <w:r w:rsidR="000134B6">
        <w:rPr>
          <w:b/>
          <w:bCs/>
        </w:rPr>
        <w:t>8</w:t>
      </w:r>
      <w:r w:rsidRPr="00086C5C">
        <w:rPr>
          <w:b/>
          <w:bCs/>
        </w:rPr>
        <w:t xml:space="preserve"> Change </w:t>
      </w:r>
      <w:r w:rsidR="00A26904">
        <w:rPr>
          <w:b/>
          <w:bCs/>
        </w:rPr>
        <w:t>8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0134B6" w14:paraId="4E963C0D" w14:textId="77777777" w:rsidTr="00B37635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9A7C4" w14:textId="77777777" w:rsidR="000134B6" w:rsidRDefault="000134B6" w:rsidP="00B75E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D549" w14:textId="05959E28" w:rsidR="000134B6" w:rsidRPr="0055250F" w:rsidRDefault="007F71A4" w:rsidP="00B75E0D">
            <w:pPr>
              <w:spacing w:after="0"/>
              <w:rPr>
                <w:rFonts w:ascii="Arial" w:hAnsi="Arial" w:cs="Arial"/>
                <w:lang w:val="en-IN"/>
              </w:rPr>
            </w:pPr>
            <w:r w:rsidRPr="007F71A4">
              <w:rPr>
                <w:lang w:val="en-IN"/>
              </w:rPr>
              <w:t> function f_TC_8_2_3_11_1_ENDC_NR()</w:t>
            </w:r>
          </w:p>
          <w:p w14:paraId="49940525" w14:textId="77777777" w:rsidR="000134B6" w:rsidRPr="00D86314" w:rsidRDefault="000134B6" w:rsidP="00B75E0D">
            <w:pPr>
              <w:spacing w:after="0"/>
              <w:rPr>
                <w:rFonts w:ascii="Arial" w:hAnsi="Arial" w:cs="Arial"/>
              </w:rPr>
            </w:pPr>
          </w:p>
        </w:tc>
      </w:tr>
      <w:tr w:rsidR="000134B6" w14:paraId="54D0AAC5" w14:textId="77777777" w:rsidTr="00B37635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8A8FDE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CFD" w14:textId="278C1D6F" w:rsidR="000134B6" w:rsidRPr="0055250F" w:rsidRDefault="007F71A4" w:rsidP="00B75E0D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Coordination issue get resolved by changes </w:t>
            </w:r>
          </w:p>
        </w:tc>
      </w:tr>
      <w:tr w:rsidR="000134B6" w14:paraId="0749B9E0" w14:textId="77777777" w:rsidTr="00B3763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41EA2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203E" w14:textId="41251182" w:rsidR="000134B6" w:rsidRPr="007F71A4" w:rsidRDefault="007F71A4" w:rsidP="00B75E0D">
            <w:pPr>
              <w:pStyle w:val="CRCoverPage"/>
              <w:spacing w:after="0"/>
              <w:rPr>
                <w:lang w:val="en-IN"/>
              </w:rPr>
            </w:pPr>
            <w:r>
              <w:rPr>
                <w:lang w:val="en-SG"/>
              </w:rPr>
              <w:t xml:space="preserve">Added </w:t>
            </w:r>
            <w:proofErr w:type="spellStart"/>
            <w:r w:rsidRPr="007F71A4">
              <w:rPr>
                <w:lang w:val="en-IN"/>
              </w:rPr>
              <w:t>f_NR_SendCoOrdSysInfoToEUTRA</w:t>
            </w:r>
            <w:proofErr w:type="spellEnd"/>
            <w:r w:rsidRPr="007F71A4">
              <w:rPr>
                <w:lang w:val="en-IN"/>
              </w:rPr>
              <w:t>({nr_Cell1})</w:t>
            </w:r>
          </w:p>
        </w:tc>
      </w:tr>
      <w:tr w:rsidR="007F71A4" w14:paraId="02F1DD09" w14:textId="77777777" w:rsidTr="00B37635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C8790" w14:textId="77777777" w:rsidR="007F71A4" w:rsidRDefault="007F71A4" w:rsidP="007F71A4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7A34" w14:textId="65F367C8" w:rsidR="007F71A4" w:rsidRDefault="007F71A4" w:rsidP="007F71A4">
            <w:pPr>
              <w:spacing w:after="0"/>
              <w:rPr>
                <w:rFonts w:ascii="Arial" w:hAnsi="Arial" w:cs="Arial"/>
              </w:rPr>
            </w:pPr>
            <w:proofErr w:type="spellStart"/>
            <w:r w:rsidRPr="00084EA1">
              <w:rPr>
                <w:rFonts w:ascii="Arial" w:hAnsi="Arial" w:cs="Arial"/>
              </w:rPr>
              <w:t>RRCMeasurement_ENDC_NR</w:t>
            </w:r>
            <w:proofErr w:type="spellEnd"/>
          </w:p>
        </w:tc>
      </w:tr>
      <w:tr w:rsidR="006B74BA" w14:paraId="10252EBC" w14:textId="77777777" w:rsidTr="006B74B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BAE3D7" w14:textId="77777777" w:rsidR="006B74BA" w:rsidRDefault="006B74BA" w:rsidP="00C11158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CC36C79" w14:textId="77777777" w:rsidR="006B74BA" w:rsidRPr="00A9307D" w:rsidRDefault="006B74BA" w:rsidP="00C11158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40F5E319" w14:textId="77777777" w:rsidR="000134B6" w:rsidRDefault="000134B6" w:rsidP="000134B6"/>
    <w:p w14:paraId="34160BA7" w14:textId="77777777" w:rsidR="000134B6" w:rsidRDefault="000134B6" w:rsidP="000134B6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4B6" w14:paraId="38838FA5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89BE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function f_TC_8_2_3_11_1_ENDC_NR() runs on ENDC_NR_PTC</w:t>
            </w:r>
          </w:p>
          <w:p w14:paraId="4D42ED7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{//Measurement configuration control and reporting / Measurement Gaps / NR FR1 / EN-DC</w:t>
            </w:r>
          </w:p>
          <w:p w14:paraId="1B9C358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</w:t>
            </w:r>
          </w:p>
          <w:p w14:paraId="52BDA92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f_ENDC_NR_Init</w:t>
            </w:r>
            <w:proofErr w:type="spellEnd"/>
            <w:r w:rsidRPr="007F71A4">
              <w:rPr>
                <w:lang w:val="en-IN"/>
              </w:rPr>
              <w:t>();</w:t>
            </w:r>
          </w:p>
          <w:p w14:paraId="510FDAD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684C675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f_NR_CellInfo_InitMaxReferencePower</w:t>
            </w:r>
            <w:proofErr w:type="spellEnd"/>
            <w:r w:rsidRPr="007F71A4">
              <w:rPr>
                <w:lang w:val="en-IN"/>
              </w:rPr>
              <w:t xml:space="preserve">(nr_Cell1, -88,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); //FR2 not applicable</w:t>
            </w:r>
          </w:p>
          <w:p w14:paraId="562555A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 xml:space="preserve">    </w:t>
            </w:r>
            <w:proofErr w:type="spellStart"/>
            <w:r w:rsidRPr="007F71A4">
              <w:rPr>
                <w:lang w:val="en-IN"/>
              </w:rPr>
              <w:t>f_NR_CellInfo_InitMaxReferencePower</w:t>
            </w:r>
            <w:proofErr w:type="spellEnd"/>
            <w:r w:rsidRPr="007F71A4">
              <w:rPr>
                <w:lang w:val="en-IN"/>
              </w:rPr>
              <w:t xml:space="preserve">(nr_Cell3, -88,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); //FR2 not applicable</w:t>
            </w:r>
          </w:p>
          <w:p w14:paraId="715330AB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1F7F03E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//Create and configure NR cell1 and cell3</w:t>
            </w:r>
          </w:p>
          <w:p w14:paraId="66C4E75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f_NR_CellConfig_Def</w:t>
            </w:r>
            <w:proofErr w:type="spellEnd"/>
            <w:r w:rsidRPr="007F71A4">
              <w:rPr>
                <w:lang w:val="en-IN"/>
              </w:rPr>
              <w:t>(nr_Cell1);</w:t>
            </w:r>
          </w:p>
          <w:p w14:paraId="2AECDB1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f_NR_CellConfig_Def</w:t>
            </w:r>
            <w:proofErr w:type="spellEnd"/>
            <w:r w:rsidRPr="007F71A4">
              <w:rPr>
                <w:lang w:val="en-IN"/>
              </w:rPr>
              <w:t>(nr_Cell3);</w:t>
            </w:r>
          </w:p>
          <w:p w14:paraId="5B9CCD74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2982B06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f_NR_ENDC_PreambleOnEUTRA</w:t>
            </w:r>
            <w:proofErr w:type="spellEnd"/>
            <w:r w:rsidRPr="007F71A4">
              <w:rPr>
                <w:lang w:val="en-IN"/>
              </w:rPr>
              <w:t>(nr_Cell1, MCG_SCG);</w:t>
            </w:r>
          </w:p>
          <w:p w14:paraId="148FB99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f_NR_TestBody_Set</w:t>
            </w:r>
            <w:proofErr w:type="spellEnd"/>
            <w:r w:rsidRPr="007F71A4">
              <w:rPr>
                <w:lang w:val="en-IN"/>
              </w:rPr>
              <w:t>(true);</w:t>
            </w:r>
          </w:p>
          <w:p w14:paraId="68D0C02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fl_TC_8_2_3_11_1_ENDC_NR_TestBody ();</w:t>
            </w:r>
          </w:p>
          <w:p w14:paraId="2B67BB1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f_NR_TestBody_Set</w:t>
            </w:r>
            <w:proofErr w:type="spellEnd"/>
            <w:r w:rsidRPr="007F71A4">
              <w:rPr>
                <w:lang w:val="en-IN"/>
              </w:rPr>
              <w:t>(false);</w:t>
            </w:r>
          </w:p>
          <w:p w14:paraId="4581E41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2317DB5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//Wait from coordination AFTER the connection is released in E-UTRA</w:t>
            </w:r>
          </w:p>
          <w:p w14:paraId="654646A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f_EUTRA_NR_WaitForCoOrd_Trigger</w:t>
            </w:r>
            <w:proofErr w:type="spellEnd"/>
            <w:r w:rsidRPr="007F71A4">
              <w:rPr>
                <w:lang w:val="en-IN"/>
              </w:rPr>
              <w:t>(EUTRA, "</w:t>
            </w:r>
            <w:proofErr w:type="spellStart"/>
            <w:r w:rsidRPr="007F71A4">
              <w:rPr>
                <w:lang w:val="en-IN"/>
              </w:rPr>
              <w:t>Postamble</w:t>
            </w:r>
            <w:proofErr w:type="spellEnd"/>
            <w:r w:rsidRPr="007F71A4">
              <w:rPr>
                <w:lang w:val="en-IN"/>
              </w:rPr>
              <w:t>");</w:t>
            </w:r>
          </w:p>
          <w:p w14:paraId="54129C9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</w:t>
            </w:r>
            <w:proofErr w:type="spellStart"/>
            <w:r w:rsidRPr="007F71A4">
              <w:rPr>
                <w:lang w:val="en-IN"/>
              </w:rPr>
              <w:t>Postamble</w:t>
            </w:r>
            <w:proofErr w:type="spellEnd"/>
          </w:p>
          <w:p w14:paraId="690F023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f_NR_ReleaseAllCells</w:t>
            </w:r>
            <w:proofErr w:type="spellEnd"/>
            <w:r w:rsidRPr="007F71A4">
              <w:rPr>
                <w:lang w:val="en-IN"/>
              </w:rPr>
              <w:t>();</w:t>
            </w:r>
          </w:p>
          <w:p w14:paraId="7FD5916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}// end f_TC_8_2_3_11_1_ENDC_NR</w:t>
            </w:r>
          </w:p>
          <w:p w14:paraId="4863D231" w14:textId="43156D8A" w:rsidR="000134B6" w:rsidRDefault="000134B6" w:rsidP="000134B6"/>
        </w:tc>
      </w:tr>
    </w:tbl>
    <w:p w14:paraId="2A2A91B9" w14:textId="77777777" w:rsidR="000134B6" w:rsidRDefault="000134B6" w:rsidP="000134B6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4B6" w14:paraId="37240E76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907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function f_TC_8_2_3_11_1_ENDC_NR() runs on ENDC_NR_PTC</w:t>
            </w:r>
          </w:p>
          <w:p w14:paraId="41BF55D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{//Measurement configuration control and reporting / Measurement Gaps / NR FR1 / EN-DC</w:t>
            </w:r>
          </w:p>
          <w:p w14:paraId="644D1B4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</w:t>
            </w:r>
          </w:p>
          <w:p w14:paraId="7D1CE9E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f_ENDC_NR_Init</w:t>
            </w:r>
            <w:proofErr w:type="spellEnd"/>
            <w:r w:rsidRPr="007F71A4">
              <w:rPr>
                <w:lang w:val="en-IN"/>
              </w:rPr>
              <w:t>();</w:t>
            </w:r>
          </w:p>
          <w:p w14:paraId="5946451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77D48AA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f_NR_CellInfo_InitMaxReferencePower</w:t>
            </w:r>
            <w:proofErr w:type="spellEnd"/>
            <w:r w:rsidRPr="007F71A4">
              <w:rPr>
                <w:lang w:val="en-IN"/>
              </w:rPr>
              <w:t xml:space="preserve">(nr_Cell1, -88,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); //FR2 not applicable</w:t>
            </w:r>
          </w:p>
          <w:p w14:paraId="2FD7C43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f_NR_CellInfo_InitMaxReferencePower</w:t>
            </w:r>
            <w:proofErr w:type="spellEnd"/>
            <w:r w:rsidRPr="007F71A4">
              <w:rPr>
                <w:lang w:val="en-IN"/>
              </w:rPr>
              <w:t xml:space="preserve">(nr_Cell3, -88,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); //FR2 not applicable</w:t>
            </w:r>
          </w:p>
          <w:p w14:paraId="0390525F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52B4C3C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//Create and configure NR cell1 and cell3</w:t>
            </w:r>
          </w:p>
          <w:p w14:paraId="7BC87FA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f_NR_CellConfig_Def</w:t>
            </w:r>
            <w:proofErr w:type="spellEnd"/>
            <w:r w:rsidRPr="007F71A4">
              <w:rPr>
                <w:lang w:val="en-IN"/>
              </w:rPr>
              <w:t>(nr_Cell1);</w:t>
            </w:r>
          </w:p>
          <w:p w14:paraId="55D58D3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f_NR_CellConfig_Def</w:t>
            </w:r>
            <w:proofErr w:type="spellEnd"/>
            <w:r w:rsidRPr="007F71A4">
              <w:rPr>
                <w:lang w:val="en-IN"/>
              </w:rPr>
              <w:t>(nr_Cell3);</w:t>
            </w:r>
          </w:p>
          <w:p w14:paraId="7C96901A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3723269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f_NR_ENDC_PreambleOnEUTRA</w:t>
            </w:r>
            <w:proofErr w:type="spellEnd"/>
            <w:r w:rsidRPr="007F71A4">
              <w:rPr>
                <w:lang w:val="en-IN"/>
              </w:rPr>
              <w:t>(nr_Cell1, MCG_SCG);</w:t>
            </w:r>
          </w:p>
          <w:p w14:paraId="5A8C2D1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highlight w:val="yellow"/>
                <w:lang w:val="en-IN"/>
              </w:rPr>
              <w:t>f_NR_SendCoOrdSysInfoToEUTRA</w:t>
            </w:r>
            <w:proofErr w:type="spellEnd"/>
            <w:r w:rsidRPr="007F71A4">
              <w:rPr>
                <w:highlight w:val="yellow"/>
                <w:lang w:val="en-IN"/>
              </w:rPr>
              <w:t>({nr_Cell1});</w:t>
            </w:r>
          </w:p>
          <w:p w14:paraId="4EABD5E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f_NR_TestBody_Set</w:t>
            </w:r>
            <w:proofErr w:type="spellEnd"/>
            <w:r w:rsidRPr="007F71A4">
              <w:rPr>
                <w:lang w:val="en-IN"/>
              </w:rPr>
              <w:t>(true);</w:t>
            </w:r>
          </w:p>
          <w:p w14:paraId="313AD2D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    fl_TC_8_2_3_11_1_ENDC_NR_TestBody ();</w:t>
            </w:r>
          </w:p>
          <w:p w14:paraId="38B86C7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f_NR_TestBody_Set</w:t>
            </w:r>
            <w:proofErr w:type="spellEnd"/>
            <w:r w:rsidRPr="007F71A4">
              <w:rPr>
                <w:lang w:val="en-IN"/>
              </w:rPr>
              <w:t>(false);</w:t>
            </w:r>
          </w:p>
          <w:p w14:paraId="1625AE3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3E99CC3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//Wait from coordination AFTER the connection is released in E-UTRA</w:t>
            </w:r>
          </w:p>
          <w:p w14:paraId="2D3C88C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f_EUTRA_NR_WaitForCoOrd_Trigger</w:t>
            </w:r>
            <w:proofErr w:type="spellEnd"/>
            <w:r w:rsidRPr="007F71A4">
              <w:rPr>
                <w:lang w:val="en-IN"/>
              </w:rPr>
              <w:t>(EUTRA, "</w:t>
            </w:r>
            <w:proofErr w:type="spellStart"/>
            <w:r w:rsidRPr="007F71A4">
              <w:rPr>
                <w:lang w:val="en-IN"/>
              </w:rPr>
              <w:t>Postamble</w:t>
            </w:r>
            <w:proofErr w:type="spellEnd"/>
            <w:r w:rsidRPr="007F71A4">
              <w:rPr>
                <w:lang w:val="en-IN"/>
              </w:rPr>
              <w:t>");</w:t>
            </w:r>
          </w:p>
          <w:p w14:paraId="06587E4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</w:t>
            </w:r>
            <w:proofErr w:type="spellStart"/>
            <w:r w:rsidRPr="007F71A4">
              <w:rPr>
                <w:lang w:val="en-IN"/>
              </w:rPr>
              <w:t>Postamble</w:t>
            </w:r>
            <w:proofErr w:type="spellEnd"/>
          </w:p>
          <w:p w14:paraId="0BF256C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f_NR_ReleaseAllCells</w:t>
            </w:r>
            <w:proofErr w:type="spellEnd"/>
            <w:r w:rsidRPr="007F71A4">
              <w:rPr>
                <w:lang w:val="en-IN"/>
              </w:rPr>
              <w:t>();</w:t>
            </w:r>
          </w:p>
          <w:p w14:paraId="6AF794A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}// end f_TC_8_2_3_11_1_ENDC_NR</w:t>
            </w:r>
          </w:p>
          <w:p w14:paraId="380F1EF9" w14:textId="77777777" w:rsidR="000134B6" w:rsidRDefault="000134B6" w:rsidP="000134B6"/>
        </w:tc>
      </w:tr>
    </w:tbl>
    <w:p w14:paraId="1768DAAC" w14:textId="77777777" w:rsidR="000134B6" w:rsidRPr="000134B6" w:rsidRDefault="000134B6" w:rsidP="000134B6"/>
    <w:p w14:paraId="159AFF79" w14:textId="3D6C3078" w:rsidR="000134B6" w:rsidRDefault="000134B6" w:rsidP="000134B6">
      <w:pPr>
        <w:pStyle w:val="berschrift2"/>
        <w:rPr>
          <w:b/>
          <w:bCs/>
        </w:rPr>
      </w:pPr>
      <w:r w:rsidRPr="00086C5C">
        <w:rPr>
          <w:b/>
          <w:bCs/>
        </w:rPr>
        <w:t>2.</w:t>
      </w:r>
      <w:r>
        <w:rPr>
          <w:b/>
          <w:bCs/>
        </w:rPr>
        <w:t>9</w:t>
      </w:r>
      <w:r w:rsidRPr="00086C5C">
        <w:rPr>
          <w:b/>
          <w:bCs/>
        </w:rPr>
        <w:t xml:space="preserve"> Change </w:t>
      </w:r>
      <w:r>
        <w:rPr>
          <w:b/>
          <w:bCs/>
        </w:rPr>
        <w:t>9</w:t>
      </w:r>
    </w:p>
    <w:tbl>
      <w:tblPr>
        <w:tblW w:w="965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64"/>
      </w:tblGrid>
      <w:tr w:rsidR="000134B6" w14:paraId="5B4A6B84" w14:textId="77777777" w:rsidTr="000325B0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78385" w14:textId="77777777" w:rsidR="000134B6" w:rsidRDefault="000134B6" w:rsidP="00B75E0D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8DB" w14:textId="77777777" w:rsidR="000134B6" w:rsidRPr="0055250F" w:rsidRDefault="000134B6" w:rsidP="00B75E0D">
            <w:pPr>
              <w:spacing w:after="0"/>
              <w:rPr>
                <w:rFonts w:ascii="Arial" w:hAnsi="Arial" w:cs="Arial"/>
                <w:lang w:val="en-IN"/>
              </w:rPr>
            </w:pPr>
          </w:p>
          <w:p w14:paraId="3E6246FF" w14:textId="57B19286" w:rsidR="000134B6" w:rsidRPr="00D86314" w:rsidRDefault="005C548C" w:rsidP="00AE22A9">
            <w:pPr>
              <w:spacing w:after="0"/>
              <w:rPr>
                <w:rFonts w:ascii="Arial" w:hAnsi="Arial" w:cs="Arial"/>
              </w:rPr>
            </w:pPr>
            <w:r w:rsidRPr="005C548C">
              <w:rPr>
                <w:rFonts w:ascii="Arial" w:hAnsi="Arial" w:cs="Arial"/>
                <w:lang w:val="en-IN"/>
              </w:rPr>
              <w:t>function fl_TC_8_2_3_11_1_ENDC_NR_TestBody()</w:t>
            </w:r>
          </w:p>
        </w:tc>
      </w:tr>
      <w:tr w:rsidR="000134B6" w14:paraId="0593C0B0" w14:textId="77777777" w:rsidTr="000325B0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A0B6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B156" w14:textId="0E979747" w:rsidR="005C548C" w:rsidRDefault="005C548C" w:rsidP="005C548C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</w:rPr>
              <w:t xml:space="preserve">Coordination issue get resolved after adding </w:t>
            </w:r>
            <w:proofErr w:type="spellStart"/>
            <w:r w:rsidRPr="005C548C">
              <w:rPr>
                <w:rFonts w:ascii="Arial" w:hAnsi="Arial" w:cs="Arial"/>
                <w:lang w:val="en-IN"/>
              </w:rPr>
              <w:t>f_NR_SendCoOrdSysInfoToEUTRA</w:t>
            </w:r>
            <w:proofErr w:type="spellEnd"/>
            <w:r w:rsidRPr="005C548C">
              <w:rPr>
                <w:rFonts w:ascii="Arial" w:hAnsi="Arial" w:cs="Arial"/>
                <w:lang w:val="en-IN"/>
              </w:rPr>
              <w:t>({nr_Cell1})</w:t>
            </w:r>
            <w:r>
              <w:rPr>
                <w:rFonts w:ascii="Arial" w:hAnsi="Arial" w:cs="Arial"/>
                <w:lang w:val="en-IN"/>
              </w:rPr>
              <w:t xml:space="preserve"> at step11-12</w:t>
            </w:r>
          </w:p>
          <w:p w14:paraId="30699C11" w14:textId="226E2C3C" w:rsidR="009B3329" w:rsidRDefault="009B3329" w:rsidP="004F5BE5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Argument </w:t>
            </w:r>
            <w:r w:rsidRPr="009B3329">
              <w:rPr>
                <w:rFonts w:ascii="Arial" w:hAnsi="Arial" w:cs="Arial"/>
                <w:lang w:val="en-IN"/>
              </w:rPr>
              <w:t>v_MeasGapFR1</w:t>
            </w:r>
            <w:r>
              <w:rPr>
                <w:rFonts w:ascii="Arial" w:hAnsi="Arial" w:cs="Arial"/>
                <w:lang w:val="en-IN"/>
              </w:rPr>
              <w:t xml:space="preserve"> is removed from </w:t>
            </w:r>
            <w:proofErr w:type="spellStart"/>
            <w:r w:rsidRPr="009B3329">
              <w:rPr>
                <w:rFonts w:ascii="Arial" w:hAnsi="Arial" w:cs="Arial"/>
                <w:lang w:val="en-IN"/>
              </w:rPr>
              <w:t>f_NR_GenerateMeasurementConfigNR</w:t>
            </w:r>
            <w:proofErr w:type="spellEnd"/>
            <w:r>
              <w:rPr>
                <w:rFonts w:ascii="Arial" w:hAnsi="Arial" w:cs="Arial"/>
                <w:lang w:val="en-IN"/>
              </w:rPr>
              <w:t xml:space="preserve">() to prepare </w:t>
            </w:r>
            <w:proofErr w:type="spellStart"/>
            <w:r>
              <w:rPr>
                <w:rFonts w:ascii="Arial" w:hAnsi="Arial" w:cs="Arial"/>
                <w:lang w:val="en-IN"/>
              </w:rPr>
              <w:t>NR_Reconfig</w:t>
            </w:r>
            <w:proofErr w:type="spellEnd"/>
            <w:r>
              <w:rPr>
                <w:rFonts w:ascii="Arial" w:hAnsi="Arial" w:cs="Arial"/>
                <w:lang w:val="en-IN"/>
              </w:rPr>
              <w:t xml:space="preserve"> without gap</w:t>
            </w:r>
            <w:r w:rsidR="004F5BE5">
              <w:rPr>
                <w:rFonts w:ascii="Arial" w:hAnsi="Arial" w:cs="Arial"/>
                <w:lang w:val="en-IN"/>
              </w:rPr>
              <w:t xml:space="preserve"> config because common gap has been configured via EUTRA.</w:t>
            </w:r>
          </w:p>
          <w:p w14:paraId="736B1DE9" w14:textId="12A61935" w:rsidR="00BF2AF2" w:rsidRPr="004F5BE5" w:rsidRDefault="00BF2AF2" w:rsidP="004F5BE5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To resolve coordination issue due to EUTRA PTC is sending Keys to NRPTC so function </w:t>
            </w:r>
            <w:proofErr w:type="spellStart"/>
            <w:r w:rsidRPr="00BF2AF2">
              <w:rPr>
                <w:rFonts w:ascii="Arial" w:hAnsi="Arial" w:cs="Arial"/>
                <w:lang w:val="en-IN"/>
              </w:rPr>
              <w:t>f_ENDC_GetKeysActivateSecurity</w:t>
            </w:r>
            <w:proofErr w:type="spellEnd"/>
            <w:r>
              <w:rPr>
                <w:rFonts w:ascii="Arial" w:hAnsi="Arial" w:cs="Arial"/>
                <w:lang w:val="en-IN"/>
              </w:rPr>
              <w:t>() require to get keys and configure SS.</w:t>
            </w:r>
          </w:p>
          <w:p w14:paraId="55125F99" w14:textId="3563C57D" w:rsidR="00842E69" w:rsidRDefault="00BF2AF2" w:rsidP="005C548C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As coordination Message with keys arrive first at NR PTC it leads to </w:t>
            </w:r>
            <w:r w:rsidR="00497B43">
              <w:rPr>
                <w:rFonts w:ascii="Arial" w:hAnsi="Arial" w:cs="Arial"/>
              </w:rPr>
              <w:t xml:space="preserve">Set argument False for Variable </w:t>
            </w:r>
            <w:proofErr w:type="spellStart"/>
            <w:r w:rsidR="00497B43" w:rsidRPr="00497B43">
              <w:rPr>
                <w:rFonts w:ascii="Arial" w:hAnsi="Arial" w:cs="Arial"/>
              </w:rPr>
              <w:t>p_WaitForRRCReconfigurationComplete</w:t>
            </w:r>
            <w:proofErr w:type="spellEnd"/>
            <w:r w:rsidR="00497B43">
              <w:rPr>
                <w:rFonts w:ascii="Arial" w:hAnsi="Arial" w:cs="Arial"/>
              </w:rPr>
              <w:t xml:space="preserve"> in </w:t>
            </w:r>
            <w:proofErr w:type="spellStart"/>
            <w:r w:rsidR="00497B43" w:rsidRPr="00497B43">
              <w:rPr>
                <w:rFonts w:ascii="Arial" w:hAnsi="Arial" w:cs="Arial"/>
              </w:rPr>
              <w:t>f_NR_SendRRCReconfigurationContentsToEUTRA</w:t>
            </w:r>
            <w:proofErr w:type="spellEnd"/>
            <w:r w:rsidR="00497B43">
              <w:rPr>
                <w:rFonts w:ascii="Arial" w:hAnsi="Arial" w:cs="Arial"/>
              </w:rPr>
              <w:t>() to</w:t>
            </w:r>
            <w:r w:rsidR="00842E69">
              <w:rPr>
                <w:rFonts w:ascii="Arial" w:hAnsi="Arial" w:cs="Arial"/>
              </w:rPr>
              <w:t xml:space="preserve"> not wait for </w:t>
            </w:r>
            <w:proofErr w:type="spellStart"/>
            <w:r w:rsidR="00842E69">
              <w:rPr>
                <w:rFonts w:ascii="Arial" w:hAnsi="Arial" w:cs="Arial"/>
              </w:rPr>
              <w:t>Rrc_</w:t>
            </w:r>
            <w:r w:rsidR="004F5BE5">
              <w:rPr>
                <w:rFonts w:ascii="Arial" w:hAnsi="Arial" w:cs="Arial"/>
              </w:rPr>
              <w:t>R</w:t>
            </w:r>
            <w:r w:rsidR="00842E69">
              <w:rPr>
                <w:rFonts w:ascii="Arial" w:hAnsi="Arial" w:cs="Arial"/>
              </w:rPr>
              <w:t>econfigcomplete</w:t>
            </w:r>
            <w:proofErr w:type="spellEnd"/>
            <w:r>
              <w:rPr>
                <w:rFonts w:ascii="Arial" w:hAnsi="Arial" w:cs="Arial"/>
              </w:rPr>
              <w:t xml:space="preserve"> and added </w:t>
            </w:r>
            <w:proofErr w:type="spellStart"/>
            <w:r w:rsidRPr="00BF2AF2">
              <w:rPr>
                <w:rFonts w:ascii="Arial" w:hAnsi="Arial" w:cs="Arial"/>
              </w:rPr>
              <w:t>f_EUTRA_NR_WaitForCoOrd_Data</w:t>
            </w:r>
            <w:proofErr w:type="spellEnd"/>
            <w:r>
              <w:rPr>
                <w:rFonts w:ascii="Arial" w:hAnsi="Arial" w:cs="Arial"/>
              </w:rPr>
              <w:t xml:space="preserve">() to handle coordination </w:t>
            </w:r>
            <w:proofErr w:type="spellStart"/>
            <w:r>
              <w:rPr>
                <w:rFonts w:ascii="Arial" w:hAnsi="Arial" w:cs="Arial"/>
              </w:rPr>
              <w:t>messge“complete</w:t>
            </w:r>
            <w:proofErr w:type="spellEnd"/>
            <w:r>
              <w:rPr>
                <w:rFonts w:ascii="Arial" w:hAnsi="Arial" w:cs="Arial"/>
              </w:rPr>
              <w:t>”</w:t>
            </w:r>
          </w:p>
          <w:p w14:paraId="097592F5" w14:textId="575D26B9" w:rsidR="0051000C" w:rsidRPr="0051000C" w:rsidRDefault="004F5BE5" w:rsidP="0051000C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 xml:space="preserve">“Step 14” </w:t>
            </w:r>
            <w:r w:rsidR="0051000C">
              <w:rPr>
                <w:rFonts w:ascii="Arial" w:hAnsi="Arial" w:cs="Arial"/>
                <w:lang w:val="en-IN"/>
              </w:rPr>
              <w:t>current TTCN implementation is leading to unexpected Mismatch due to</w:t>
            </w:r>
            <w:r w:rsidR="0049312D">
              <w:rPr>
                <w:rFonts w:ascii="Arial" w:hAnsi="Arial" w:cs="Arial"/>
                <w:lang w:val="en-IN"/>
              </w:rPr>
              <w:t xml:space="preserve"> argument</w:t>
            </w:r>
            <w:r w:rsidR="0051000C">
              <w:rPr>
                <w:rFonts w:ascii="Arial" w:hAnsi="Arial" w:cs="Arial"/>
                <w:lang w:val="en-IN"/>
              </w:rPr>
              <w:t xml:space="preserve"> </w:t>
            </w:r>
            <w:r w:rsidR="0051000C" w:rsidRPr="0051000C">
              <w:rPr>
                <w:rFonts w:ascii="Arial" w:hAnsi="Arial" w:cs="Arial"/>
                <w:lang w:val="en-IN"/>
              </w:rPr>
              <w:t>tsc_NR_MeasId1,v_PhysCellIdServing</w:t>
            </w:r>
            <w:r w:rsidR="0051000C">
              <w:rPr>
                <w:rFonts w:ascii="Arial" w:hAnsi="Arial" w:cs="Arial"/>
                <w:lang w:val="en-IN"/>
              </w:rPr>
              <w:t xml:space="preserve"> are interchanged.</w:t>
            </w:r>
            <w:r w:rsidR="0049312D">
              <w:rPr>
                <w:rFonts w:ascii="Arial" w:hAnsi="Arial" w:cs="Arial"/>
                <w:lang w:val="en-IN"/>
              </w:rPr>
              <w:t xml:space="preserve"> as TTCN is expecting measurement report for measid1.</w:t>
            </w:r>
          </w:p>
          <w:p w14:paraId="2F2ACF3B" w14:textId="213A3EC5" w:rsidR="004F5BE5" w:rsidRDefault="004523D8" w:rsidP="004F5BE5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Corrected the If condition inside the alt statement to compare Expected and Received Messages.</w:t>
            </w:r>
          </w:p>
          <w:p w14:paraId="1907FBE4" w14:textId="145C999C" w:rsidR="004523D8" w:rsidRPr="004F5BE5" w:rsidRDefault="004523D8" w:rsidP="004F5BE5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 w:rsidRPr="004523D8">
              <w:rPr>
                <w:rFonts w:ascii="Arial" w:hAnsi="Arial" w:cs="Arial"/>
                <w:lang w:val="en-IN"/>
              </w:rPr>
              <w:t>"Step 15-17"</w:t>
            </w:r>
            <w:r>
              <w:rPr>
                <w:rFonts w:ascii="Arial" w:hAnsi="Arial" w:cs="Arial"/>
                <w:lang w:val="en-IN"/>
              </w:rPr>
              <w:t xml:space="preserve"> </w:t>
            </w:r>
            <w:r w:rsidR="0049312D">
              <w:rPr>
                <w:rFonts w:ascii="Arial" w:hAnsi="Arial" w:cs="Arial"/>
                <w:lang w:val="en-IN"/>
              </w:rPr>
              <w:t xml:space="preserve">corrected </w:t>
            </w:r>
            <w:r>
              <w:rPr>
                <w:rFonts w:ascii="Arial" w:hAnsi="Arial" w:cs="Arial"/>
                <w:lang w:val="en-IN"/>
              </w:rPr>
              <w:t>while condition</w:t>
            </w:r>
            <w:r w:rsidR="0049312D">
              <w:rPr>
                <w:rFonts w:ascii="Arial" w:hAnsi="Arial" w:cs="Arial"/>
                <w:lang w:val="en-IN"/>
              </w:rPr>
              <w:t xml:space="preserve"> value 14 to 11</w:t>
            </w:r>
            <w:r>
              <w:rPr>
                <w:rFonts w:ascii="Arial" w:hAnsi="Arial" w:cs="Arial"/>
                <w:lang w:val="en-IN"/>
              </w:rPr>
              <w:t xml:space="preserve"> and added If condition inside the While loop as per Prose requirement.</w:t>
            </w:r>
          </w:p>
          <w:p w14:paraId="46214653" w14:textId="00DBD598" w:rsidR="000134B6" w:rsidRPr="005C548C" w:rsidRDefault="00842E69" w:rsidP="009B3329">
            <w:pPr>
              <w:pStyle w:val="Listenabsatz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</w:t>
            </w:r>
          </w:p>
        </w:tc>
      </w:tr>
      <w:tr w:rsidR="000134B6" w14:paraId="66BC9B14" w14:textId="77777777" w:rsidTr="000325B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3CDF2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25E6E" w14:textId="797F50D4" w:rsidR="000134B6" w:rsidRPr="002037F7" w:rsidRDefault="002037F7" w:rsidP="002037F7">
            <w:pPr>
              <w:pStyle w:val="Listenabsatz"/>
              <w:numPr>
                <w:ilvl w:val="0"/>
                <w:numId w:val="43"/>
              </w:numPr>
              <w:rPr>
                <w:lang w:val="en-SG"/>
              </w:rPr>
            </w:pPr>
            <w:r>
              <w:rPr>
                <w:lang w:val="en-SG"/>
              </w:rPr>
              <w:t xml:space="preserve">Removed </w:t>
            </w:r>
            <w:r w:rsidRPr="009B3329">
              <w:rPr>
                <w:rFonts w:ascii="Arial" w:hAnsi="Arial" w:cs="Arial"/>
                <w:lang w:val="en-IN"/>
              </w:rPr>
              <w:t>v_MeasGapFR1</w:t>
            </w:r>
            <w:r>
              <w:rPr>
                <w:rFonts w:ascii="Arial" w:hAnsi="Arial" w:cs="Arial"/>
                <w:lang w:val="en-IN"/>
              </w:rPr>
              <w:t xml:space="preserve"> from </w:t>
            </w:r>
            <w:proofErr w:type="spellStart"/>
            <w:r w:rsidRPr="009B3329">
              <w:rPr>
                <w:rFonts w:ascii="Arial" w:hAnsi="Arial" w:cs="Arial"/>
                <w:lang w:val="en-IN"/>
              </w:rPr>
              <w:t>f_NR_GenerateMeasurementConfigNR</w:t>
            </w:r>
            <w:proofErr w:type="spellEnd"/>
            <w:r>
              <w:rPr>
                <w:rFonts w:ascii="Arial" w:hAnsi="Arial" w:cs="Arial"/>
                <w:lang w:val="en-IN"/>
              </w:rPr>
              <w:t xml:space="preserve">() to prepare </w:t>
            </w:r>
            <w:proofErr w:type="spellStart"/>
            <w:r>
              <w:rPr>
                <w:rFonts w:ascii="Arial" w:hAnsi="Arial" w:cs="Arial"/>
                <w:lang w:val="en-IN"/>
              </w:rPr>
              <w:t>NR_Reconfig</w:t>
            </w:r>
            <w:proofErr w:type="spellEnd"/>
            <w:r>
              <w:rPr>
                <w:rFonts w:ascii="Arial" w:hAnsi="Arial" w:cs="Arial"/>
                <w:lang w:val="en-IN"/>
              </w:rPr>
              <w:t xml:space="preserve"> without gap config</w:t>
            </w:r>
          </w:p>
          <w:p w14:paraId="31AC91DA" w14:textId="76B26F52" w:rsidR="002037F7" w:rsidRDefault="002037F7" w:rsidP="002037F7">
            <w:pPr>
              <w:pStyle w:val="Listenabsatz"/>
              <w:numPr>
                <w:ilvl w:val="0"/>
                <w:numId w:val="43"/>
              </w:numPr>
              <w:rPr>
                <w:lang w:val="en-SG"/>
              </w:rPr>
            </w:pPr>
            <w:r>
              <w:rPr>
                <w:rFonts w:ascii="Arial" w:hAnsi="Arial" w:cs="Arial"/>
                <w:lang w:val="en-IN"/>
              </w:rPr>
              <w:t xml:space="preserve">Couple of coordination issue get resolved after adding </w:t>
            </w:r>
            <w:proofErr w:type="spellStart"/>
            <w:r w:rsidRPr="00BF2AF2">
              <w:rPr>
                <w:rFonts w:ascii="Arial" w:hAnsi="Arial" w:cs="Arial"/>
                <w:lang w:val="en-IN"/>
              </w:rPr>
              <w:t>f_ENDC_GetKeysActivateSecurity</w:t>
            </w:r>
            <w:proofErr w:type="spellEnd"/>
            <w:r>
              <w:rPr>
                <w:rFonts w:ascii="Arial" w:hAnsi="Arial" w:cs="Arial"/>
                <w:lang w:val="en-IN"/>
              </w:rPr>
              <w:t>() &amp;</w:t>
            </w:r>
            <w:r w:rsidR="0049312D">
              <w:rPr>
                <w:rFonts w:ascii="Arial" w:hAnsi="Arial" w:cs="Arial"/>
                <w:lang w:val="en-IN"/>
              </w:rPr>
              <w:t xml:space="preserve"> </w:t>
            </w:r>
            <w:proofErr w:type="spellStart"/>
            <w:r w:rsidR="0049312D" w:rsidRPr="00BF2AF2">
              <w:rPr>
                <w:rFonts w:ascii="Arial" w:hAnsi="Arial" w:cs="Arial"/>
              </w:rPr>
              <w:t>f_EUTRA_NR_WaitForCoOrd_Data</w:t>
            </w:r>
            <w:proofErr w:type="spellEnd"/>
            <w:r w:rsidR="0049312D">
              <w:rPr>
                <w:rFonts w:ascii="Arial" w:hAnsi="Arial" w:cs="Arial"/>
              </w:rPr>
              <w:t>()</w:t>
            </w:r>
          </w:p>
          <w:p w14:paraId="721D858A" w14:textId="18AEA3E7" w:rsidR="002037F7" w:rsidRDefault="002037F7" w:rsidP="002037F7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“Step 14” corrected the order of argument to avoid mism</w:t>
            </w:r>
            <w:r w:rsidR="0049312D">
              <w:rPr>
                <w:rFonts w:ascii="Arial" w:hAnsi="Arial" w:cs="Arial"/>
                <w:lang w:val="en-IN"/>
              </w:rPr>
              <w:t>atch.</w:t>
            </w:r>
          </w:p>
          <w:p w14:paraId="4931DED8" w14:textId="154BCA6F" w:rsidR="0049312D" w:rsidRDefault="0049312D" w:rsidP="002037F7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Corrected the If condition inside the alt statement for comparison.</w:t>
            </w:r>
          </w:p>
          <w:p w14:paraId="325FC1C8" w14:textId="305779B8" w:rsidR="0049312D" w:rsidRPr="004F5BE5" w:rsidRDefault="00AE22A9" w:rsidP="002037F7">
            <w:pPr>
              <w:pStyle w:val="Listenabsatz"/>
              <w:numPr>
                <w:ilvl w:val="0"/>
                <w:numId w:val="43"/>
              </w:numPr>
              <w:rPr>
                <w:rFonts w:ascii="Arial" w:hAnsi="Arial" w:cs="Arial"/>
                <w:lang w:val="en-IN"/>
              </w:rPr>
            </w:pPr>
            <w:r>
              <w:rPr>
                <w:rFonts w:ascii="Arial" w:hAnsi="Arial" w:cs="Arial"/>
                <w:lang w:val="en-IN"/>
              </w:rPr>
              <w:t>Corrected While condition and added If condition.</w:t>
            </w:r>
          </w:p>
          <w:p w14:paraId="7A10849E" w14:textId="308770BF" w:rsidR="002037F7" w:rsidRPr="003D4E6C" w:rsidRDefault="002037F7" w:rsidP="00AE22A9">
            <w:pPr>
              <w:pStyle w:val="Listenabsatz"/>
              <w:rPr>
                <w:lang w:val="en-SG"/>
              </w:rPr>
            </w:pPr>
          </w:p>
        </w:tc>
      </w:tr>
      <w:tr w:rsidR="000134B6" w14:paraId="011B721F" w14:textId="77777777" w:rsidTr="000325B0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964DDE" w14:textId="77777777" w:rsidR="000134B6" w:rsidRDefault="000134B6" w:rsidP="00B75E0D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6244C" w14:textId="7BD37048" w:rsidR="000134B6" w:rsidRDefault="007F71A4" w:rsidP="00B75E0D">
            <w:pPr>
              <w:spacing w:after="0"/>
              <w:rPr>
                <w:rFonts w:ascii="Arial" w:hAnsi="Arial" w:cs="Arial"/>
              </w:rPr>
            </w:pPr>
            <w:proofErr w:type="spellStart"/>
            <w:r w:rsidRPr="00084EA1">
              <w:rPr>
                <w:rFonts w:ascii="Arial" w:hAnsi="Arial" w:cs="Arial"/>
              </w:rPr>
              <w:t>RRCMeasurement_ENDC_NR</w:t>
            </w:r>
            <w:proofErr w:type="spellEnd"/>
          </w:p>
        </w:tc>
      </w:tr>
      <w:tr w:rsidR="000325B0" w14:paraId="472D4338" w14:textId="77777777" w:rsidTr="000325B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</w:tblPrEx>
        <w:tc>
          <w:tcPr>
            <w:tcW w:w="1986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1D690C10" w14:textId="77777777" w:rsidR="000325B0" w:rsidRDefault="000325B0" w:rsidP="00115925">
            <w:pPr>
              <w:spacing w:before="40" w:after="40"/>
              <w:rPr>
                <w:rFonts w:ascii="Arial" w:hAnsi="Arial" w:cs="Arial"/>
                <w:b/>
                <w:bCs/>
                <w:highlight w:val="cyan"/>
                <w:lang w:eastAsia="fr-FR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6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20078F5" w14:textId="4AB3C04C" w:rsidR="000325B0" w:rsidRPr="00A9307D" w:rsidRDefault="000325B0" w:rsidP="00115925">
            <w:pPr>
              <w:rPr>
                <w:rFonts w:ascii="Arial" w:hAnsi="Arial" w:cs="Arial"/>
                <w:highlight w:val="cyan"/>
                <w:lang w:eastAsia="fr-FR"/>
              </w:rPr>
            </w:pPr>
            <w:r w:rsidRPr="00A9307D">
              <w:rPr>
                <w:rFonts w:ascii="Arial" w:hAnsi="Arial" w:cs="Arial"/>
                <w:highlight w:val="cyan"/>
              </w:rPr>
              <w:t>Accepte</w:t>
            </w:r>
            <w:r>
              <w:rPr>
                <w:rFonts w:ascii="Arial" w:hAnsi="Arial" w:cs="Arial"/>
                <w:highlight w:val="cyan"/>
              </w:rPr>
              <w:t>d, but implemented</w:t>
            </w:r>
            <w:r w:rsidR="00377EAB">
              <w:rPr>
                <w:rFonts w:ascii="Arial" w:hAnsi="Arial" w:cs="Arial"/>
                <w:highlight w:val="cyan"/>
              </w:rPr>
              <w:t xml:space="preserve"> partly</w:t>
            </w:r>
            <w:r>
              <w:rPr>
                <w:rFonts w:ascii="Arial" w:hAnsi="Arial" w:cs="Arial"/>
                <w:highlight w:val="cyan"/>
              </w:rPr>
              <w:t xml:space="preserve"> differently (see MCC160 proposal)</w:t>
            </w:r>
          </w:p>
        </w:tc>
      </w:tr>
    </w:tbl>
    <w:p w14:paraId="00EF1B9F" w14:textId="77777777" w:rsidR="000134B6" w:rsidRDefault="000134B6" w:rsidP="000134B6"/>
    <w:p w14:paraId="700341EE" w14:textId="77777777" w:rsidR="000134B6" w:rsidRDefault="000134B6" w:rsidP="000134B6">
      <w:r>
        <w:t>Before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4B6" w14:paraId="0B173F04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E06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function fl_TC_8_2_3_11_1_ENDC_NR_TestBody() runs on ENDC_NR_PTC</w:t>
            </w:r>
          </w:p>
          <w:p w14:paraId="6DBE121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{//@sic R5-206301, R5-206305 sic@ modified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 to be generated by </w:t>
            </w:r>
            <w:proofErr w:type="spellStart"/>
            <w:r w:rsidRPr="007F71A4">
              <w:rPr>
                <w:lang w:val="en-IN"/>
              </w:rPr>
              <w:t>f_NR_GenerateMeasurementConfigNR</w:t>
            </w:r>
            <w:proofErr w:type="spellEnd"/>
          </w:p>
          <w:p w14:paraId="2FC885B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(omit)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ABED8C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MeasObjectParamsList_Type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v_MeasuredObjectList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4690456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ReportConfigToAddModList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v_ReportConfigList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27C46AB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MeasIdToAddModList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v_MeasIdConfigList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53E116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ReportConfigNR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v_ReportConfig</w:t>
            </w:r>
            <w:proofErr w:type="spellEnd"/>
            <w:r w:rsidRPr="007F71A4">
              <w:rPr>
                <w:lang w:val="en-IN"/>
              </w:rPr>
              <w:t>; //@sic R5-206632 sic@</w:t>
            </w:r>
          </w:p>
          <w:p w14:paraId="292F1F2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</w:t>
            </w:r>
          </w:p>
          <w:p w14:paraId="0FCAB02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RSRP_Range</w:t>
            </w:r>
            <w:proofErr w:type="spellEnd"/>
            <w:r w:rsidRPr="007F71A4">
              <w:rPr>
                <w:lang w:val="en-IN"/>
              </w:rPr>
              <w:t xml:space="preserve"> v_AbsThreshSS_Rsrp_Cell1;</w:t>
            </w:r>
          </w:p>
          <w:p w14:paraId="6DD4763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RSRP_Range</w:t>
            </w:r>
            <w:proofErr w:type="spellEnd"/>
            <w:r w:rsidRPr="007F71A4">
              <w:rPr>
                <w:lang w:val="en-IN"/>
              </w:rPr>
              <w:t xml:space="preserve"> v_AbsThreshSS_Rsrp_Cell3;</w:t>
            </w:r>
          </w:p>
          <w:p w14:paraId="0AC943E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PhysCellId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v_PhysCellIdServing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663FAA7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PhysCellId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v_PhysCellIdNeighbour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37ABEF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NR_AbsoluteCellPower_Type</w:t>
            </w:r>
            <w:proofErr w:type="spellEnd"/>
            <w:r w:rsidRPr="007F71A4">
              <w:rPr>
                <w:lang w:val="en-IN"/>
              </w:rPr>
              <w:t xml:space="preserve"> v_CellPower_T0_FR1 := -88;</w:t>
            </w:r>
          </w:p>
          <w:p w14:paraId="06FCE49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template(value) </w:t>
            </w:r>
            <w:proofErr w:type="spellStart"/>
            <w:r w:rsidRPr="007F71A4">
              <w:rPr>
                <w:lang w:val="en-IN"/>
              </w:rPr>
              <w:t>NR_CellPowerList_Type</w:t>
            </w:r>
            <w:proofErr w:type="spellEnd"/>
            <w:r w:rsidRPr="007F71A4">
              <w:rPr>
                <w:lang w:val="en-IN"/>
              </w:rPr>
              <w:t xml:space="preserve"> v_CellPowerList_AtT0;</w:t>
            </w:r>
          </w:p>
          <w:p w14:paraId="2EDB67E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(present) </w:t>
            </w:r>
            <w:proofErr w:type="spellStart"/>
            <w:r w:rsidRPr="007F71A4">
              <w:rPr>
                <w:lang w:val="en-IN"/>
              </w:rPr>
              <w:t>MeasResults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22DCEF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(present) </w:t>
            </w:r>
            <w:proofErr w:type="spellStart"/>
            <w:r w:rsidRPr="007F71A4">
              <w:rPr>
                <w:lang w:val="en-IN"/>
              </w:rPr>
              <w:t>MeasResults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v_ReceivedMeasResults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226A204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EUTRA_NR_Coordination_MSG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v_ReceivedMsg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5C659E0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bitstring </w:t>
            </w:r>
            <w:proofErr w:type="spellStart"/>
            <w:r w:rsidRPr="007F71A4">
              <w:rPr>
                <w:lang w:val="en-IN"/>
              </w:rPr>
              <w:t>v_ULInfoMRDC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416D83D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UL_DCCH_Message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v_MeasurementReport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216863A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integer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CC45B4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(omit) </w:t>
            </w:r>
            <w:proofErr w:type="spellStart"/>
            <w:r w:rsidRPr="007F71A4">
              <w:rPr>
                <w:lang w:val="en-IN"/>
              </w:rPr>
              <w:t>MeasGapConfig</w:t>
            </w:r>
            <w:proofErr w:type="spellEnd"/>
            <w:r w:rsidRPr="007F71A4">
              <w:rPr>
                <w:lang w:val="en-IN"/>
              </w:rPr>
              <w:t xml:space="preserve"> v_MeasGapFR1;</w:t>
            </w:r>
          </w:p>
          <w:p w14:paraId="53EFA46A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2B83519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timer </w:t>
            </w:r>
            <w:proofErr w:type="spellStart"/>
            <w:r w:rsidRPr="007F71A4">
              <w:rPr>
                <w:lang w:val="en-IN"/>
              </w:rPr>
              <w:t>t_Watchdog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67DF15CE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74545FE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v_CellPowerList_AtT0 :=</w:t>
            </w:r>
          </w:p>
          <w:p w14:paraId="63EFA8C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  <w:proofErr w:type="spellStart"/>
            <w:r w:rsidRPr="007F71A4">
              <w:rPr>
                <w:lang w:val="en-IN"/>
              </w:rPr>
              <w:t>cs_NR_CellPower</w:t>
            </w:r>
            <w:proofErr w:type="spellEnd"/>
            <w:r w:rsidRPr="007F71A4">
              <w:rPr>
                <w:lang w:val="en-IN"/>
              </w:rPr>
              <w:t xml:space="preserve">(nr_Cell1, v_CellPower_T0_FR1,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), //FR2 is not applicable</w:t>
            </w:r>
          </w:p>
          <w:p w14:paraId="7C2B03B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</w:t>
            </w:r>
            <w:proofErr w:type="spellStart"/>
            <w:r w:rsidRPr="007F71A4">
              <w:rPr>
                <w:lang w:val="en-IN"/>
              </w:rPr>
              <w:t>cs_NR_CellPower</w:t>
            </w:r>
            <w:proofErr w:type="spellEnd"/>
            <w:r w:rsidRPr="007F71A4">
              <w:rPr>
                <w:lang w:val="en-IN"/>
              </w:rPr>
              <w:t xml:space="preserve">(nr_Cell3, v_CellPower_T0_FR1,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 //FR2 is not applicable</w:t>
            </w:r>
          </w:p>
          <w:p w14:paraId="193A04A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};</w:t>
            </w:r>
          </w:p>
          <w:p w14:paraId="61D25D7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5E58079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///The SS re-adjusts the cell-specific reference signal level according to row "T0"</w:t>
            </w:r>
          </w:p>
          <w:p w14:paraId="72287E5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f_EUTRA_NR_WaitForCoOrd_Trigger</w:t>
            </w:r>
            <w:proofErr w:type="spellEnd"/>
            <w:r w:rsidRPr="007F71A4">
              <w:rPr>
                <w:lang w:val="en-IN"/>
              </w:rPr>
              <w:t>(EUTRA,"</w:t>
            </w:r>
            <w:proofErr w:type="spellStart"/>
            <w:r w:rsidRPr="007F71A4">
              <w:rPr>
                <w:lang w:val="en-IN"/>
              </w:rPr>
              <w:t>ChangePower</w:t>
            </w:r>
            <w:proofErr w:type="spellEnd"/>
            <w:r w:rsidRPr="007F71A4">
              <w:rPr>
                <w:lang w:val="en-IN"/>
              </w:rPr>
              <w:t>" );</w:t>
            </w:r>
          </w:p>
          <w:p w14:paraId="16833F2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f_NR_SetCellPowerList</w:t>
            </w:r>
            <w:proofErr w:type="spellEnd"/>
            <w:r w:rsidRPr="007F71A4">
              <w:rPr>
                <w:lang w:val="en-IN"/>
              </w:rPr>
              <w:t>(v_CellPowerList_AtT0);</w:t>
            </w:r>
          </w:p>
          <w:p w14:paraId="44196399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1D0ECE8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 xml:space="preserve">    //@siclog "Steps 11-12"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5C160B1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//The SS transmits an </w:t>
            </w:r>
            <w:proofErr w:type="spellStart"/>
            <w:r w:rsidRPr="007F71A4">
              <w:rPr>
                <w:lang w:val="en-IN"/>
              </w:rPr>
              <w:t>RRCConnectionReconfiguration</w:t>
            </w:r>
            <w:proofErr w:type="spellEnd"/>
            <w:r w:rsidRPr="007F71A4">
              <w:rPr>
                <w:lang w:val="en-IN"/>
              </w:rPr>
              <w:t xml:space="preserve"> including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to setup fr1-Gap and</w:t>
            </w:r>
          </w:p>
          <w:p w14:paraId="54B4BA2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//nr-Config IE containing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to report periodical measurements for NR serving Cell 1 and</w:t>
            </w:r>
          </w:p>
          <w:p w14:paraId="3456AF4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//NR </w:t>
            </w:r>
            <w:proofErr w:type="spellStart"/>
            <w:r w:rsidRPr="007F71A4">
              <w:rPr>
                <w:lang w:val="en-IN"/>
              </w:rPr>
              <w:t>neighbor</w:t>
            </w:r>
            <w:proofErr w:type="spellEnd"/>
            <w:r w:rsidRPr="007F71A4">
              <w:rPr>
                <w:lang w:val="en-IN"/>
              </w:rPr>
              <w:t xml:space="preserve"> cell 3 on FR1 frequency</w:t>
            </w:r>
          </w:p>
          <w:p w14:paraId="7C90193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//The UE transmits an </w:t>
            </w:r>
            <w:proofErr w:type="spellStart"/>
            <w:r w:rsidRPr="007F71A4">
              <w:rPr>
                <w:lang w:val="en-IN"/>
              </w:rPr>
              <w:t>RRCConnectionReconfigurationComplete</w:t>
            </w:r>
            <w:proofErr w:type="spellEnd"/>
            <w:r w:rsidRPr="007F71A4">
              <w:rPr>
                <w:lang w:val="en-IN"/>
              </w:rPr>
              <w:t xml:space="preserve"> message to confirm the setup of fr1-Gap</w:t>
            </w:r>
          </w:p>
          <w:p w14:paraId="3F23BFE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//and report periodical measurements for NR serving Cell 1 and NR </w:t>
            </w:r>
            <w:proofErr w:type="spellStart"/>
            <w:r w:rsidRPr="007F71A4">
              <w:rPr>
                <w:lang w:val="en-IN"/>
              </w:rPr>
              <w:t>neighbor</w:t>
            </w:r>
            <w:proofErr w:type="spellEnd"/>
            <w:r w:rsidRPr="007F71A4">
              <w:rPr>
                <w:lang w:val="en-IN"/>
              </w:rPr>
              <w:t xml:space="preserve"> cell 3 on FR1 frequency</w:t>
            </w:r>
          </w:p>
          <w:p w14:paraId="5984C21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v_AbsThreshSS_Rsrp_Cell1 := 51;</w:t>
            </w:r>
          </w:p>
          <w:p w14:paraId="55163A9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v_AbsThreshSS_Rsrp_Cell3 := 51;</w:t>
            </w:r>
          </w:p>
          <w:p w14:paraId="50D30EC5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4BEA79D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//Table 8.2.3.11.1.3.3-9</w:t>
            </w:r>
          </w:p>
          <w:p w14:paraId="7D5080D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v_MeasuredObjectList</w:t>
            </w:r>
            <w:proofErr w:type="spellEnd"/>
            <w:r w:rsidRPr="007F71A4">
              <w:rPr>
                <w:lang w:val="en-IN"/>
              </w:rPr>
              <w:t xml:space="preserve"> := {cs_MeasObjectId1(nr_Cell1, v_AbsThreshSS_Rsrp_Cell1),</w:t>
            </w:r>
          </w:p>
          <w:p w14:paraId="146AEB1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              cs_MeasObjectId2(nr_Cell3, v_AbsThreshSS_Rsrp_Cell3)};</w:t>
            </w:r>
          </w:p>
          <w:p w14:paraId="64C9429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</w:p>
          <w:p w14:paraId="180CA36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v_MeasIdConfigList</w:t>
            </w:r>
            <w:proofErr w:type="spellEnd"/>
            <w:r w:rsidRPr="007F71A4">
              <w:rPr>
                <w:lang w:val="en-IN"/>
              </w:rPr>
              <w:t xml:space="preserve"> := {cs_NR_MeasId_Config_id1_obj2_conf1};</w:t>
            </w:r>
          </w:p>
          <w:p w14:paraId="37E471C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v_MeasGapFR1 := cds_MeasGapConfig_FR1(</w:t>
            </w:r>
            <w:proofErr w:type="spellStart"/>
            <w:r w:rsidRPr="007F71A4">
              <w:rPr>
                <w:lang w:val="en-IN"/>
              </w:rPr>
              <w:t>cs_NR_GapConfig</w:t>
            </w:r>
            <w:proofErr w:type="spellEnd"/>
            <w:r w:rsidRPr="007F71A4">
              <w:rPr>
                <w:lang w:val="en-IN"/>
              </w:rPr>
              <w:t>(9, ms6, ms40, ms0dot5));  //@sic R5-203403 sic@</w:t>
            </w:r>
          </w:p>
          <w:p w14:paraId="51ED488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1703C16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</w:t>
            </w:r>
            <w:proofErr w:type="spellEnd"/>
            <w:r w:rsidRPr="007F71A4">
              <w:rPr>
                <w:lang w:val="en-IN"/>
              </w:rPr>
              <w:t xml:space="preserve"> := cs_38508_ReportConfigNR_Periodical; //@sic R5-206632 sic@</w:t>
            </w:r>
          </w:p>
          <w:p w14:paraId="061F50E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v_ReportConfig.reportType.periodical.reportQuantityCell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cs_NR_MeasReportQuantity_RsrpRsrq</w:t>
            </w:r>
            <w:proofErr w:type="spellEnd"/>
            <w:r w:rsidRPr="007F71A4">
              <w:rPr>
                <w:lang w:val="en-IN"/>
              </w:rPr>
              <w:t>; //@sic R5-206632 sic@</w:t>
            </w:r>
          </w:p>
          <w:p w14:paraId="7A6F888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v_ReportConfig.reportType.periodical.maxReportCells</w:t>
            </w:r>
            <w:proofErr w:type="spellEnd"/>
            <w:r w:rsidRPr="007F71A4">
              <w:rPr>
                <w:lang w:val="en-IN"/>
              </w:rPr>
              <w:t xml:space="preserve"> := 1; //@sic R5-206632 sic@</w:t>
            </w:r>
          </w:p>
          <w:p w14:paraId="23D4ADD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v_ReportConfigList</w:t>
            </w:r>
            <w:proofErr w:type="spellEnd"/>
            <w:r w:rsidRPr="007F71A4">
              <w:rPr>
                <w:lang w:val="en-IN"/>
              </w:rPr>
              <w:t xml:space="preserve"> := {</w:t>
            </w:r>
            <w:proofErr w:type="spellStart"/>
            <w:r w:rsidRPr="007F71A4">
              <w:rPr>
                <w:lang w:val="en-IN"/>
              </w:rPr>
              <w:t>cs_NR_ReportConfigToAddMod_NR</w:t>
            </w:r>
            <w:proofErr w:type="spellEnd"/>
            <w:r w:rsidRPr="007F71A4">
              <w:rPr>
                <w:lang w:val="en-IN"/>
              </w:rPr>
              <w:t xml:space="preserve">(tsc_NR_IdReportConfigId1, </w:t>
            </w:r>
            <w:proofErr w:type="spellStart"/>
            <w:r w:rsidRPr="007F71A4">
              <w:rPr>
                <w:lang w:val="en-IN"/>
              </w:rPr>
              <w:t>v_ReportConfig</w:t>
            </w:r>
            <w:proofErr w:type="spellEnd"/>
            <w:r w:rsidRPr="007F71A4">
              <w:rPr>
                <w:lang w:val="en-IN"/>
              </w:rPr>
              <w:t>)}; //@sic R5-206632 sic@</w:t>
            </w:r>
          </w:p>
          <w:p w14:paraId="311E811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7A4B946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40899BC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f_NR_GenerateMeasurementConfigNR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v_MeasuredObjectList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v_ReportConfigList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v_MeasIdConfigList</w:t>
            </w:r>
            <w:proofErr w:type="spellEnd"/>
            <w:r w:rsidRPr="007F71A4">
              <w:rPr>
                <w:lang w:val="en-IN"/>
              </w:rPr>
              <w:t xml:space="preserve">, </w:t>
            </w:r>
            <w:r w:rsidRPr="007F71A4">
              <w:rPr>
                <w:highlight w:val="yellow"/>
                <w:lang w:val="en-IN"/>
              </w:rPr>
              <w:t>v_MeasGapFR1</w:t>
            </w:r>
            <w:r w:rsidRPr="007F71A4">
              <w:rPr>
                <w:lang w:val="en-IN"/>
              </w:rPr>
              <w:t>); //@sic R5-203403, R5-206301, R5-206305 sic@</w:t>
            </w:r>
          </w:p>
          <w:p w14:paraId="7A29B8B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2DA14B9C" w14:textId="77777777" w:rsidR="007F71A4" w:rsidRPr="00A9767A" w:rsidRDefault="007F71A4" w:rsidP="007F71A4">
            <w:pPr>
              <w:rPr>
                <w:lang w:val="it-IT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f_NR_SendRRCReconfigurationContentsToEUTRA</w:t>
            </w:r>
            <w:proofErr w:type="spellEnd"/>
            <w:r w:rsidRPr="00A9767A">
              <w:rPr>
                <w:lang w:val="it-IT"/>
              </w:rPr>
              <w:t xml:space="preserve"> (</w:t>
            </w:r>
            <w:proofErr w:type="spellStart"/>
            <w:r w:rsidRPr="00A9767A">
              <w:rPr>
                <w:lang w:val="it-IT"/>
              </w:rPr>
              <w:t>omit</w:t>
            </w:r>
            <w:proofErr w:type="spellEnd"/>
            <w:r w:rsidRPr="00A9767A">
              <w:rPr>
                <w:lang w:val="it-IT"/>
              </w:rPr>
              <w:t xml:space="preserve">, </w:t>
            </w:r>
            <w:proofErr w:type="spellStart"/>
            <w:r w:rsidRPr="00A9767A">
              <w:rPr>
                <w:lang w:val="it-IT"/>
              </w:rPr>
              <w:t>omit,v_MeasConfig</w:t>
            </w:r>
            <w:proofErr w:type="spellEnd"/>
            <w:r w:rsidRPr="00A9767A">
              <w:rPr>
                <w:lang w:val="it-IT"/>
              </w:rPr>
              <w:t>);</w:t>
            </w:r>
          </w:p>
          <w:p w14:paraId="1FDE5972" w14:textId="77777777" w:rsidR="007F71A4" w:rsidRPr="00A9767A" w:rsidRDefault="007F71A4" w:rsidP="007F71A4">
            <w:pPr>
              <w:rPr>
                <w:lang w:val="it-IT"/>
              </w:rPr>
            </w:pPr>
          </w:p>
          <w:p w14:paraId="301A1F9D" w14:textId="77777777" w:rsidR="007F71A4" w:rsidRPr="007F71A4" w:rsidRDefault="007F71A4" w:rsidP="007F71A4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7F71A4">
              <w:rPr>
                <w:lang w:val="en-IN"/>
              </w:rPr>
              <w:t xml:space="preserve">//@siclog "Step 14"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753BA28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//Wait for 30 s to ensure that the UE performs a periodical inter frequency reporting.</w:t>
            </w:r>
          </w:p>
          <w:p w14:paraId="0BD6DC6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//EXCEPTION: In parallel to events described in step 4 the steps specified in table 8.2.3.11.2.3.2-3 shall take place</w:t>
            </w:r>
          </w:p>
          <w:p w14:paraId="4CD125B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v_PhysCellIdServing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f_NR_CellInfo_GetPhysicalCellId</w:t>
            </w:r>
            <w:proofErr w:type="spellEnd"/>
            <w:r w:rsidRPr="007F71A4">
              <w:rPr>
                <w:lang w:val="en-IN"/>
              </w:rPr>
              <w:t>(nr_Cell1);</w:t>
            </w:r>
          </w:p>
          <w:p w14:paraId="0EA0CB5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v_PhysCellIdNeighbour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f_NR_CellInfo_GetPhysicalCellId</w:t>
            </w:r>
            <w:proofErr w:type="spellEnd"/>
            <w:r w:rsidRPr="007F71A4">
              <w:rPr>
                <w:lang w:val="en-IN"/>
              </w:rPr>
              <w:t>(nr_Cell3);</w:t>
            </w:r>
          </w:p>
          <w:p w14:paraId="49A513E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 xml:space="preserve">   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 xml:space="preserve"> := cr_38508_MeasResults_NeighCellsNR(</w:t>
            </w:r>
            <w:proofErr w:type="spellStart"/>
            <w:r w:rsidRPr="007F71A4">
              <w:rPr>
                <w:lang w:val="en-IN"/>
              </w:rPr>
              <w:t>v_PhysCellIdServing</w:t>
            </w:r>
            <w:proofErr w:type="spellEnd"/>
            <w:r w:rsidRPr="007F71A4">
              <w:rPr>
                <w:lang w:val="en-IN"/>
              </w:rPr>
              <w:t>, tsc_NR_MeasId1, {</w:t>
            </w:r>
            <w:proofErr w:type="spellStart"/>
            <w:r w:rsidRPr="007F71A4">
              <w:rPr>
                <w:lang w:val="en-IN"/>
              </w:rPr>
              <w:t>cr_NR_MeasResultNR_CellResults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v_PhysCellIdNeighbour</w:t>
            </w:r>
            <w:proofErr w:type="spellEnd"/>
            <w:r w:rsidRPr="007F71A4">
              <w:rPr>
                <w:lang w:val="en-IN"/>
              </w:rPr>
              <w:t>)});</w:t>
            </w:r>
          </w:p>
          <w:p w14:paraId="5CFA771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0FB6865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f_EUTRA_NR_WaitForCoOrd_Trigger</w:t>
            </w:r>
            <w:proofErr w:type="spellEnd"/>
            <w:r w:rsidRPr="007F71A4">
              <w:rPr>
                <w:lang w:val="en-IN"/>
              </w:rPr>
              <w:t>(EUTRA,"</w:t>
            </w:r>
            <w:proofErr w:type="spellStart"/>
            <w:r w:rsidRPr="007F71A4">
              <w:rPr>
                <w:lang w:val="en-IN"/>
              </w:rPr>
              <w:t>StartTimer</w:t>
            </w:r>
            <w:proofErr w:type="spellEnd"/>
            <w:r w:rsidRPr="007F71A4">
              <w:rPr>
                <w:lang w:val="en-IN"/>
              </w:rPr>
              <w:t>" );</w:t>
            </w:r>
          </w:p>
          <w:p w14:paraId="684C962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t_Watchdog.start</w:t>
            </w:r>
            <w:proofErr w:type="spellEnd"/>
            <w:r w:rsidRPr="007F71A4">
              <w:rPr>
                <w:lang w:val="en-IN"/>
              </w:rPr>
              <w:t>(30.0);</w:t>
            </w:r>
          </w:p>
          <w:p w14:paraId="5D29ABF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alt</w:t>
            </w:r>
          </w:p>
          <w:p w14:paraId="22B5F87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3A0ADF9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[]</w:t>
            </w:r>
            <w:proofErr w:type="spellStart"/>
            <w:r w:rsidRPr="007F71A4">
              <w:rPr>
                <w:lang w:val="en-IN"/>
              </w:rPr>
              <w:t>EUTRA.receive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cmr_EUTRA_NR_OctetData</w:t>
            </w:r>
            <w:proofErr w:type="spellEnd"/>
            <w:r w:rsidRPr="007F71A4">
              <w:rPr>
                <w:lang w:val="en-IN"/>
              </w:rPr>
              <w:t xml:space="preserve"> ("</w:t>
            </w:r>
            <w:proofErr w:type="spellStart"/>
            <w:r w:rsidRPr="007F71A4">
              <w:rPr>
                <w:lang w:val="en-IN"/>
              </w:rPr>
              <w:t>ULInfoTransferMRDC</w:t>
            </w:r>
            <w:proofErr w:type="spellEnd"/>
            <w:r w:rsidRPr="007F71A4">
              <w:rPr>
                <w:lang w:val="en-IN"/>
              </w:rPr>
              <w:t xml:space="preserve">")) -&gt; value </w:t>
            </w:r>
            <w:proofErr w:type="spellStart"/>
            <w:r w:rsidRPr="007F71A4">
              <w:rPr>
                <w:lang w:val="en-IN"/>
              </w:rPr>
              <w:t>v_ReceivedMsg</w:t>
            </w:r>
            <w:proofErr w:type="spellEnd"/>
          </w:p>
          <w:p w14:paraId="4E30EB0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</w:p>
          <w:p w14:paraId="45B4CAA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  <w:proofErr w:type="spellStart"/>
            <w:r w:rsidRPr="007F71A4">
              <w:rPr>
                <w:lang w:val="en-IN"/>
              </w:rPr>
              <w:t>v_ULInfoMRDC</w:t>
            </w:r>
            <w:proofErr w:type="spellEnd"/>
            <w:r w:rsidRPr="007F71A4">
              <w:rPr>
                <w:lang w:val="en-IN"/>
              </w:rPr>
              <w:t xml:space="preserve"> := oct2bit(</w:t>
            </w:r>
            <w:proofErr w:type="spellStart"/>
            <w:r w:rsidRPr="007F71A4">
              <w:rPr>
                <w:lang w:val="en-IN"/>
              </w:rPr>
              <w:t>v_ReceivedMsg.OctetData.Data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43CF261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decvalue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v_ULInfoMRDC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v_MeasurementReport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7CF5D7E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if 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!= 0)</w:t>
            </w:r>
          </w:p>
          <w:p w14:paraId="7E68FA6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1C5A5B7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    </w:t>
            </w:r>
            <w:proofErr w:type="spellStart"/>
            <w:r w:rsidRPr="007F71A4">
              <w:rPr>
                <w:lang w:val="en-IN"/>
              </w:rPr>
              <w:t>FatalError</w:t>
            </w:r>
            <w:proofErr w:type="spellEnd"/>
            <w:r w:rsidRPr="007F71A4">
              <w:rPr>
                <w:lang w:val="en-IN"/>
              </w:rPr>
              <w:t>(__FILE__, __LINE__, "Decoding error");</w:t>
            </w:r>
          </w:p>
          <w:p w14:paraId="5172CFC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3C9AA57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  <w:proofErr w:type="spellStart"/>
            <w:r w:rsidRPr="007F71A4">
              <w:rPr>
                <w:lang w:val="en-IN"/>
              </w:rPr>
              <w:t>v_ReceivedMeasResults</w:t>
            </w:r>
            <w:proofErr w:type="spellEnd"/>
            <w:r w:rsidRPr="007F71A4">
              <w:rPr>
                <w:lang w:val="en-IN"/>
              </w:rPr>
              <w:t xml:space="preserve"> := v_MeasurementReport.message_.c1.measurementReport.criticalExtensions.measurementReport.measResults;</w:t>
            </w:r>
          </w:p>
          <w:p w14:paraId="13CAB6B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if(</w:t>
            </w:r>
            <w:proofErr w:type="spellStart"/>
            <w:r w:rsidRPr="007F71A4">
              <w:rPr>
                <w:lang w:val="en-IN"/>
              </w:rPr>
              <w:t>valueof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v_ReceivedMeasResults</w:t>
            </w:r>
            <w:proofErr w:type="spellEnd"/>
            <w:r w:rsidRPr="007F71A4">
              <w:rPr>
                <w:lang w:val="en-IN"/>
              </w:rPr>
              <w:t xml:space="preserve">) == </w:t>
            </w:r>
            <w:proofErr w:type="spellStart"/>
            <w:r w:rsidRPr="007F71A4">
              <w:rPr>
                <w:lang w:val="en-IN"/>
              </w:rPr>
              <w:t>valueof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>))</w:t>
            </w:r>
          </w:p>
          <w:p w14:paraId="62CFBD2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56986FF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</w:t>
            </w:r>
            <w:proofErr w:type="spellStart"/>
            <w:r w:rsidRPr="007F71A4">
              <w:rPr>
                <w:lang w:val="en-IN"/>
              </w:rPr>
              <w:t>f_NR_PreliminaryPass</w:t>
            </w:r>
            <w:proofErr w:type="spellEnd"/>
            <w:r w:rsidRPr="007F71A4">
              <w:rPr>
                <w:lang w:val="en-IN"/>
              </w:rPr>
              <w:t xml:space="preserve"> (__FILE__, __LINE__, "Step 14");</w:t>
            </w:r>
          </w:p>
          <w:p w14:paraId="310D093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5C264CD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else</w:t>
            </w:r>
          </w:p>
          <w:p w14:paraId="445E4B6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707FF8A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    </w:t>
            </w:r>
            <w:proofErr w:type="spellStart"/>
            <w:r w:rsidRPr="007F71A4">
              <w:rPr>
                <w:lang w:val="en-IN"/>
              </w:rPr>
              <w:t>f_NR_SetVerdictFailOrInconc</w:t>
            </w:r>
            <w:proofErr w:type="spellEnd"/>
            <w:r w:rsidRPr="007F71A4">
              <w:rPr>
                <w:lang w:val="en-IN"/>
              </w:rPr>
              <w:t xml:space="preserve">(__FILE__, __LINE__, "Step 4 -  wrong </w:t>
            </w:r>
            <w:proofErr w:type="spellStart"/>
            <w:r w:rsidRPr="007F71A4">
              <w:rPr>
                <w:lang w:val="en-IN"/>
              </w:rPr>
              <w:t>meas</w:t>
            </w:r>
            <w:proofErr w:type="spellEnd"/>
            <w:r w:rsidRPr="007F71A4">
              <w:rPr>
                <w:lang w:val="en-IN"/>
              </w:rPr>
              <w:t xml:space="preserve"> results");</w:t>
            </w:r>
          </w:p>
          <w:p w14:paraId="7872DBA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6961B6D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repeat;</w:t>
            </w:r>
          </w:p>
          <w:p w14:paraId="64B024D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5482BBB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[] </w:t>
            </w:r>
            <w:proofErr w:type="spellStart"/>
            <w:r w:rsidRPr="007F71A4">
              <w:rPr>
                <w:lang w:val="en-IN"/>
              </w:rPr>
              <w:t>t_Watchdog.timeout</w:t>
            </w:r>
            <w:proofErr w:type="spellEnd"/>
          </w:p>
          <w:p w14:paraId="3668A41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</w:p>
          <w:p w14:paraId="676ADD5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//do nothing</w:t>
            </w:r>
          </w:p>
          <w:p w14:paraId="09B94EA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250B61E4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40B7400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511FD1A3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4CBA418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//@siclog "Step 15-17"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2071377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    //EXCEPTION:    Steps 15 to 17 shall be repeated for k=1 to 13 (increment=1)</w:t>
            </w:r>
          </w:p>
          <w:p w14:paraId="326A363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:= 1;</w:t>
            </w:r>
          </w:p>
          <w:p w14:paraId="2FAD945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while 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&lt; 14)</w:t>
            </w:r>
          </w:p>
          <w:p w14:paraId="3121DE8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7B63791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//</w:t>
            </w:r>
            <w:proofErr w:type="spellStart"/>
            <w:r w:rsidRPr="007F71A4">
              <w:rPr>
                <w:lang w:val="en-IN"/>
              </w:rPr>
              <w:t>fl_NR_ReconfigGapAndGetMeasResults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322A996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</w:t>
            </w:r>
            <w:proofErr w:type="spellStart"/>
            <w:r w:rsidRPr="007F71A4">
              <w:rPr>
                <w:lang w:val="en-IN"/>
              </w:rPr>
              <w:t>fl_NR_ReconfigGapAndGetMeasResults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274C5AC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+ 1;</w:t>
            </w:r>
          </w:p>
          <w:p w14:paraId="3743C4B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3DDE3EFA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1222D3E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//@siclog "Step 18-19"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5D2787D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//SS transmits an </w:t>
            </w:r>
            <w:proofErr w:type="spellStart"/>
            <w:r w:rsidRPr="007F71A4">
              <w:rPr>
                <w:lang w:val="en-IN"/>
              </w:rPr>
              <w:t>RRCConnectionReconfiguration</w:t>
            </w:r>
            <w:proofErr w:type="spellEnd"/>
            <w:r w:rsidRPr="007F71A4">
              <w:rPr>
                <w:lang w:val="en-IN"/>
              </w:rPr>
              <w:t xml:space="preserve"> message including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to release fr1-Gap and </w:t>
            </w:r>
            <w:proofErr w:type="spellStart"/>
            <w:r w:rsidRPr="007F71A4">
              <w:rPr>
                <w:lang w:val="en-IN"/>
              </w:rPr>
              <w:t>measid</w:t>
            </w:r>
            <w:proofErr w:type="spellEnd"/>
            <w:r w:rsidRPr="007F71A4">
              <w:rPr>
                <w:lang w:val="en-IN"/>
              </w:rPr>
              <w:t xml:space="preserve"> of periodical measurements.</w:t>
            </w:r>
          </w:p>
          <w:p w14:paraId="50938E9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//The UE transmits an </w:t>
            </w:r>
            <w:proofErr w:type="spellStart"/>
            <w:r w:rsidRPr="007F71A4">
              <w:rPr>
                <w:lang w:val="en-IN"/>
              </w:rPr>
              <w:t>RCConnectionReconfigrationComplete</w:t>
            </w:r>
            <w:proofErr w:type="spellEnd"/>
            <w:r w:rsidRPr="007F71A4">
              <w:rPr>
                <w:lang w:val="en-IN"/>
              </w:rPr>
              <w:t xml:space="preserve"> message</w:t>
            </w:r>
          </w:p>
          <w:p w14:paraId="47D2DD6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cs_MeasConfigCommon_NR</w:t>
            </w:r>
            <w:proofErr w:type="spellEnd"/>
            <w:r w:rsidRPr="007F71A4">
              <w:rPr>
                <w:lang w:val="en-IN"/>
              </w:rPr>
              <w:t xml:space="preserve">(omit, </w:t>
            </w:r>
            <w:proofErr w:type="spellStart"/>
            <w:r w:rsidRPr="007F71A4">
              <w:rPr>
                <w:lang w:val="en-IN"/>
              </w:rPr>
              <w:t>omit,omit</w:t>
            </w:r>
            <w:proofErr w:type="spellEnd"/>
            <w:r w:rsidRPr="007F71A4">
              <w:rPr>
                <w:lang w:val="en-IN"/>
              </w:rPr>
              <w:t>, omit, {tsc_NR_MeasId1},omit, omit, omit, cds_MeasGapRelease_FR1);</w:t>
            </w:r>
          </w:p>
          <w:p w14:paraId="7F846D04" w14:textId="77777777" w:rsidR="007F71A4" w:rsidRPr="00A9767A" w:rsidRDefault="007F71A4" w:rsidP="007F71A4">
            <w:pPr>
              <w:rPr>
                <w:lang w:val="it-IT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f_NR_SendRRCReconfigurationContentsToEUTRA</w:t>
            </w:r>
            <w:proofErr w:type="spellEnd"/>
            <w:r w:rsidRPr="00A9767A">
              <w:rPr>
                <w:lang w:val="it-IT"/>
              </w:rPr>
              <w:t xml:space="preserve"> (</w:t>
            </w:r>
            <w:proofErr w:type="spellStart"/>
            <w:r w:rsidRPr="00A9767A">
              <w:rPr>
                <w:lang w:val="it-IT"/>
              </w:rPr>
              <w:t>omit</w:t>
            </w:r>
            <w:proofErr w:type="spellEnd"/>
            <w:r w:rsidRPr="00A9767A">
              <w:rPr>
                <w:lang w:val="it-IT"/>
              </w:rPr>
              <w:t xml:space="preserve">, </w:t>
            </w:r>
            <w:proofErr w:type="spellStart"/>
            <w:r w:rsidRPr="00A9767A">
              <w:rPr>
                <w:lang w:val="it-IT"/>
              </w:rPr>
              <w:t>omit,v_MeasConfig</w:t>
            </w:r>
            <w:proofErr w:type="spellEnd"/>
            <w:r w:rsidRPr="00A9767A">
              <w:rPr>
                <w:lang w:val="it-IT"/>
              </w:rPr>
              <w:t>);</w:t>
            </w:r>
          </w:p>
          <w:p w14:paraId="16571FED" w14:textId="77777777" w:rsidR="007F71A4" w:rsidRPr="00A9767A" w:rsidRDefault="007F71A4" w:rsidP="007F71A4">
            <w:pPr>
              <w:rPr>
                <w:lang w:val="it-IT"/>
              </w:rPr>
            </w:pPr>
          </w:p>
          <w:p w14:paraId="2770891C" w14:textId="77777777" w:rsidR="007F71A4" w:rsidRPr="007F71A4" w:rsidRDefault="007F71A4" w:rsidP="007F71A4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</w:t>
            </w:r>
            <w:r w:rsidRPr="007F71A4">
              <w:rPr>
                <w:lang w:val="en-IN"/>
              </w:rPr>
              <w:t>} // fl_TC_8_2_3_11_1_ENDC_NR_TestBody</w:t>
            </w:r>
          </w:p>
          <w:p w14:paraId="480536E1" w14:textId="77777777" w:rsidR="000134B6" w:rsidRDefault="000134B6" w:rsidP="00B75E0D"/>
        </w:tc>
      </w:tr>
    </w:tbl>
    <w:p w14:paraId="15D937CD" w14:textId="77777777" w:rsidR="000134B6" w:rsidRDefault="000134B6" w:rsidP="000134B6">
      <w:r>
        <w:lastRenderedPageBreak/>
        <w:t>After Change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0134B6" w14:paraId="79315342" w14:textId="77777777" w:rsidTr="00B75E0D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779D9" w14:textId="1BDE9B09" w:rsidR="00762753" w:rsidRDefault="00762753" w:rsidP="007F71A4">
            <w:pPr>
              <w:rPr>
                <w:lang w:val="en-IN"/>
              </w:rPr>
            </w:pPr>
            <w:r>
              <w:rPr>
                <w:lang w:val="en-IN"/>
              </w:rPr>
              <w:t>…</w:t>
            </w:r>
          </w:p>
          <w:p w14:paraId="69168872" w14:textId="15B6DAF9" w:rsidR="00762753" w:rsidRDefault="00762753" w:rsidP="007F71A4">
            <w:pPr>
              <w:rPr>
                <w:lang w:val="en-IN"/>
              </w:rPr>
            </w:pPr>
            <w:r w:rsidRPr="00762753">
              <w:rPr>
                <w:highlight w:val="yellow"/>
                <w:lang w:val="en-IN"/>
              </w:rPr>
              <w:t xml:space="preserve">import from </w:t>
            </w:r>
            <w:proofErr w:type="spellStart"/>
            <w:r w:rsidRPr="00762753">
              <w:rPr>
                <w:highlight w:val="yellow"/>
                <w:lang w:val="en-IN"/>
              </w:rPr>
              <w:t>RRCMeasurement_ENDC_EUTRA</w:t>
            </w:r>
            <w:proofErr w:type="spellEnd"/>
            <w:r w:rsidRPr="00762753">
              <w:rPr>
                <w:highlight w:val="yellow"/>
                <w:lang w:val="en-IN"/>
              </w:rPr>
              <w:t xml:space="preserve"> all;</w:t>
            </w:r>
          </w:p>
          <w:p w14:paraId="4A0BA52D" w14:textId="39E0FACF" w:rsidR="00762753" w:rsidRDefault="00762753" w:rsidP="007F71A4">
            <w:pPr>
              <w:rPr>
                <w:lang w:val="en-IN"/>
              </w:rPr>
            </w:pPr>
            <w:r>
              <w:rPr>
                <w:lang w:val="en-IN"/>
              </w:rPr>
              <w:t>…</w:t>
            </w:r>
          </w:p>
          <w:p w14:paraId="12BEE9B7" w14:textId="3BCC9F11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function fl_TC_8_2_3_11_1_ENDC_NR_TestBody() runs on ENDC_NR_PTC</w:t>
            </w:r>
          </w:p>
          <w:p w14:paraId="4118CD6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{//@sic R5-206301, R5-206305 sic@ modified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 to be generated by </w:t>
            </w:r>
            <w:proofErr w:type="spellStart"/>
            <w:r w:rsidRPr="007F71A4">
              <w:rPr>
                <w:lang w:val="en-IN"/>
              </w:rPr>
              <w:t>f_NR_GenerateMeasurementConfigNR</w:t>
            </w:r>
            <w:proofErr w:type="spellEnd"/>
          </w:p>
          <w:p w14:paraId="6F8D8E0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(omit)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248FCFE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MeasObjectParamsList_Type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v_MeasuredObjectList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C26E37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ReportConfigToAddModList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v_ReportConfigList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AF07E2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MeasIdToAddModList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v_MeasIdConfigList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724940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ReportConfigNR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v_ReportConfig</w:t>
            </w:r>
            <w:proofErr w:type="spellEnd"/>
            <w:r w:rsidRPr="007F71A4">
              <w:rPr>
                <w:lang w:val="en-IN"/>
              </w:rPr>
              <w:t>; //@sic R5-206632 sic@</w:t>
            </w:r>
          </w:p>
          <w:p w14:paraId="114FC60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</w:t>
            </w:r>
          </w:p>
          <w:p w14:paraId="3C6CF38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RSRP_Range</w:t>
            </w:r>
            <w:proofErr w:type="spellEnd"/>
            <w:r w:rsidRPr="007F71A4">
              <w:rPr>
                <w:lang w:val="en-IN"/>
              </w:rPr>
              <w:t xml:space="preserve"> v_AbsThreshSS_Rsrp_Cell1;</w:t>
            </w:r>
          </w:p>
          <w:p w14:paraId="3AC84F7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RSRP_Range</w:t>
            </w:r>
            <w:proofErr w:type="spellEnd"/>
            <w:r w:rsidRPr="007F71A4">
              <w:rPr>
                <w:lang w:val="en-IN"/>
              </w:rPr>
              <w:t xml:space="preserve"> v_AbsThreshSS_Rsrp_Cell3;</w:t>
            </w:r>
          </w:p>
          <w:p w14:paraId="319DBA5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PhysCellId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v_PhysCellIdServing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0B0245D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PhysCellId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v_PhysCellIdNeighbour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713F1A3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 xml:space="preserve">    var </w:t>
            </w:r>
            <w:proofErr w:type="spellStart"/>
            <w:r w:rsidRPr="007F71A4">
              <w:rPr>
                <w:lang w:val="en-IN"/>
              </w:rPr>
              <w:t>NR_AbsoluteCellPower_Type</w:t>
            </w:r>
            <w:proofErr w:type="spellEnd"/>
            <w:r w:rsidRPr="007F71A4">
              <w:rPr>
                <w:lang w:val="en-IN"/>
              </w:rPr>
              <w:t xml:space="preserve"> v_CellPower_T0_FR1 := -88;</w:t>
            </w:r>
          </w:p>
          <w:p w14:paraId="1CDD44D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template(value) </w:t>
            </w:r>
            <w:proofErr w:type="spellStart"/>
            <w:r w:rsidRPr="007F71A4">
              <w:rPr>
                <w:lang w:val="en-IN"/>
              </w:rPr>
              <w:t>NR_CellPowerList_Type</w:t>
            </w:r>
            <w:proofErr w:type="spellEnd"/>
            <w:r w:rsidRPr="007F71A4">
              <w:rPr>
                <w:lang w:val="en-IN"/>
              </w:rPr>
              <w:t xml:space="preserve"> v_CellPowerList_AtT0;</w:t>
            </w:r>
          </w:p>
          <w:p w14:paraId="6FA5A63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(present) </w:t>
            </w:r>
            <w:proofErr w:type="spellStart"/>
            <w:r w:rsidRPr="007F71A4">
              <w:rPr>
                <w:lang w:val="en-IN"/>
              </w:rPr>
              <w:t>MeasResults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40E6973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(present) </w:t>
            </w:r>
            <w:proofErr w:type="spellStart"/>
            <w:r w:rsidRPr="007F71A4">
              <w:rPr>
                <w:lang w:val="en-IN"/>
              </w:rPr>
              <w:t>MeasResults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v_ReceivedMeasResults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694345E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EUTRA_NR_Coordination_MSG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v_ReceivedMsg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54DCDE7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bitstring </w:t>
            </w:r>
            <w:proofErr w:type="spellStart"/>
            <w:r w:rsidRPr="007F71A4">
              <w:rPr>
                <w:lang w:val="en-IN"/>
              </w:rPr>
              <w:t>v_ULInfoMRDC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84E921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UL_DCCH_Message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v_MeasurementReport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947F5B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integer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18AA5A8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(omit) </w:t>
            </w:r>
            <w:proofErr w:type="spellStart"/>
            <w:r w:rsidRPr="007F71A4">
              <w:rPr>
                <w:lang w:val="en-IN"/>
              </w:rPr>
              <w:t>MeasGapConfig</w:t>
            </w:r>
            <w:proofErr w:type="spellEnd"/>
            <w:r w:rsidRPr="007F71A4">
              <w:rPr>
                <w:lang w:val="en-IN"/>
              </w:rPr>
              <w:t xml:space="preserve"> v_MeasGapFR1;</w:t>
            </w:r>
          </w:p>
          <w:p w14:paraId="5A5EC55A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r w:rsidRPr="007F71A4">
              <w:rPr>
                <w:highlight w:val="yellow"/>
                <w:lang w:val="en-IN"/>
              </w:rPr>
              <w:t xml:space="preserve">var </w:t>
            </w:r>
            <w:proofErr w:type="spellStart"/>
            <w:r w:rsidRPr="007F71A4">
              <w:rPr>
                <w:highlight w:val="yellow"/>
                <w:lang w:val="en-IN"/>
              </w:rPr>
              <w:t>octetstring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</w:t>
            </w:r>
            <w:proofErr w:type="spellStart"/>
            <w:r w:rsidRPr="007F71A4">
              <w:rPr>
                <w:highlight w:val="yellow"/>
                <w:lang w:val="en-IN"/>
              </w:rPr>
              <w:t>v_OctetData</w:t>
            </w:r>
            <w:proofErr w:type="spellEnd"/>
            <w:r w:rsidRPr="007F71A4">
              <w:rPr>
                <w:highlight w:val="yellow"/>
                <w:lang w:val="en-IN"/>
              </w:rPr>
              <w:t>;</w:t>
            </w:r>
          </w:p>
          <w:p w14:paraId="00C5FA45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 xml:space="preserve">    var B8_Type </w:t>
            </w:r>
            <w:proofErr w:type="spellStart"/>
            <w:r w:rsidRPr="007F71A4">
              <w:rPr>
                <w:highlight w:val="yellow"/>
                <w:lang w:val="en-IN"/>
              </w:rPr>
              <w:t>v_SupportedGaps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:= </w:t>
            </w:r>
            <w:proofErr w:type="spellStart"/>
            <w:r w:rsidRPr="007F71A4">
              <w:rPr>
                <w:highlight w:val="yellow"/>
                <w:lang w:val="en-IN"/>
              </w:rPr>
              <w:t>substr</w:t>
            </w:r>
            <w:proofErr w:type="spellEnd"/>
            <w:r w:rsidRPr="007F71A4">
              <w:rPr>
                <w:highlight w:val="yellow"/>
                <w:lang w:val="en-IN"/>
              </w:rPr>
              <w:t>(</w:t>
            </w:r>
            <w:proofErr w:type="spellStart"/>
            <w:r w:rsidRPr="007F71A4">
              <w:rPr>
                <w:highlight w:val="yellow"/>
                <w:lang w:val="en-IN"/>
              </w:rPr>
              <w:t>f_EUTRA_ENDC_DeriveSupportedGapsFromPics</w:t>
            </w:r>
            <w:proofErr w:type="spellEnd"/>
            <w:r w:rsidRPr="007F71A4">
              <w:rPr>
                <w:highlight w:val="yellow"/>
                <w:lang w:val="en-IN"/>
              </w:rPr>
              <w:t>(), 0, 8);</w:t>
            </w:r>
          </w:p>
          <w:p w14:paraId="461EE41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highlight w:val="yellow"/>
                <w:lang w:val="en-IN"/>
              </w:rPr>
              <w:t xml:space="preserve">    var B10_Type </w:t>
            </w:r>
            <w:proofErr w:type="spellStart"/>
            <w:r w:rsidRPr="007F71A4">
              <w:rPr>
                <w:highlight w:val="yellow"/>
                <w:lang w:val="en-IN"/>
              </w:rPr>
              <w:t>v_GapMask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:= int2bit(1, 10);</w:t>
            </w:r>
          </w:p>
          <w:p w14:paraId="2A21E51C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715F276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timer </w:t>
            </w:r>
            <w:proofErr w:type="spellStart"/>
            <w:r w:rsidRPr="007F71A4">
              <w:rPr>
                <w:lang w:val="en-IN"/>
              </w:rPr>
              <w:t>t_Watchdog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6A789301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2EAC8AD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v_CellPowerList_AtT0 :=</w:t>
            </w:r>
          </w:p>
          <w:p w14:paraId="2C584A0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  <w:proofErr w:type="spellStart"/>
            <w:r w:rsidRPr="007F71A4">
              <w:rPr>
                <w:lang w:val="en-IN"/>
              </w:rPr>
              <w:t>cs_NR_CellPower</w:t>
            </w:r>
            <w:proofErr w:type="spellEnd"/>
            <w:r w:rsidRPr="007F71A4">
              <w:rPr>
                <w:lang w:val="en-IN"/>
              </w:rPr>
              <w:t xml:space="preserve">(nr_Cell1, v_CellPower_T0_FR1,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), //FR2 is not applicable</w:t>
            </w:r>
          </w:p>
          <w:p w14:paraId="521BDCA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</w:t>
            </w:r>
            <w:proofErr w:type="spellStart"/>
            <w:r w:rsidRPr="007F71A4">
              <w:rPr>
                <w:lang w:val="en-IN"/>
              </w:rPr>
              <w:t>cs_NR_CellPower</w:t>
            </w:r>
            <w:proofErr w:type="spellEnd"/>
            <w:r w:rsidRPr="007F71A4">
              <w:rPr>
                <w:lang w:val="en-IN"/>
              </w:rPr>
              <w:t xml:space="preserve">(nr_Cell3, v_CellPower_T0_FR1,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 //FR2 is not applicable</w:t>
            </w:r>
          </w:p>
          <w:p w14:paraId="11ED002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};</w:t>
            </w:r>
          </w:p>
          <w:p w14:paraId="4C2AEFC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263E179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///The SS re-adjusts the cell-specific reference signal level according to row "T0"</w:t>
            </w:r>
          </w:p>
          <w:p w14:paraId="371CA5D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f_EUTRA_NR_WaitForCoOrd_Trigger</w:t>
            </w:r>
            <w:proofErr w:type="spellEnd"/>
            <w:r w:rsidRPr="007F71A4">
              <w:rPr>
                <w:lang w:val="en-IN"/>
              </w:rPr>
              <w:t>(EUTRA,"</w:t>
            </w:r>
            <w:proofErr w:type="spellStart"/>
            <w:r w:rsidRPr="007F71A4">
              <w:rPr>
                <w:lang w:val="en-IN"/>
              </w:rPr>
              <w:t>ChangePower</w:t>
            </w:r>
            <w:proofErr w:type="spellEnd"/>
            <w:r w:rsidRPr="007F71A4">
              <w:rPr>
                <w:lang w:val="en-IN"/>
              </w:rPr>
              <w:t>" );</w:t>
            </w:r>
          </w:p>
          <w:p w14:paraId="6113381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f_NR_SetCellPowerList</w:t>
            </w:r>
            <w:proofErr w:type="spellEnd"/>
            <w:r w:rsidRPr="007F71A4">
              <w:rPr>
                <w:lang w:val="en-IN"/>
              </w:rPr>
              <w:t>(v_CellPowerList_AtT0);</w:t>
            </w:r>
          </w:p>
          <w:p w14:paraId="395AD3E5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6C7FCB5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//@siclog "Steps 11-12"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7DA97A1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//The SS transmits an </w:t>
            </w:r>
            <w:proofErr w:type="spellStart"/>
            <w:r w:rsidRPr="007F71A4">
              <w:rPr>
                <w:lang w:val="en-IN"/>
              </w:rPr>
              <w:t>RRCConnectionReconfiguration</w:t>
            </w:r>
            <w:proofErr w:type="spellEnd"/>
            <w:r w:rsidRPr="007F71A4">
              <w:rPr>
                <w:lang w:val="en-IN"/>
              </w:rPr>
              <w:t xml:space="preserve"> including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to setup fr1-Gap and</w:t>
            </w:r>
          </w:p>
          <w:p w14:paraId="69BD8CF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//nr-Config IE containing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to report periodical measurements for NR serving Cell 1 and</w:t>
            </w:r>
          </w:p>
          <w:p w14:paraId="27D593A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//NR </w:t>
            </w:r>
            <w:proofErr w:type="spellStart"/>
            <w:r w:rsidRPr="007F71A4">
              <w:rPr>
                <w:lang w:val="en-IN"/>
              </w:rPr>
              <w:t>neighbor</w:t>
            </w:r>
            <w:proofErr w:type="spellEnd"/>
            <w:r w:rsidRPr="007F71A4">
              <w:rPr>
                <w:lang w:val="en-IN"/>
              </w:rPr>
              <w:t xml:space="preserve"> cell 3 on FR1 frequency</w:t>
            </w:r>
          </w:p>
          <w:p w14:paraId="478E692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//The UE transmits an </w:t>
            </w:r>
            <w:proofErr w:type="spellStart"/>
            <w:r w:rsidRPr="007F71A4">
              <w:rPr>
                <w:lang w:val="en-IN"/>
              </w:rPr>
              <w:t>RRCConnectionReconfigurationComplete</w:t>
            </w:r>
            <w:proofErr w:type="spellEnd"/>
            <w:r w:rsidRPr="007F71A4">
              <w:rPr>
                <w:lang w:val="en-IN"/>
              </w:rPr>
              <w:t xml:space="preserve"> message to confirm the setup of fr1-Gap</w:t>
            </w:r>
          </w:p>
          <w:p w14:paraId="3D64BDD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//and report periodical measurements for NR serving Cell 1 and NR </w:t>
            </w:r>
            <w:proofErr w:type="spellStart"/>
            <w:r w:rsidRPr="007F71A4">
              <w:rPr>
                <w:lang w:val="en-IN"/>
              </w:rPr>
              <w:t>neighbor</w:t>
            </w:r>
            <w:proofErr w:type="spellEnd"/>
            <w:r w:rsidRPr="007F71A4">
              <w:rPr>
                <w:lang w:val="en-IN"/>
              </w:rPr>
              <w:t xml:space="preserve"> cell 3 on FR1 frequency</w:t>
            </w:r>
          </w:p>
          <w:p w14:paraId="5CD364D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v_AbsThreshSS_Rsrp_Cell1 := 51;</w:t>
            </w:r>
          </w:p>
          <w:p w14:paraId="34D0DC2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v_AbsThreshSS_Rsrp_Cell3 := 51;</w:t>
            </w:r>
          </w:p>
          <w:p w14:paraId="4B9BBA82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304EF95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    //Table 8.2.3.11.1.3.3-9</w:t>
            </w:r>
          </w:p>
          <w:p w14:paraId="60C0A94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v_MeasuredObjectList</w:t>
            </w:r>
            <w:proofErr w:type="spellEnd"/>
            <w:r w:rsidRPr="007F71A4">
              <w:rPr>
                <w:lang w:val="en-IN"/>
              </w:rPr>
              <w:t xml:space="preserve"> := {cs_MeasObjectId1(nr_Cell1, v_AbsThreshSS_Rsrp_Cell1),</w:t>
            </w:r>
          </w:p>
          <w:p w14:paraId="5A2B738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              cs_MeasObjectId2(nr_Cell3, v_AbsThreshSS_Rsrp_Cell3)};</w:t>
            </w:r>
          </w:p>
          <w:p w14:paraId="4FFC786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</w:p>
          <w:p w14:paraId="23A4109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v_MeasIdConfigList</w:t>
            </w:r>
            <w:proofErr w:type="spellEnd"/>
            <w:r w:rsidRPr="007F71A4">
              <w:rPr>
                <w:lang w:val="en-IN"/>
              </w:rPr>
              <w:t xml:space="preserve"> := {cs_NR_MeasId_Config_id1_obj2_conf1};</w:t>
            </w:r>
          </w:p>
          <w:p w14:paraId="681E20E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v_MeasGapFR1 := cds_MeasGapConfig_FR1(</w:t>
            </w:r>
            <w:proofErr w:type="spellStart"/>
            <w:r w:rsidRPr="007F71A4">
              <w:rPr>
                <w:lang w:val="en-IN"/>
              </w:rPr>
              <w:t>cs_NR_GapConfig</w:t>
            </w:r>
            <w:proofErr w:type="spellEnd"/>
            <w:r w:rsidRPr="007F71A4">
              <w:rPr>
                <w:lang w:val="en-IN"/>
              </w:rPr>
              <w:t>(9, ms6, ms40, ms0dot5));  //@sic R5-203403 sic@</w:t>
            </w:r>
          </w:p>
          <w:p w14:paraId="66E18E9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highlight w:val="yellow"/>
                <w:lang w:val="en-IN"/>
              </w:rPr>
              <w:t>f_NR_SendCoOrdSysInfoToEUTRA</w:t>
            </w:r>
            <w:proofErr w:type="spellEnd"/>
            <w:r w:rsidRPr="007F71A4">
              <w:rPr>
                <w:highlight w:val="yellow"/>
                <w:lang w:val="en-IN"/>
              </w:rPr>
              <w:t>({nr_Cell1});</w:t>
            </w:r>
          </w:p>
          <w:p w14:paraId="7628320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</w:t>
            </w:r>
            <w:proofErr w:type="spellEnd"/>
            <w:r w:rsidRPr="007F71A4">
              <w:rPr>
                <w:lang w:val="en-IN"/>
              </w:rPr>
              <w:t xml:space="preserve"> := cs_38508_ReportConfigNR_Periodical; //@sic R5-206632 sic@</w:t>
            </w:r>
          </w:p>
          <w:p w14:paraId="7F1474C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v_ReportConfig.reportType.periodical.reportQuantityCell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cs_NR_MeasReportQuantity_RsrpRsrq</w:t>
            </w:r>
            <w:proofErr w:type="spellEnd"/>
            <w:r w:rsidRPr="007F71A4">
              <w:rPr>
                <w:lang w:val="en-IN"/>
              </w:rPr>
              <w:t>; //@sic R5-206632 sic@</w:t>
            </w:r>
          </w:p>
          <w:p w14:paraId="4ED1240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v_ReportConfig.reportType.periodical.maxReportCells</w:t>
            </w:r>
            <w:proofErr w:type="spellEnd"/>
            <w:r w:rsidRPr="007F71A4">
              <w:rPr>
                <w:lang w:val="en-IN"/>
              </w:rPr>
              <w:t xml:space="preserve"> := 1; //@sic R5-206632 sic@</w:t>
            </w:r>
          </w:p>
          <w:p w14:paraId="4860E94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v_ReportConfigList</w:t>
            </w:r>
            <w:proofErr w:type="spellEnd"/>
            <w:r w:rsidRPr="007F71A4">
              <w:rPr>
                <w:lang w:val="en-IN"/>
              </w:rPr>
              <w:t xml:space="preserve"> := {</w:t>
            </w:r>
            <w:proofErr w:type="spellStart"/>
            <w:r w:rsidRPr="007F71A4">
              <w:rPr>
                <w:lang w:val="en-IN"/>
              </w:rPr>
              <w:t>cs_NR_ReportConfigToAddMod_NR</w:t>
            </w:r>
            <w:proofErr w:type="spellEnd"/>
            <w:r w:rsidRPr="007F71A4">
              <w:rPr>
                <w:lang w:val="en-IN"/>
              </w:rPr>
              <w:t xml:space="preserve">(tsc_NR_IdReportConfigId1, </w:t>
            </w:r>
            <w:proofErr w:type="spellStart"/>
            <w:r w:rsidRPr="007F71A4">
              <w:rPr>
                <w:lang w:val="en-IN"/>
              </w:rPr>
              <w:t>v_ReportConfig</w:t>
            </w:r>
            <w:proofErr w:type="spellEnd"/>
            <w:r w:rsidRPr="007F71A4">
              <w:rPr>
                <w:lang w:val="en-IN"/>
              </w:rPr>
              <w:t>)}; //@sic R5-206632 sic@</w:t>
            </w:r>
          </w:p>
          <w:p w14:paraId="48E136F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0307294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44C675E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f_NR_GenerateMeasurementConfigNR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v_MeasuredObjectList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v_ReportConfigList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v_MeasIdConfigList</w:t>
            </w:r>
            <w:proofErr w:type="spellEnd"/>
            <w:r w:rsidRPr="007F71A4">
              <w:rPr>
                <w:lang w:val="en-IN"/>
              </w:rPr>
              <w:t>); //@sic R5-203403, R5-206301, R5-206305 sic@</w:t>
            </w:r>
          </w:p>
          <w:p w14:paraId="0CA72B1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042C0279" w14:textId="77777777" w:rsidR="007F71A4" w:rsidRPr="00A9767A" w:rsidRDefault="007F71A4" w:rsidP="007F71A4">
            <w:pPr>
              <w:rPr>
                <w:lang w:val="it-IT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f_NR_SendRRCReconfigurationContentsToEUTRA</w:t>
            </w:r>
            <w:proofErr w:type="spellEnd"/>
            <w:r w:rsidRPr="00A9767A">
              <w:rPr>
                <w:lang w:val="it-IT"/>
              </w:rPr>
              <w:t xml:space="preserve"> (</w:t>
            </w:r>
            <w:proofErr w:type="spellStart"/>
            <w:r w:rsidRPr="00A9767A">
              <w:rPr>
                <w:lang w:val="it-IT"/>
              </w:rPr>
              <w:t>omit</w:t>
            </w:r>
            <w:proofErr w:type="spellEnd"/>
            <w:r w:rsidRPr="00A9767A">
              <w:rPr>
                <w:lang w:val="it-IT"/>
              </w:rPr>
              <w:t xml:space="preserve">, </w:t>
            </w:r>
            <w:proofErr w:type="spellStart"/>
            <w:r w:rsidRPr="00A9767A">
              <w:rPr>
                <w:lang w:val="it-IT"/>
              </w:rPr>
              <w:t>omit,v_MeasConfig</w:t>
            </w:r>
            <w:r w:rsidRPr="00A9767A">
              <w:rPr>
                <w:highlight w:val="yellow"/>
                <w:lang w:val="it-IT"/>
              </w:rPr>
              <w:t>,omit,false</w:t>
            </w:r>
            <w:proofErr w:type="spellEnd"/>
            <w:r w:rsidRPr="00A9767A">
              <w:rPr>
                <w:lang w:val="it-IT"/>
              </w:rPr>
              <w:t>);</w:t>
            </w:r>
          </w:p>
          <w:p w14:paraId="00D1F2DD" w14:textId="1A759382" w:rsidR="00842E69" w:rsidRPr="007F71A4" w:rsidRDefault="00842E69" w:rsidP="007F71A4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    </w:t>
            </w:r>
            <w:r w:rsidRPr="00842E69">
              <w:rPr>
                <w:highlight w:val="yellow"/>
                <w:lang w:val="en-IN"/>
              </w:rPr>
              <w:t>// Get Security info from EUTRA, calculate latest keys and configure SS</w:t>
            </w:r>
          </w:p>
          <w:p w14:paraId="27678086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highlight w:val="yellow"/>
                <w:lang w:val="en-IN"/>
              </w:rPr>
              <w:t>f_ENDC_GetKeysActivateSecurity</w:t>
            </w:r>
            <w:proofErr w:type="spellEnd"/>
            <w:r w:rsidRPr="007F71A4">
              <w:rPr>
                <w:highlight w:val="yellow"/>
                <w:lang w:val="en-IN"/>
              </w:rPr>
              <w:t>(nr_Cell1, EUTRA);</w:t>
            </w:r>
          </w:p>
          <w:p w14:paraId="48BA60BB" w14:textId="77777777" w:rsidR="007F71A4" w:rsidRPr="00A9767A" w:rsidRDefault="007F71A4" w:rsidP="007F71A4">
            <w:pPr>
              <w:rPr>
                <w:lang w:val="it-IT"/>
              </w:rPr>
            </w:pPr>
            <w:r w:rsidRPr="007F71A4">
              <w:rPr>
                <w:highlight w:val="yellow"/>
                <w:lang w:val="en-IN"/>
              </w:rPr>
              <w:t xml:space="preserve">    </w:t>
            </w:r>
            <w:proofErr w:type="spellStart"/>
            <w:r w:rsidRPr="00A9767A">
              <w:rPr>
                <w:highlight w:val="yellow"/>
                <w:lang w:val="it-IT"/>
              </w:rPr>
              <w:t>v_OctetData</w:t>
            </w:r>
            <w:proofErr w:type="spellEnd"/>
            <w:r w:rsidRPr="00A9767A">
              <w:rPr>
                <w:highlight w:val="yellow"/>
                <w:lang w:val="it-IT"/>
              </w:rPr>
              <w:t xml:space="preserve"> := </w:t>
            </w:r>
            <w:proofErr w:type="spellStart"/>
            <w:r w:rsidRPr="00A9767A">
              <w:rPr>
                <w:highlight w:val="yellow"/>
                <w:lang w:val="it-IT"/>
              </w:rPr>
              <w:t>f_EUTRA_NR_WaitForCoOrd_Data</w:t>
            </w:r>
            <w:proofErr w:type="spellEnd"/>
            <w:r w:rsidRPr="00A9767A">
              <w:rPr>
                <w:highlight w:val="yellow"/>
                <w:lang w:val="it-IT"/>
              </w:rPr>
              <w:t>(EUTRA, "Complete");</w:t>
            </w:r>
          </w:p>
          <w:p w14:paraId="311DCDC9" w14:textId="77777777" w:rsidR="007F71A4" w:rsidRPr="00A9767A" w:rsidRDefault="007F71A4" w:rsidP="007F71A4">
            <w:pPr>
              <w:rPr>
                <w:lang w:val="it-IT"/>
              </w:rPr>
            </w:pPr>
          </w:p>
          <w:p w14:paraId="5F6C686A" w14:textId="77777777" w:rsidR="007F71A4" w:rsidRPr="007F71A4" w:rsidRDefault="007F71A4" w:rsidP="007F71A4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7F71A4">
              <w:rPr>
                <w:lang w:val="en-IN"/>
              </w:rPr>
              <w:t xml:space="preserve">//@siclog "Step 14"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5CEEA6E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//Wait for 30 s to ensure that the UE performs a periodical inter frequency reporting.</w:t>
            </w:r>
          </w:p>
          <w:p w14:paraId="4A85406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//EXCEPTION: In parallel to events described in step 4 the steps specified in table 8.2.3.11.2.3.2-3 shall take place</w:t>
            </w:r>
          </w:p>
          <w:p w14:paraId="7503DB5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v_PhysCellIdServing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f_NR_CellInfo_GetPhysicalCellId</w:t>
            </w:r>
            <w:proofErr w:type="spellEnd"/>
            <w:r w:rsidRPr="007F71A4">
              <w:rPr>
                <w:lang w:val="en-IN"/>
              </w:rPr>
              <w:t>(nr_Cell1);</w:t>
            </w:r>
          </w:p>
          <w:p w14:paraId="3002C6D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v_PhysCellIdNeighbour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f_NR_CellInfo_GetPhysicalCellId</w:t>
            </w:r>
            <w:proofErr w:type="spellEnd"/>
            <w:r w:rsidRPr="007F71A4">
              <w:rPr>
                <w:lang w:val="en-IN"/>
              </w:rPr>
              <w:t>(nr_Cell3);</w:t>
            </w:r>
          </w:p>
          <w:p w14:paraId="7591FF8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 xml:space="preserve"> := cr_38508_MeasResults_NeighCellsNR(</w:t>
            </w:r>
            <w:r w:rsidRPr="007F71A4">
              <w:rPr>
                <w:highlight w:val="yellow"/>
                <w:lang w:val="en-IN"/>
              </w:rPr>
              <w:t>tsc_NR_MeasId1,v_PhysCellIdServing</w:t>
            </w:r>
            <w:r w:rsidRPr="007F71A4">
              <w:rPr>
                <w:lang w:val="en-IN"/>
              </w:rPr>
              <w:t>, {</w:t>
            </w:r>
            <w:proofErr w:type="spellStart"/>
            <w:r w:rsidRPr="007F71A4">
              <w:rPr>
                <w:lang w:val="en-IN"/>
              </w:rPr>
              <w:t>cr_NR_MeasResultNR_CellResults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v_PhysCellIdNeighbour</w:t>
            </w:r>
            <w:proofErr w:type="spellEnd"/>
            <w:r w:rsidRPr="007F71A4">
              <w:rPr>
                <w:lang w:val="en-IN"/>
              </w:rPr>
              <w:t>)});</w:t>
            </w:r>
          </w:p>
          <w:p w14:paraId="7D05332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4B87B60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f_EUTRA_NR_WaitForCoOrd_Trigger</w:t>
            </w:r>
            <w:proofErr w:type="spellEnd"/>
            <w:r w:rsidRPr="007F71A4">
              <w:rPr>
                <w:lang w:val="en-IN"/>
              </w:rPr>
              <w:t>(EUTRA,"</w:t>
            </w:r>
            <w:proofErr w:type="spellStart"/>
            <w:r w:rsidRPr="007F71A4">
              <w:rPr>
                <w:lang w:val="en-IN"/>
              </w:rPr>
              <w:t>StartTimer</w:t>
            </w:r>
            <w:proofErr w:type="spellEnd"/>
            <w:r w:rsidRPr="007F71A4">
              <w:rPr>
                <w:lang w:val="en-IN"/>
              </w:rPr>
              <w:t>" );</w:t>
            </w:r>
          </w:p>
          <w:p w14:paraId="305F358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t_Watchdog.start</w:t>
            </w:r>
            <w:proofErr w:type="spellEnd"/>
            <w:r w:rsidRPr="007F71A4">
              <w:rPr>
                <w:lang w:val="en-IN"/>
              </w:rPr>
              <w:t>(30.0);</w:t>
            </w:r>
          </w:p>
          <w:p w14:paraId="4F95A06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alt</w:t>
            </w:r>
          </w:p>
          <w:p w14:paraId="3A38B01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2BC8668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        []</w:t>
            </w:r>
            <w:proofErr w:type="spellStart"/>
            <w:r w:rsidRPr="007F71A4">
              <w:rPr>
                <w:lang w:val="en-IN"/>
              </w:rPr>
              <w:t>EUTRA.receive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cmr_EUTRA_NR_OctetData</w:t>
            </w:r>
            <w:proofErr w:type="spellEnd"/>
            <w:r w:rsidRPr="007F71A4">
              <w:rPr>
                <w:lang w:val="en-IN"/>
              </w:rPr>
              <w:t xml:space="preserve"> ("</w:t>
            </w:r>
            <w:proofErr w:type="spellStart"/>
            <w:r w:rsidRPr="007F71A4">
              <w:rPr>
                <w:lang w:val="en-IN"/>
              </w:rPr>
              <w:t>ULInfoTransferMRDC</w:t>
            </w:r>
            <w:proofErr w:type="spellEnd"/>
            <w:r w:rsidRPr="007F71A4">
              <w:rPr>
                <w:lang w:val="en-IN"/>
              </w:rPr>
              <w:t xml:space="preserve">")) -&gt; value </w:t>
            </w:r>
            <w:proofErr w:type="spellStart"/>
            <w:r w:rsidRPr="007F71A4">
              <w:rPr>
                <w:lang w:val="en-IN"/>
              </w:rPr>
              <w:t>v_ReceivedMsg</w:t>
            </w:r>
            <w:proofErr w:type="spellEnd"/>
          </w:p>
          <w:p w14:paraId="421232C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</w:p>
          <w:p w14:paraId="4F326E5B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  <w:proofErr w:type="spellStart"/>
            <w:r w:rsidRPr="007F71A4">
              <w:rPr>
                <w:lang w:val="en-IN"/>
              </w:rPr>
              <w:t>v_ULInfoMRDC</w:t>
            </w:r>
            <w:proofErr w:type="spellEnd"/>
            <w:r w:rsidRPr="007F71A4">
              <w:rPr>
                <w:lang w:val="en-IN"/>
              </w:rPr>
              <w:t xml:space="preserve"> := oct2bit(</w:t>
            </w:r>
            <w:proofErr w:type="spellStart"/>
            <w:r w:rsidRPr="007F71A4">
              <w:rPr>
                <w:lang w:val="en-IN"/>
              </w:rPr>
              <w:t>v_ReceivedMsg.OctetData.Data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5CC07B23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decvalue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v_ULInfoMRDC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v_MeasurementReport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5F40E50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if 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!= 0)</w:t>
            </w:r>
          </w:p>
          <w:p w14:paraId="579E116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660FA06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    </w:t>
            </w:r>
            <w:proofErr w:type="spellStart"/>
            <w:r w:rsidRPr="007F71A4">
              <w:rPr>
                <w:lang w:val="en-IN"/>
              </w:rPr>
              <w:t>FatalError</w:t>
            </w:r>
            <w:proofErr w:type="spellEnd"/>
            <w:r w:rsidRPr="007F71A4">
              <w:rPr>
                <w:lang w:val="en-IN"/>
              </w:rPr>
              <w:t>(__FILE__, __LINE__, "Decoding error");</w:t>
            </w:r>
          </w:p>
          <w:p w14:paraId="0089311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2A2BFBA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  <w:proofErr w:type="spellStart"/>
            <w:r w:rsidRPr="007F71A4">
              <w:rPr>
                <w:lang w:val="en-IN"/>
              </w:rPr>
              <w:t>v_ReceivedMeasResults</w:t>
            </w:r>
            <w:proofErr w:type="spellEnd"/>
            <w:r w:rsidRPr="007F71A4">
              <w:rPr>
                <w:lang w:val="en-IN"/>
              </w:rPr>
              <w:t xml:space="preserve"> := v_MeasurementReport.message_.c1.measurementReport.criticalExtensions.measurementReport.measResults;</w:t>
            </w:r>
          </w:p>
          <w:p w14:paraId="7461B1B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if(</w:t>
            </w:r>
            <w:r w:rsidRPr="007F71A4">
              <w:rPr>
                <w:highlight w:val="yellow"/>
                <w:lang w:val="en-IN"/>
              </w:rPr>
              <w:t>match</w:t>
            </w:r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v_ReceivedMeasResults</w:t>
            </w:r>
            <w:proofErr w:type="spellEnd"/>
            <w:r w:rsidRPr="007F71A4">
              <w:rPr>
                <w:highlight w:val="yellow"/>
                <w:lang w:val="en-IN"/>
              </w:rPr>
              <w:t>,</w:t>
            </w:r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>))</w:t>
            </w:r>
          </w:p>
          <w:p w14:paraId="62EAED5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699F110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</w:t>
            </w:r>
            <w:proofErr w:type="spellStart"/>
            <w:r w:rsidRPr="007F71A4">
              <w:rPr>
                <w:lang w:val="en-IN"/>
              </w:rPr>
              <w:t>f_NR_PreliminaryPass</w:t>
            </w:r>
            <w:proofErr w:type="spellEnd"/>
            <w:r w:rsidRPr="007F71A4">
              <w:rPr>
                <w:lang w:val="en-IN"/>
              </w:rPr>
              <w:t xml:space="preserve"> (__FILE__, __LINE__, "Step 14");</w:t>
            </w:r>
          </w:p>
          <w:p w14:paraId="165CC96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00A847E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else</w:t>
            </w:r>
          </w:p>
          <w:p w14:paraId="52DBDCB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57AFF462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    </w:t>
            </w:r>
            <w:proofErr w:type="spellStart"/>
            <w:r w:rsidRPr="007F71A4">
              <w:rPr>
                <w:lang w:val="en-IN"/>
              </w:rPr>
              <w:t>f_NR_SetVerdictFailOrInconc</w:t>
            </w:r>
            <w:proofErr w:type="spellEnd"/>
            <w:r w:rsidRPr="007F71A4">
              <w:rPr>
                <w:lang w:val="en-IN"/>
              </w:rPr>
              <w:t xml:space="preserve">(__FILE__, __LINE__, "Step </w:t>
            </w:r>
            <w:r w:rsidRPr="007F71A4">
              <w:rPr>
                <w:highlight w:val="yellow"/>
                <w:lang w:val="en-IN"/>
              </w:rPr>
              <w:t>14</w:t>
            </w:r>
            <w:r w:rsidRPr="007F71A4">
              <w:rPr>
                <w:lang w:val="en-IN"/>
              </w:rPr>
              <w:t xml:space="preserve"> -  wrong </w:t>
            </w:r>
            <w:proofErr w:type="spellStart"/>
            <w:r w:rsidRPr="007F71A4">
              <w:rPr>
                <w:lang w:val="en-IN"/>
              </w:rPr>
              <w:t>meas</w:t>
            </w:r>
            <w:proofErr w:type="spellEnd"/>
            <w:r w:rsidRPr="007F71A4">
              <w:rPr>
                <w:lang w:val="en-IN"/>
              </w:rPr>
              <w:t xml:space="preserve"> results");</w:t>
            </w:r>
          </w:p>
          <w:p w14:paraId="143F41F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59D2B64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repeat;</w:t>
            </w:r>
          </w:p>
          <w:p w14:paraId="03A7FDA4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5EBA3E5D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[] </w:t>
            </w:r>
            <w:proofErr w:type="spellStart"/>
            <w:r w:rsidRPr="007F71A4">
              <w:rPr>
                <w:lang w:val="en-IN"/>
              </w:rPr>
              <w:t>t_Watchdog.timeout</w:t>
            </w:r>
            <w:proofErr w:type="spellEnd"/>
          </w:p>
          <w:p w14:paraId="29F7620F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</w:p>
          <w:p w14:paraId="12799EFC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//do nothing</w:t>
            </w:r>
          </w:p>
          <w:p w14:paraId="5ED4F29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2A6BDB9B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06D4A51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26CE771E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59BC74D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//@siclog "Step 15-17"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2DDC409E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//EXCEPTION:    Steps 15 to 17 shall be repeated for k=1 to 13 (increment=1)</w:t>
            </w:r>
          </w:p>
          <w:p w14:paraId="75A7AA5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:= 1;</w:t>
            </w:r>
          </w:p>
          <w:p w14:paraId="3C3DB2C1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while 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&lt; </w:t>
            </w:r>
            <w:r w:rsidRPr="007F71A4">
              <w:rPr>
                <w:highlight w:val="yellow"/>
                <w:lang w:val="en-IN"/>
              </w:rPr>
              <w:t>11</w:t>
            </w:r>
            <w:r w:rsidRPr="007F71A4">
              <w:rPr>
                <w:lang w:val="en-IN"/>
              </w:rPr>
              <w:t>)</w:t>
            </w:r>
          </w:p>
          <w:p w14:paraId="25FF5AF9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5051D98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//</w:t>
            </w:r>
            <w:proofErr w:type="spellStart"/>
            <w:r w:rsidRPr="007F71A4">
              <w:rPr>
                <w:lang w:val="en-IN"/>
              </w:rPr>
              <w:t>fl_NR_ReconfigGapAndGetMeasResults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6F12C610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lang w:val="en-IN"/>
              </w:rPr>
              <w:t xml:space="preserve">        </w:t>
            </w:r>
            <w:r w:rsidRPr="007F71A4">
              <w:rPr>
                <w:highlight w:val="yellow"/>
                <w:lang w:val="en-IN"/>
              </w:rPr>
              <w:t>if(</w:t>
            </w:r>
            <w:proofErr w:type="spellStart"/>
            <w:r w:rsidRPr="007F71A4">
              <w:rPr>
                <w:highlight w:val="yellow"/>
                <w:lang w:val="en-IN"/>
              </w:rPr>
              <w:t>v_Counter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!= 1)</w:t>
            </w:r>
          </w:p>
          <w:p w14:paraId="3E455297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{</w:t>
            </w:r>
          </w:p>
          <w:p w14:paraId="047E5196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lastRenderedPageBreak/>
              <w:t>          if (bit2int(</w:t>
            </w:r>
            <w:proofErr w:type="spellStart"/>
            <w:r w:rsidRPr="007F71A4">
              <w:rPr>
                <w:highlight w:val="yellow"/>
                <w:lang w:val="en-IN"/>
              </w:rPr>
              <w:t>v_SupportedGaps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and4b </w:t>
            </w:r>
            <w:proofErr w:type="spellStart"/>
            <w:r w:rsidRPr="007F71A4">
              <w:rPr>
                <w:highlight w:val="yellow"/>
                <w:lang w:val="en-IN"/>
              </w:rPr>
              <w:t>v_GapMask</w:t>
            </w:r>
            <w:proofErr w:type="spellEnd"/>
            <w:r w:rsidRPr="007F71A4">
              <w:rPr>
                <w:highlight w:val="yellow"/>
                <w:lang w:val="en-IN"/>
              </w:rPr>
              <w:t>) == 1)</w:t>
            </w:r>
          </w:p>
          <w:p w14:paraId="7D0C9C17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 xml:space="preserve">          { </w:t>
            </w:r>
          </w:p>
          <w:p w14:paraId="67CD0BD3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    fl_NR_ReconfigGapAndGetMeasResultssteps_15_17(</w:t>
            </w:r>
            <w:proofErr w:type="spellStart"/>
            <w:r w:rsidRPr="007F71A4">
              <w:rPr>
                <w:highlight w:val="yellow"/>
                <w:lang w:val="en-IN"/>
              </w:rPr>
              <w:t>v_Counter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, </w:t>
            </w:r>
            <w:proofErr w:type="spellStart"/>
            <w:r w:rsidRPr="007F71A4">
              <w:rPr>
                <w:highlight w:val="yellow"/>
                <w:lang w:val="en-IN"/>
              </w:rPr>
              <w:t>v_Expected_MeasResults</w:t>
            </w:r>
            <w:proofErr w:type="spellEnd"/>
            <w:r w:rsidRPr="007F71A4">
              <w:rPr>
                <w:highlight w:val="yellow"/>
                <w:lang w:val="en-IN"/>
              </w:rPr>
              <w:t>);</w:t>
            </w:r>
          </w:p>
          <w:p w14:paraId="404B8607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  }</w:t>
            </w:r>
          </w:p>
          <w:p w14:paraId="2C61955C" w14:textId="77777777" w:rsidR="007F71A4" w:rsidRPr="007F71A4" w:rsidRDefault="007F71A4" w:rsidP="007F71A4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 xml:space="preserve">          </w:t>
            </w:r>
            <w:proofErr w:type="spellStart"/>
            <w:r w:rsidRPr="007F71A4">
              <w:rPr>
                <w:highlight w:val="yellow"/>
                <w:lang w:val="en-IN"/>
              </w:rPr>
              <w:t>v_SupportedGaps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:= </w:t>
            </w:r>
            <w:proofErr w:type="spellStart"/>
            <w:r w:rsidRPr="007F71A4">
              <w:rPr>
                <w:highlight w:val="yellow"/>
                <w:lang w:val="en-IN"/>
              </w:rPr>
              <w:t>v_SupportedGaps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 @&gt; 1;</w:t>
            </w:r>
          </w:p>
          <w:p w14:paraId="36ABA398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}</w:t>
            </w:r>
          </w:p>
          <w:p w14:paraId="71AFC865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+ 1;</w:t>
            </w:r>
          </w:p>
          <w:p w14:paraId="7FA7C42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621CD093" w14:textId="77777777" w:rsidR="007F71A4" w:rsidRPr="007F71A4" w:rsidRDefault="007F71A4" w:rsidP="007F71A4">
            <w:pPr>
              <w:rPr>
                <w:lang w:val="en-IN"/>
              </w:rPr>
            </w:pPr>
          </w:p>
          <w:p w14:paraId="067A9177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//@siclog "Step 18-19"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272B3196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//SS transmits an </w:t>
            </w:r>
            <w:proofErr w:type="spellStart"/>
            <w:r w:rsidRPr="007F71A4">
              <w:rPr>
                <w:lang w:val="en-IN"/>
              </w:rPr>
              <w:t>RRCConnectionReconfiguration</w:t>
            </w:r>
            <w:proofErr w:type="spellEnd"/>
            <w:r w:rsidRPr="007F71A4">
              <w:rPr>
                <w:lang w:val="en-IN"/>
              </w:rPr>
              <w:t xml:space="preserve"> message including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to release fr1-Gap and </w:t>
            </w:r>
            <w:proofErr w:type="spellStart"/>
            <w:r w:rsidRPr="007F71A4">
              <w:rPr>
                <w:lang w:val="en-IN"/>
              </w:rPr>
              <w:t>measid</w:t>
            </w:r>
            <w:proofErr w:type="spellEnd"/>
            <w:r w:rsidRPr="007F71A4">
              <w:rPr>
                <w:lang w:val="en-IN"/>
              </w:rPr>
              <w:t xml:space="preserve"> of periodical measurements.</w:t>
            </w:r>
          </w:p>
          <w:p w14:paraId="3F1A198A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//The UE transmits an </w:t>
            </w:r>
            <w:proofErr w:type="spellStart"/>
            <w:r w:rsidRPr="007F71A4">
              <w:rPr>
                <w:lang w:val="en-IN"/>
              </w:rPr>
              <w:t>RCConnectionReconfigrationComplete</w:t>
            </w:r>
            <w:proofErr w:type="spellEnd"/>
            <w:r w:rsidRPr="007F71A4">
              <w:rPr>
                <w:lang w:val="en-IN"/>
              </w:rPr>
              <w:t xml:space="preserve"> message</w:t>
            </w:r>
          </w:p>
          <w:p w14:paraId="67529900" w14:textId="77777777" w:rsidR="007F71A4" w:rsidRPr="007F71A4" w:rsidRDefault="007F71A4" w:rsidP="007F71A4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cs_MeasConfigCommon_NR</w:t>
            </w:r>
            <w:proofErr w:type="spellEnd"/>
            <w:r w:rsidRPr="007F71A4">
              <w:rPr>
                <w:lang w:val="en-IN"/>
              </w:rPr>
              <w:t xml:space="preserve">(omit, </w:t>
            </w:r>
            <w:proofErr w:type="spellStart"/>
            <w:r w:rsidRPr="007F71A4">
              <w:rPr>
                <w:lang w:val="en-IN"/>
              </w:rPr>
              <w:t>omit,omit</w:t>
            </w:r>
            <w:proofErr w:type="spellEnd"/>
            <w:r w:rsidRPr="007F71A4">
              <w:rPr>
                <w:lang w:val="en-IN"/>
              </w:rPr>
              <w:t>, omit, {tsc_NR_MeasId1},omit, omit, omit, cds_MeasGapRelease_FR1);</w:t>
            </w:r>
          </w:p>
          <w:p w14:paraId="66C474FB" w14:textId="77777777" w:rsidR="007F71A4" w:rsidRPr="00A9767A" w:rsidRDefault="007F71A4" w:rsidP="007F71A4">
            <w:pPr>
              <w:rPr>
                <w:lang w:val="it-IT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f_NR_SendRRCReconfigurationContentsToEUTRA</w:t>
            </w:r>
            <w:proofErr w:type="spellEnd"/>
            <w:r w:rsidRPr="00A9767A">
              <w:rPr>
                <w:lang w:val="it-IT"/>
              </w:rPr>
              <w:t xml:space="preserve"> (</w:t>
            </w:r>
            <w:proofErr w:type="spellStart"/>
            <w:r w:rsidRPr="00A9767A">
              <w:rPr>
                <w:lang w:val="it-IT"/>
              </w:rPr>
              <w:t>omit</w:t>
            </w:r>
            <w:proofErr w:type="spellEnd"/>
            <w:r w:rsidRPr="00A9767A">
              <w:rPr>
                <w:lang w:val="it-IT"/>
              </w:rPr>
              <w:t xml:space="preserve">, </w:t>
            </w:r>
            <w:proofErr w:type="spellStart"/>
            <w:r w:rsidRPr="00A9767A">
              <w:rPr>
                <w:lang w:val="it-IT"/>
              </w:rPr>
              <w:t>omit,v_MeasConfig</w:t>
            </w:r>
            <w:r w:rsidRPr="00A9767A">
              <w:rPr>
                <w:highlight w:val="yellow"/>
                <w:lang w:val="it-IT"/>
              </w:rPr>
              <w:t>,omit,false</w:t>
            </w:r>
            <w:proofErr w:type="spellEnd"/>
            <w:r w:rsidRPr="00A9767A">
              <w:rPr>
                <w:lang w:val="it-IT"/>
              </w:rPr>
              <w:t>);</w:t>
            </w:r>
          </w:p>
          <w:p w14:paraId="19C8B52D" w14:textId="77777777" w:rsidR="007F71A4" w:rsidRPr="00A9767A" w:rsidRDefault="007F71A4" w:rsidP="007F71A4">
            <w:pPr>
              <w:rPr>
                <w:lang w:val="it-IT"/>
              </w:rPr>
            </w:pPr>
            <w:r w:rsidRPr="00A9767A">
              <w:rPr>
                <w:lang w:val="it-IT"/>
              </w:rPr>
              <w:t xml:space="preserve">    </w:t>
            </w:r>
            <w:proofErr w:type="spellStart"/>
            <w:r w:rsidRPr="00A9767A">
              <w:rPr>
                <w:highlight w:val="yellow"/>
                <w:lang w:val="it-IT"/>
              </w:rPr>
              <w:t>v_OctetData</w:t>
            </w:r>
            <w:proofErr w:type="spellEnd"/>
            <w:r w:rsidRPr="00A9767A">
              <w:rPr>
                <w:highlight w:val="yellow"/>
                <w:lang w:val="it-IT"/>
              </w:rPr>
              <w:t xml:space="preserve"> := </w:t>
            </w:r>
            <w:proofErr w:type="spellStart"/>
            <w:r w:rsidRPr="00A9767A">
              <w:rPr>
                <w:highlight w:val="yellow"/>
                <w:lang w:val="it-IT"/>
              </w:rPr>
              <w:t>f_EUTRA_NR_WaitForCoOrd_Data</w:t>
            </w:r>
            <w:proofErr w:type="spellEnd"/>
            <w:r w:rsidRPr="00A9767A">
              <w:rPr>
                <w:highlight w:val="yellow"/>
                <w:lang w:val="it-IT"/>
              </w:rPr>
              <w:t>(EUTRA, "Complete");</w:t>
            </w:r>
          </w:p>
          <w:p w14:paraId="43DB39B8" w14:textId="77777777" w:rsidR="007F71A4" w:rsidRPr="00A9767A" w:rsidRDefault="007F71A4" w:rsidP="007F71A4">
            <w:pPr>
              <w:rPr>
                <w:lang w:val="it-IT"/>
              </w:rPr>
            </w:pPr>
          </w:p>
          <w:p w14:paraId="4C420E6D" w14:textId="77777777" w:rsidR="007F71A4" w:rsidRPr="007F71A4" w:rsidRDefault="007F71A4" w:rsidP="007F71A4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</w:t>
            </w:r>
            <w:r w:rsidRPr="007F71A4">
              <w:rPr>
                <w:lang w:val="en-IN"/>
              </w:rPr>
              <w:t>} // fl_TC_8_2_3_11_1_ENDC_NR_TestBody</w:t>
            </w:r>
          </w:p>
          <w:p w14:paraId="493E618E" w14:textId="77777777" w:rsidR="000134B6" w:rsidRDefault="000134B6" w:rsidP="00B75E0D"/>
        </w:tc>
      </w:tr>
    </w:tbl>
    <w:p w14:paraId="13C1EB18" w14:textId="77777777" w:rsidR="00D5100E" w:rsidRDefault="00D5100E" w:rsidP="00D5100E">
      <w:pPr>
        <w:spacing w:after="0"/>
        <w:rPr>
          <w:rFonts w:ascii="Arial" w:hAnsi="Arial"/>
          <w:b/>
          <w:color w:val="FF0000"/>
          <w:lang w:eastAsia="en-GB"/>
        </w:rPr>
      </w:pPr>
    </w:p>
    <w:p w14:paraId="73BBC08E" w14:textId="6CB5C134" w:rsidR="00D5100E" w:rsidRDefault="00D5100E" w:rsidP="00D5100E">
      <w:pPr>
        <w:spacing w:after="0"/>
        <w:rPr>
          <w:rFonts w:ascii="Arial" w:hAnsi="Arial"/>
          <w:b/>
          <w:color w:val="FF0000"/>
          <w:lang w:eastAsia="en-GB"/>
        </w:rPr>
      </w:pPr>
      <w:r w:rsidRPr="005A0008">
        <w:rPr>
          <w:rFonts w:ascii="Arial" w:hAnsi="Arial"/>
          <w:b/>
          <w:color w:val="FF0000"/>
          <w:lang w:eastAsia="en-GB"/>
        </w:rPr>
        <w:t>MCC160 proposal: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D5100E" w14:paraId="0BBFD594" w14:textId="77777777" w:rsidTr="00115925">
        <w:tc>
          <w:tcPr>
            <w:tcW w:w="9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2515" w14:textId="77777777" w:rsidR="00D5100E" w:rsidRDefault="00D5100E" w:rsidP="00115925">
            <w:pPr>
              <w:rPr>
                <w:lang w:val="en-IN"/>
              </w:rPr>
            </w:pPr>
            <w:r>
              <w:rPr>
                <w:lang w:val="en-IN"/>
              </w:rPr>
              <w:t>…</w:t>
            </w:r>
          </w:p>
          <w:p w14:paraId="779B6F31" w14:textId="77777777" w:rsidR="00D5100E" w:rsidRPr="00D5100E" w:rsidRDefault="00D5100E" w:rsidP="00115925">
            <w:pPr>
              <w:rPr>
                <w:strike/>
                <w:lang w:val="en-IN"/>
              </w:rPr>
            </w:pPr>
            <w:r w:rsidRPr="00D5100E">
              <w:rPr>
                <w:strike/>
                <w:highlight w:val="yellow"/>
                <w:lang w:val="en-IN"/>
              </w:rPr>
              <w:t xml:space="preserve">import from </w:t>
            </w:r>
            <w:proofErr w:type="spellStart"/>
            <w:r w:rsidRPr="00D5100E">
              <w:rPr>
                <w:strike/>
                <w:highlight w:val="yellow"/>
                <w:lang w:val="en-IN"/>
              </w:rPr>
              <w:t>RRCMeasurement_ENDC_EUTRA</w:t>
            </w:r>
            <w:proofErr w:type="spellEnd"/>
            <w:r w:rsidRPr="00D5100E">
              <w:rPr>
                <w:strike/>
                <w:highlight w:val="yellow"/>
                <w:lang w:val="en-IN"/>
              </w:rPr>
              <w:t xml:space="preserve"> all;</w:t>
            </w:r>
          </w:p>
          <w:p w14:paraId="21059F77" w14:textId="77777777" w:rsidR="00D5100E" w:rsidRDefault="00D5100E" w:rsidP="00115925">
            <w:pPr>
              <w:rPr>
                <w:lang w:val="en-IN"/>
              </w:rPr>
            </w:pPr>
            <w:r>
              <w:rPr>
                <w:lang w:val="en-IN"/>
              </w:rPr>
              <w:t>…</w:t>
            </w:r>
          </w:p>
          <w:p w14:paraId="6FC36B06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function fl_TC_8_2_3_11_1_ENDC_NR_TestBody() runs on ENDC_NR_PTC</w:t>
            </w:r>
          </w:p>
          <w:p w14:paraId="36EDBA5E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{//@sic R5-206301, R5-206305 sic@ modified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 to be generated by </w:t>
            </w:r>
            <w:proofErr w:type="spellStart"/>
            <w:r w:rsidRPr="007F71A4">
              <w:rPr>
                <w:lang w:val="en-IN"/>
              </w:rPr>
              <w:t>f_NR_GenerateMeasurementConfigNR</w:t>
            </w:r>
            <w:proofErr w:type="spellEnd"/>
          </w:p>
          <w:p w14:paraId="59138548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(omit)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5CED12E4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MeasObjectParamsList_Type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v_MeasuredObjectList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0DFA98B6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ReportConfigToAddModList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v_ReportConfigList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61C13676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MeasIdToAddModList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v_MeasIdConfigList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4C533D7C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(value) </w:t>
            </w:r>
            <w:proofErr w:type="spellStart"/>
            <w:r w:rsidRPr="007F71A4">
              <w:rPr>
                <w:lang w:val="en-IN"/>
              </w:rPr>
              <w:t>ReportConfigNR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v_ReportConfig</w:t>
            </w:r>
            <w:proofErr w:type="spellEnd"/>
            <w:r w:rsidRPr="007F71A4">
              <w:rPr>
                <w:lang w:val="en-IN"/>
              </w:rPr>
              <w:t>; //@sic R5-206632 sic@</w:t>
            </w:r>
          </w:p>
          <w:p w14:paraId="306A981D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</w:t>
            </w:r>
          </w:p>
          <w:p w14:paraId="045A50C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RSRP_Range</w:t>
            </w:r>
            <w:proofErr w:type="spellEnd"/>
            <w:r w:rsidRPr="007F71A4">
              <w:rPr>
                <w:lang w:val="en-IN"/>
              </w:rPr>
              <w:t xml:space="preserve"> v_AbsThreshSS_Rsrp_Cell1;</w:t>
            </w:r>
          </w:p>
          <w:p w14:paraId="17D8A2C7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RSRP_Range</w:t>
            </w:r>
            <w:proofErr w:type="spellEnd"/>
            <w:r w:rsidRPr="007F71A4">
              <w:rPr>
                <w:lang w:val="en-IN"/>
              </w:rPr>
              <w:t xml:space="preserve"> v_AbsThreshSS_Rsrp_Cell3;</w:t>
            </w:r>
          </w:p>
          <w:p w14:paraId="6CE97BA4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 xml:space="preserve">    var </w:t>
            </w:r>
            <w:proofErr w:type="spellStart"/>
            <w:r w:rsidRPr="007F71A4">
              <w:rPr>
                <w:lang w:val="en-IN"/>
              </w:rPr>
              <w:t>PhysCellId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v_PhysCellIdServing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54392A2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PhysCellId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v_PhysCellIdNeighbour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0120F07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NR_AbsoluteCellPower_Type</w:t>
            </w:r>
            <w:proofErr w:type="spellEnd"/>
            <w:r w:rsidRPr="007F71A4">
              <w:rPr>
                <w:lang w:val="en-IN"/>
              </w:rPr>
              <w:t xml:space="preserve"> v_CellPower_T0_FR1 := -88;</w:t>
            </w:r>
          </w:p>
          <w:p w14:paraId="3FD74D9E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template(value) </w:t>
            </w:r>
            <w:proofErr w:type="spellStart"/>
            <w:r w:rsidRPr="007F71A4">
              <w:rPr>
                <w:lang w:val="en-IN"/>
              </w:rPr>
              <w:t>NR_CellPowerList_Type</w:t>
            </w:r>
            <w:proofErr w:type="spellEnd"/>
            <w:r w:rsidRPr="007F71A4">
              <w:rPr>
                <w:lang w:val="en-IN"/>
              </w:rPr>
              <w:t xml:space="preserve"> v_CellPowerList_AtT0;</w:t>
            </w:r>
          </w:p>
          <w:p w14:paraId="41C98A94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(present) </w:t>
            </w:r>
            <w:proofErr w:type="spellStart"/>
            <w:r w:rsidRPr="007F71A4">
              <w:rPr>
                <w:lang w:val="en-IN"/>
              </w:rPr>
              <w:t>MeasResults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6BD623FC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(present) </w:t>
            </w:r>
            <w:proofErr w:type="spellStart"/>
            <w:r w:rsidRPr="007F71A4">
              <w:rPr>
                <w:lang w:val="en-IN"/>
              </w:rPr>
              <w:t>MeasResults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v_ReceivedMeasResults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112F5AAF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EUTRA_NR_Coordination_MSG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v_ReceivedMsg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60B6A0D9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bitstring </w:t>
            </w:r>
            <w:proofErr w:type="spellStart"/>
            <w:r w:rsidRPr="007F71A4">
              <w:rPr>
                <w:lang w:val="en-IN"/>
              </w:rPr>
              <w:t>v_ULInfoMRDC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5945844A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</w:t>
            </w:r>
            <w:proofErr w:type="spellStart"/>
            <w:r w:rsidRPr="007F71A4">
              <w:rPr>
                <w:lang w:val="en-IN"/>
              </w:rPr>
              <w:t>UL_DCCH_Message</w:t>
            </w:r>
            <w:proofErr w:type="spellEnd"/>
            <w:r w:rsidRPr="007F71A4">
              <w:rPr>
                <w:lang w:val="en-IN"/>
              </w:rPr>
              <w:t xml:space="preserve"> </w:t>
            </w:r>
            <w:proofErr w:type="spellStart"/>
            <w:r w:rsidRPr="007F71A4">
              <w:rPr>
                <w:lang w:val="en-IN"/>
              </w:rPr>
              <w:t>v_MeasurementReport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5AF0F475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integer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68DF03B8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var template (omit) </w:t>
            </w:r>
            <w:proofErr w:type="spellStart"/>
            <w:r w:rsidRPr="007F71A4">
              <w:rPr>
                <w:lang w:val="en-IN"/>
              </w:rPr>
              <w:t>MeasGapConfig</w:t>
            </w:r>
            <w:proofErr w:type="spellEnd"/>
            <w:r w:rsidRPr="007F71A4">
              <w:rPr>
                <w:lang w:val="en-IN"/>
              </w:rPr>
              <w:t xml:space="preserve"> v_MeasGapFR1;</w:t>
            </w:r>
          </w:p>
          <w:p w14:paraId="4E9E942B" w14:textId="77777777" w:rsidR="00D5100E" w:rsidRPr="007F71A4" w:rsidRDefault="00D5100E" w:rsidP="00115925">
            <w:pPr>
              <w:rPr>
                <w:highlight w:val="yellow"/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r w:rsidRPr="007F71A4">
              <w:rPr>
                <w:highlight w:val="yellow"/>
                <w:lang w:val="en-IN"/>
              </w:rPr>
              <w:t xml:space="preserve">var </w:t>
            </w:r>
            <w:proofErr w:type="spellStart"/>
            <w:r w:rsidRPr="007F71A4">
              <w:rPr>
                <w:highlight w:val="yellow"/>
                <w:lang w:val="en-IN"/>
              </w:rPr>
              <w:t>octetstring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</w:t>
            </w:r>
            <w:proofErr w:type="spellStart"/>
            <w:r w:rsidRPr="007F71A4">
              <w:rPr>
                <w:highlight w:val="yellow"/>
                <w:lang w:val="en-IN"/>
              </w:rPr>
              <w:t>v_OctetData</w:t>
            </w:r>
            <w:proofErr w:type="spellEnd"/>
            <w:r w:rsidRPr="007F71A4">
              <w:rPr>
                <w:highlight w:val="yellow"/>
                <w:lang w:val="en-IN"/>
              </w:rPr>
              <w:t>;</w:t>
            </w:r>
          </w:p>
          <w:p w14:paraId="34A705CC" w14:textId="77777777" w:rsidR="00D5100E" w:rsidRPr="00D5100E" w:rsidRDefault="00D5100E" w:rsidP="00115925">
            <w:pPr>
              <w:rPr>
                <w:strike/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 xml:space="preserve">    </w:t>
            </w:r>
            <w:r w:rsidRPr="00D5100E">
              <w:rPr>
                <w:strike/>
                <w:highlight w:val="yellow"/>
                <w:lang w:val="en-IN"/>
              </w:rPr>
              <w:t xml:space="preserve">var B8_Type </w:t>
            </w:r>
            <w:proofErr w:type="spellStart"/>
            <w:r w:rsidRPr="00D5100E">
              <w:rPr>
                <w:strike/>
                <w:highlight w:val="yellow"/>
                <w:lang w:val="en-IN"/>
              </w:rPr>
              <w:t>v_SupportedGaps</w:t>
            </w:r>
            <w:proofErr w:type="spellEnd"/>
            <w:r w:rsidRPr="00D5100E">
              <w:rPr>
                <w:strike/>
                <w:highlight w:val="yellow"/>
                <w:lang w:val="en-IN"/>
              </w:rPr>
              <w:t xml:space="preserve"> := </w:t>
            </w:r>
            <w:proofErr w:type="spellStart"/>
            <w:r w:rsidRPr="00D5100E">
              <w:rPr>
                <w:strike/>
                <w:highlight w:val="yellow"/>
                <w:lang w:val="en-IN"/>
              </w:rPr>
              <w:t>substr</w:t>
            </w:r>
            <w:proofErr w:type="spellEnd"/>
            <w:r w:rsidRPr="00D5100E">
              <w:rPr>
                <w:strike/>
                <w:highlight w:val="yellow"/>
                <w:lang w:val="en-IN"/>
              </w:rPr>
              <w:t>(</w:t>
            </w:r>
            <w:proofErr w:type="spellStart"/>
            <w:r w:rsidRPr="00D5100E">
              <w:rPr>
                <w:strike/>
                <w:highlight w:val="yellow"/>
                <w:lang w:val="en-IN"/>
              </w:rPr>
              <w:t>f_EUTRA_ENDC_DeriveSupportedGapsFromPics</w:t>
            </w:r>
            <w:proofErr w:type="spellEnd"/>
            <w:r w:rsidRPr="00D5100E">
              <w:rPr>
                <w:strike/>
                <w:highlight w:val="yellow"/>
                <w:lang w:val="en-IN"/>
              </w:rPr>
              <w:t>(), 0, 8);</w:t>
            </w:r>
          </w:p>
          <w:p w14:paraId="2D2C91CD" w14:textId="551E1190" w:rsidR="00D5100E" w:rsidRPr="006F06F6" w:rsidRDefault="00D5100E" w:rsidP="00115925">
            <w:pPr>
              <w:rPr>
                <w:lang w:val="en-IN"/>
              </w:rPr>
            </w:pPr>
            <w:r>
              <w:rPr>
                <w:lang w:val="en-IN"/>
              </w:rPr>
              <w:t xml:space="preserve">    </w:t>
            </w:r>
            <w:r w:rsidRPr="006F06F6">
              <w:rPr>
                <w:color w:val="FF0000"/>
                <w:lang w:val="en-IN"/>
              </w:rPr>
              <w:t xml:space="preserve">var B8_Type </w:t>
            </w:r>
            <w:proofErr w:type="spellStart"/>
            <w:r w:rsidRPr="006F06F6">
              <w:rPr>
                <w:color w:val="FF0000"/>
                <w:lang w:val="en-IN"/>
              </w:rPr>
              <w:t>v_SupportedGaps</w:t>
            </w:r>
            <w:proofErr w:type="spellEnd"/>
            <w:r w:rsidRPr="006F06F6">
              <w:rPr>
                <w:color w:val="FF0000"/>
                <w:lang w:val="en-IN"/>
              </w:rPr>
              <w:t xml:space="preserve"> := </w:t>
            </w:r>
            <w:proofErr w:type="spellStart"/>
            <w:r w:rsidRPr="006F06F6">
              <w:rPr>
                <w:color w:val="FF0000"/>
                <w:lang w:val="en-IN"/>
              </w:rPr>
              <w:t>substr</w:t>
            </w:r>
            <w:proofErr w:type="spellEnd"/>
            <w:r w:rsidRPr="006F06F6">
              <w:rPr>
                <w:color w:val="FF0000"/>
                <w:lang w:val="en-IN"/>
              </w:rPr>
              <w:t>(</w:t>
            </w:r>
            <w:proofErr w:type="spellStart"/>
            <w:r w:rsidRPr="006F06F6">
              <w:rPr>
                <w:color w:val="FF0000"/>
                <w:lang w:val="en-IN"/>
              </w:rPr>
              <w:t>f_NR_DeriveSupportedGapsFromPics</w:t>
            </w:r>
            <w:proofErr w:type="spellEnd"/>
            <w:r w:rsidRPr="006F06F6">
              <w:rPr>
                <w:color w:val="FF0000"/>
                <w:lang w:val="en-IN"/>
              </w:rPr>
              <w:t>(), 0, 8);</w:t>
            </w:r>
          </w:p>
          <w:p w14:paraId="0696243A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highlight w:val="yellow"/>
                <w:lang w:val="en-IN"/>
              </w:rPr>
              <w:t xml:space="preserve">    var B10_Type </w:t>
            </w:r>
            <w:proofErr w:type="spellStart"/>
            <w:r w:rsidRPr="007F71A4">
              <w:rPr>
                <w:highlight w:val="yellow"/>
                <w:lang w:val="en-IN"/>
              </w:rPr>
              <w:t>v_GapMask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:= int2bit(1, 10);</w:t>
            </w:r>
          </w:p>
          <w:p w14:paraId="48F872A0" w14:textId="77777777" w:rsidR="00D5100E" w:rsidRPr="007F71A4" w:rsidRDefault="00D5100E" w:rsidP="00115925">
            <w:pPr>
              <w:rPr>
                <w:lang w:val="en-IN"/>
              </w:rPr>
            </w:pPr>
          </w:p>
          <w:p w14:paraId="7E524EBF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timer </w:t>
            </w:r>
            <w:proofErr w:type="spellStart"/>
            <w:r w:rsidRPr="007F71A4">
              <w:rPr>
                <w:lang w:val="en-IN"/>
              </w:rPr>
              <w:t>t_Watchdog</w:t>
            </w:r>
            <w:proofErr w:type="spellEnd"/>
            <w:r w:rsidRPr="007F71A4">
              <w:rPr>
                <w:lang w:val="en-IN"/>
              </w:rPr>
              <w:t>;</w:t>
            </w:r>
          </w:p>
          <w:p w14:paraId="36A3E16F" w14:textId="77777777" w:rsidR="00D5100E" w:rsidRPr="007F71A4" w:rsidRDefault="00D5100E" w:rsidP="00115925">
            <w:pPr>
              <w:rPr>
                <w:lang w:val="en-IN"/>
              </w:rPr>
            </w:pPr>
          </w:p>
          <w:p w14:paraId="480C3677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v_CellPowerList_AtT0 :=</w:t>
            </w:r>
          </w:p>
          <w:p w14:paraId="17925697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  <w:proofErr w:type="spellStart"/>
            <w:r w:rsidRPr="007F71A4">
              <w:rPr>
                <w:lang w:val="en-IN"/>
              </w:rPr>
              <w:t>cs_NR_CellPower</w:t>
            </w:r>
            <w:proofErr w:type="spellEnd"/>
            <w:r w:rsidRPr="007F71A4">
              <w:rPr>
                <w:lang w:val="en-IN"/>
              </w:rPr>
              <w:t xml:space="preserve">(nr_Cell1, v_CellPower_T0_FR1,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), //FR2 is not applicable</w:t>
            </w:r>
          </w:p>
          <w:p w14:paraId="64108CC9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</w:t>
            </w:r>
            <w:proofErr w:type="spellStart"/>
            <w:r w:rsidRPr="007F71A4">
              <w:rPr>
                <w:lang w:val="en-IN"/>
              </w:rPr>
              <w:t>cs_NR_CellPower</w:t>
            </w:r>
            <w:proofErr w:type="spellEnd"/>
            <w:r w:rsidRPr="007F71A4">
              <w:rPr>
                <w:lang w:val="en-IN"/>
              </w:rPr>
              <w:t xml:space="preserve">(nr_Cell3, v_CellPower_T0_FR1, </w:t>
            </w:r>
            <w:proofErr w:type="spellStart"/>
            <w:r w:rsidRPr="007F71A4">
              <w:rPr>
                <w:lang w:val="en-IN"/>
              </w:rPr>
              <w:t>tsc_NR_NonSuitableOffCellSSS_EPRE</w:t>
            </w:r>
            <w:proofErr w:type="spellEnd"/>
            <w:r w:rsidRPr="007F71A4">
              <w:rPr>
                <w:lang w:val="en-IN"/>
              </w:rPr>
              <w:t>) //FR2 is not applicable</w:t>
            </w:r>
          </w:p>
          <w:p w14:paraId="69F5E21E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};</w:t>
            </w:r>
          </w:p>
          <w:p w14:paraId="18F096B5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60D2504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///The SS re-adjusts the cell-specific reference signal level according to row "T0"</w:t>
            </w:r>
          </w:p>
          <w:p w14:paraId="7F5DB7C8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f_EUTRA_NR_WaitForCoOrd_Trigger</w:t>
            </w:r>
            <w:proofErr w:type="spellEnd"/>
            <w:r w:rsidRPr="007F71A4">
              <w:rPr>
                <w:lang w:val="en-IN"/>
              </w:rPr>
              <w:t>(EUTRA,"</w:t>
            </w:r>
            <w:proofErr w:type="spellStart"/>
            <w:r w:rsidRPr="007F71A4">
              <w:rPr>
                <w:lang w:val="en-IN"/>
              </w:rPr>
              <w:t>ChangePower</w:t>
            </w:r>
            <w:proofErr w:type="spellEnd"/>
            <w:r w:rsidRPr="007F71A4">
              <w:rPr>
                <w:lang w:val="en-IN"/>
              </w:rPr>
              <w:t>" );</w:t>
            </w:r>
          </w:p>
          <w:p w14:paraId="4960829F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f_NR_SetCellPowerList</w:t>
            </w:r>
            <w:proofErr w:type="spellEnd"/>
            <w:r w:rsidRPr="007F71A4">
              <w:rPr>
                <w:lang w:val="en-IN"/>
              </w:rPr>
              <w:t>(v_CellPowerList_AtT0);</w:t>
            </w:r>
          </w:p>
          <w:p w14:paraId="167FD71F" w14:textId="77777777" w:rsidR="00D5100E" w:rsidRPr="007F71A4" w:rsidRDefault="00D5100E" w:rsidP="00115925">
            <w:pPr>
              <w:rPr>
                <w:lang w:val="en-IN"/>
              </w:rPr>
            </w:pPr>
          </w:p>
          <w:p w14:paraId="416C6D12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//@siclog "Steps 11-12"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77A116D7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//The SS transmits an </w:t>
            </w:r>
            <w:proofErr w:type="spellStart"/>
            <w:r w:rsidRPr="007F71A4">
              <w:rPr>
                <w:lang w:val="en-IN"/>
              </w:rPr>
              <w:t>RRCConnectionReconfiguration</w:t>
            </w:r>
            <w:proofErr w:type="spellEnd"/>
            <w:r w:rsidRPr="007F71A4">
              <w:rPr>
                <w:lang w:val="en-IN"/>
              </w:rPr>
              <w:t xml:space="preserve"> including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to setup fr1-Gap and</w:t>
            </w:r>
          </w:p>
          <w:p w14:paraId="79F624FF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//nr-Config IE containing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to report periodical measurements for NR serving Cell 1 and</w:t>
            </w:r>
          </w:p>
          <w:p w14:paraId="72F6443E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//NR </w:t>
            </w:r>
            <w:proofErr w:type="spellStart"/>
            <w:r w:rsidRPr="007F71A4">
              <w:rPr>
                <w:lang w:val="en-IN"/>
              </w:rPr>
              <w:t>neighbor</w:t>
            </w:r>
            <w:proofErr w:type="spellEnd"/>
            <w:r w:rsidRPr="007F71A4">
              <w:rPr>
                <w:lang w:val="en-IN"/>
              </w:rPr>
              <w:t xml:space="preserve"> cell 3 on FR1 frequency</w:t>
            </w:r>
          </w:p>
          <w:p w14:paraId="6CA4F73B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//The UE transmits an </w:t>
            </w:r>
            <w:proofErr w:type="spellStart"/>
            <w:r w:rsidRPr="007F71A4">
              <w:rPr>
                <w:lang w:val="en-IN"/>
              </w:rPr>
              <w:t>RRCConnectionReconfigurationComplete</w:t>
            </w:r>
            <w:proofErr w:type="spellEnd"/>
            <w:r w:rsidRPr="007F71A4">
              <w:rPr>
                <w:lang w:val="en-IN"/>
              </w:rPr>
              <w:t xml:space="preserve"> message to confirm the setup of fr1-Gap</w:t>
            </w:r>
          </w:p>
          <w:p w14:paraId="0FAD844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//and report periodical measurements for NR serving Cell 1 and NR </w:t>
            </w:r>
            <w:proofErr w:type="spellStart"/>
            <w:r w:rsidRPr="007F71A4">
              <w:rPr>
                <w:lang w:val="en-IN"/>
              </w:rPr>
              <w:t>neighbor</w:t>
            </w:r>
            <w:proofErr w:type="spellEnd"/>
            <w:r w:rsidRPr="007F71A4">
              <w:rPr>
                <w:lang w:val="en-IN"/>
              </w:rPr>
              <w:t xml:space="preserve"> cell 3 on FR1 frequency</w:t>
            </w:r>
          </w:p>
          <w:p w14:paraId="0EB761CC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    v_AbsThreshSS_Rsrp_Cell1 := 51;</w:t>
            </w:r>
          </w:p>
          <w:p w14:paraId="2C2F7AB8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v_AbsThreshSS_Rsrp_Cell3 := 51;</w:t>
            </w:r>
          </w:p>
          <w:p w14:paraId="3483B3BF" w14:textId="77777777" w:rsidR="00D5100E" w:rsidRPr="007F71A4" w:rsidRDefault="00D5100E" w:rsidP="00115925">
            <w:pPr>
              <w:rPr>
                <w:lang w:val="en-IN"/>
              </w:rPr>
            </w:pPr>
          </w:p>
          <w:p w14:paraId="3B93642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//Table 8.2.3.11.1.3.3-9</w:t>
            </w:r>
          </w:p>
          <w:p w14:paraId="2075133E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v_MeasuredObjectList</w:t>
            </w:r>
            <w:proofErr w:type="spellEnd"/>
            <w:r w:rsidRPr="007F71A4">
              <w:rPr>
                <w:lang w:val="en-IN"/>
              </w:rPr>
              <w:t xml:space="preserve"> := {cs_MeasObjectId1(nr_Cell1, v_AbsThreshSS_Rsrp_Cell1),</w:t>
            </w:r>
          </w:p>
          <w:p w14:paraId="466FEF6A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              cs_MeasObjectId2(nr_Cell3, v_AbsThreshSS_Rsrp_Cell3)};</w:t>
            </w:r>
          </w:p>
          <w:p w14:paraId="4F4090B2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</w:p>
          <w:p w14:paraId="7AFBD8AC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v_MeasIdConfigList</w:t>
            </w:r>
            <w:proofErr w:type="spellEnd"/>
            <w:r w:rsidRPr="007F71A4">
              <w:rPr>
                <w:lang w:val="en-IN"/>
              </w:rPr>
              <w:t xml:space="preserve"> := {cs_NR_MeasId_Config_id1_obj2_conf1};</w:t>
            </w:r>
          </w:p>
          <w:p w14:paraId="2AB440C9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v_MeasGapFR1 := cds_MeasGapConfig_FR1(</w:t>
            </w:r>
            <w:proofErr w:type="spellStart"/>
            <w:r w:rsidRPr="007F71A4">
              <w:rPr>
                <w:lang w:val="en-IN"/>
              </w:rPr>
              <w:t>cs_NR_GapConfig</w:t>
            </w:r>
            <w:proofErr w:type="spellEnd"/>
            <w:r w:rsidRPr="007F71A4">
              <w:rPr>
                <w:lang w:val="en-IN"/>
              </w:rPr>
              <w:t>(9, ms6, ms40, ms0dot5));  //@sic R5-203403 sic@</w:t>
            </w:r>
          </w:p>
          <w:p w14:paraId="60263410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highlight w:val="yellow"/>
                <w:lang w:val="en-IN"/>
              </w:rPr>
              <w:t>f_NR_SendCoOrdSysInfoToEUTRA</w:t>
            </w:r>
            <w:proofErr w:type="spellEnd"/>
            <w:r w:rsidRPr="007F71A4">
              <w:rPr>
                <w:highlight w:val="yellow"/>
                <w:lang w:val="en-IN"/>
              </w:rPr>
              <w:t>({nr_Cell1});</w:t>
            </w:r>
          </w:p>
          <w:p w14:paraId="34A829DF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</w:t>
            </w:r>
            <w:proofErr w:type="spellEnd"/>
            <w:r w:rsidRPr="007F71A4">
              <w:rPr>
                <w:lang w:val="en-IN"/>
              </w:rPr>
              <w:t xml:space="preserve"> := cs_38508_ReportConfigNR_Periodical; //@sic R5-206632 sic@</w:t>
            </w:r>
          </w:p>
          <w:p w14:paraId="325B249B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v_ReportConfig.reportType.periodical.reportQuantityCell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cs_NR_MeasReportQuantity_RsrpRsrq</w:t>
            </w:r>
            <w:proofErr w:type="spellEnd"/>
            <w:r w:rsidRPr="007F71A4">
              <w:rPr>
                <w:lang w:val="en-IN"/>
              </w:rPr>
              <w:t>; //@sic R5-206632 sic@</w:t>
            </w:r>
          </w:p>
          <w:p w14:paraId="6D982AEB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v_ReportConfig.reportType.periodical.maxReportCells</w:t>
            </w:r>
            <w:proofErr w:type="spellEnd"/>
            <w:r w:rsidRPr="007F71A4">
              <w:rPr>
                <w:lang w:val="en-IN"/>
              </w:rPr>
              <w:t xml:space="preserve"> := 1; //@sic R5-206632 sic@</w:t>
            </w:r>
          </w:p>
          <w:p w14:paraId="01B366B2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v_ReportConfigList</w:t>
            </w:r>
            <w:proofErr w:type="spellEnd"/>
            <w:r w:rsidRPr="007F71A4">
              <w:rPr>
                <w:lang w:val="en-IN"/>
              </w:rPr>
              <w:t xml:space="preserve"> := {</w:t>
            </w:r>
            <w:proofErr w:type="spellStart"/>
            <w:r w:rsidRPr="007F71A4">
              <w:rPr>
                <w:lang w:val="en-IN"/>
              </w:rPr>
              <w:t>cs_NR_ReportConfigToAddMod_NR</w:t>
            </w:r>
            <w:proofErr w:type="spellEnd"/>
            <w:r w:rsidRPr="007F71A4">
              <w:rPr>
                <w:lang w:val="en-IN"/>
              </w:rPr>
              <w:t xml:space="preserve">(tsc_NR_IdReportConfigId1, </w:t>
            </w:r>
            <w:proofErr w:type="spellStart"/>
            <w:r w:rsidRPr="007F71A4">
              <w:rPr>
                <w:lang w:val="en-IN"/>
              </w:rPr>
              <w:t>v_ReportConfig</w:t>
            </w:r>
            <w:proofErr w:type="spellEnd"/>
            <w:r w:rsidRPr="007F71A4">
              <w:rPr>
                <w:lang w:val="en-IN"/>
              </w:rPr>
              <w:t>)}; //@sic R5-206632 sic@</w:t>
            </w:r>
          </w:p>
          <w:p w14:paraId="5A776EBD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32E02BB8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</w:p>
          <w:p w14:paraId="5CFA0144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f_NR_GenerateMeasurementConfigNR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v_MeasuredObjectList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v_ReportConfigList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v_MeasIdConfigList</w:t>
            </w:r>
            <w:proofErr w:type="spellEnd"/>
            <w:r w:rsidRPr="007F71A4">
              <w:rPr>
                <w:lang w:val="en-IN"/>
              </w:rPr>
              <w:t>); //@sic R5-203403, R5-206301, R5-206305 sic@</w:t>
            </w:r>
          </w:p>
          <w:p w14:paraId="7E0F7C38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06B5ADB2" w14:textId="1A26D6BA" w:rsidR="00A32D71" w:rsidRPr="00A32D71" w:rsidRDefault="00D5100E" w:rsidP="00115925">
            <w:pPr>
              <w:rPr>
                <w:lang w:val="it-IT"/>
              </w:rPr>
            </w:pPr>
            <w:r w:rsidRPr="00A32D71">
              <w:rPr>
                <w:lang w:val="it-IT"/>
              </w:rPr>
              <w:t>   </w:t>
            </w:r>
            <w:r w:rsidR="00A32D71" w:rsidRPr="006F06F6">
              <w:rPr>
                <w:color w:val="FF0000"/>
                <w:lang w:val="it-IT"/>
              </w:rPr>
              <w:t>//</w:t>
            </w:r>
            <w:proofErr w:type="spellStart"/>
            <w:r w:rsidR="00A32D71" w:rsidRPr="006F06F6">
              <w:rPr>
                <w:color w:val="FF0000"/>
                <w:lang w:val="it-IT"/>
              </w:rPr>
              <w:t>f_NR_SendRRCReconfigurationContentsToEUTRA</w:t>
            </w:r>
            <w:proofErr w:type="spellEnd"/>
            <w:r w:rsidR="00A32D71" w:rsidRPr="006F06F6">
              <w:rPr>
                <w:color w:val="FF0000"/>
                <w:lang w:val="it-IT"/>
              </w:rPr>
              <w:t xml:space="preserve"> (</w:t>
            </w:r>
            <w:proofErr w:type="spellStart"/>
            <w:r w:rsidR="00A32D71" w:rsidRPr="006F06F6">
              <w:rPr>
                <w:color w:val="FF0000"/>
                <w:lang w:val="it-IT"/>
              </w:rPr>
              <w:t>omit</w:t>
            </w:r>
            <w:proofErr w:type="spellEnd"/>
            <w:r w:rsidR="00A32D71" w:rsidRPr="006F06F6">
              <w:rPr>
                <w:color w:val="FF0000"/>
                <w:lang w:val="it-IT"/>
              </w:rPr>
              <w:t xml:space="preserve">, </w:t>
            </w:r>
            <w:proofErr w:type="spellStart"/>
            <w:r w:rsidR="00A32D71" w:rsidRPr="006F06F6">
              <w:rPr>
                <w:color w:val="FF0000"/>
                <w:lang w:val="it-IT"/>
              </w:rPr>
              <w:t>omit,v_MeasConfig</w:t>
            </w:r>
            <w:proofErr w:type="spellEnd"/>
            <w:r w:rsidR="00A32D71" w:rsidRPr="006F06F6">
              <w:rPr>
                <w:color w:val="FF0000"/>
                <w:lang w:val="it-IT"/>
              </w:rPr>
              <w:t>);</w:t>
            </w:r>
          </w:p>
          <w:p w14:paraId="331D6D7A" w14:textId="702D9C72" w:rsidR="00D5100E" w:rsidRPr="00A9767A" w:rsidRDefault="00A32D71" w:rsidP="00115925">
            <w:pPr>
              <w:rPr>
                <w:lang w:val="it-IT"/>
              </w:rPr>
            </w:pPr>
            <w:r w:rsidRPr="00A32D71">
              <w:rPr>
                <w:lang w:val="it-IT"/>
              </w:rPr>
              <w:t xml:space="preserve"> </w:t>
            </w:r>
            <w:r>
              <w:rPr>
                <w:lang w:val="it-IT"/>
              </w:rPr>
              <w:t xml:space="preserve">  </w:t>
            </w:r>
            <w:r w:rsidR="00D5100E" w:rsidRPr="00A32D71">
              <w:rPr>
                <w:lang w:val="it-IT"/>
              </w:rPr>
              <w:t xml:space="preserve"> </w:t>
            </w:r>
            <w:proofErr w:type="spellStart"/>
            <w:r w:rsidR="00D5100E" w:rsidRPr="00A9767A">
              <w:rPr>
                <w:lang w:val="it-IT"/>
              </w:rPr>
              <w:t>f_NR_SendRRCReconfigurationContentsToEUTRA</w:t>
            </w:r>
            <w:proofErr w:type="spellEnd"/>
            <w:r w:rsidR="00D5100E" w:rsidRPr="00A9767A">
              <w:rPr>
                <w:lang w:val="it-IT"/>
              </w:rPr>
              <w:t xml:space="preserve"> (</w:t>
            </w:r>
            <w:proofErr w:type="spellStart"/>
            <w:r w:rsidR="00D5100E" w:rsidRPr="00A9767A">
              <w:rPr>
                <w:lang w:val="it-IT"/>
              </w:rPr>
              <w:t>omit</w:t>
            </w:r>
            <w:proofErr w:type="spellEnd"/>
            <w:r w:rsidR="00D5100E" w:rsidRPr="00A9767A">
              <w:rPr>
                <w:lang w:val="it-IT"/>
              </w:rPr>
              <w:t xml:space="preserve">, </w:t>
            </w:r>
            <w:proofErr w:type="spellStart"/>
            <w:r w:rsidR="00D5100E" w:rsidRPr="00A9767A">
              <w:rPr>
                <w:lang w:val="it-IT"/>
              </w:rPr>
              <w:t>omit,v_MeasConfig</w:t>
            </w:r>
            <w:r w:rsidR="00D5100E" w:rsidRPr="00A9767A">
              <w:rPr>
                <w:highlight w:val="yellow"/>
                <w:lang w:val="it-IT"/>
              </w:rPr>
              <w:t>,omit,false</w:t>
            </w:r>
            <w:proofErr w:type="spellEnd"/>
            <w:r w:rsidR="00D5100E" w:rsidRPr="00A9767A">
              <w:rPr>
                <w:lang w:val="it-IT"/>
              </w:rPr>
              <w:t>);</w:t>
            </w:r>
          </w:p>
          <w:p w14:paraId="0AFDA1FD" w14:textId="77777777" w:rsidR="00D5100E" w:rsidRPr="007F71A4" w:rsidRDefault="00D5100E" w:rsidP="0011592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    </w:t>
            </w:r>
            <w:r w:rsidRPr="00842E69">
              <w:rPr>
                <w:highlight w:val="yellow"/>
                <w:lang w:val="en-IN"/>
              </w:rPr>
              <w:t>// Get Security info from EUTRA, calculate latest keys and configure SS</w:t>
            </w:r>
          </w:p>
          <w:p w14:paraId="3F3C1105" w14:textId="77777777" w:rsidR="00D5100E" w:rsidRPr="007F71A4" w:rsidRDefault="00D5100E" w:rsidP="00115925">
            <w:pPr>
              <w:rPr>
                <w:highlight w:val="yellow"/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highlight w:val="yellow"/>
                <w:lang w:val="en-IN"/>
              </w:rPr>
              <w:t>f_ENDC_GetKeysActivateSecurity</w:t>
            </w:r>
            <w:proofErr w:type="spellEnd"/>
            <w:r w:rsidRPr="007F71A4">
              <w:rPr>
                <w:highlight w:val="yellow"/>
                <w:lang w:val="en-IN"/>
              </w:rPr>
              <w:t>(nr_Cell1, EUTRA);</w:t>
            </w:r>
          </w:p>
          <w:p w14:paraId="7E65C9CD" w14:textId="77777777" w:rsidR="00D5100E" w:rsidRPr="00A9767A" w:rsidRDefault="00D5100E" w:rsidP="00115925">
            <w:pPr>
              <w:rPr>
                <w:lang w:val="it-IT"/>
              </w:rPr>
            </w:pPr>
            <w:r w:rsidRPr="007F71A4">
              <w:rPr>
                <w:highlight w:val="yellow"/>
                <w:lang w:val="en-IN"/>
              </w:rPr>
              <w:t xml:space="preserve">    </w:t>
            </w:r>
            <w:proofErr w:type="spellStart"/>
            <w:r w:rsidRPr="00A9767A">
              <w:rPr>
                <w:highlight w:val="yellow"/>
                <w:lang w:val="it-IT"/>
              </w:rPr>
              <w:t>v_OctetData</w:t>
            </w:r>
            <w:proofErr w:type="spellEnd"/>
            <w:r w:rsidRPr="00A9767A">
              <w:rPr>
                <w:highlight w:val="yellow"/>
                <w:lang w:val="it-IT"/>
              </w:rPr>
              <w:t xml:space="preserve"> := </w:t>
            </w:r>
            <w:proofErr w:type="spellStart"/>
            <w:r w:rsidRPr="00A9767A">
              <w:rPr>
                <w:highlight w:val="yellow"/>
                <w:lang w:val="it-IT"/>
              </w:rPr>
              <w:t>f_EUTRA_NR_WaitForCoOrd_Data</w:t>
            </w:r>
            <w:proofErr w:type="spellEnd"/>
            <w:r w:rsidRPr="00A9767A">
              <w:rPr>
                <w:highlight w:val="yellow"/>
                <w:lang w:val="it-IT"/>
              </w:rPr>
              <w:t>(EUTRA, "Complete");</w:t>
            </w:r>
          </w:p>
          <w:p w14:paraId="21FBA746" w14:textId="77777777" w:rsidR="00D5100E" w:rsidRPr="00A9767A" w:rsidRDefault="00D5100E" w:rsidP="00115925">
            <w:pPr>
              <w:rPr>
                <w:lang w:val="it-IT"/>
              </w:rPr>
            </w:pPr>
          </w:p>
          <w:p w14:paraId="4E4CEE30" w14:textId="77777777" w:rsidR="00D5100E" w:rsidRPr="007F71A4" w:rsidRDefault="00D5100E" w:rsidP="0011592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  </w:t>
            </w:r>
            <w:r w:rsidRPr="007F71A4">
              <w:rPr>
                <w:lang w:val="en-IN"/>
              </w:rPr>
              <w:t xml:space="preserve">//@siclog "Step 14"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785A8565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//Wait for 30 s to ensure that the UE performs a periodical inter frequency reporting.</w:t>
            </w:r>
          </w:p>
          <w:p w14:paraId="43BC6B5A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//EXCEPTION: In parallel to events described in step 4 the steps specified in table 8.2.3.11.2.3.2-3 shall take place</w:t>
            </w:r>
          </w:p>
          <w:p w14:paraId="2E6F38AF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v_PhysCellIdServing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f_NR_CellInfo_GetPhysicalCellId</w:t>
            </w:r>
            <w:proofErr w:type="spellEnd"/>
            <w:r w:rsidRPr="007F71A4">
              <w:rPr>
                <w:lang w:val="en-IN"/>
              </w:rPr>
              <w:t>(nr_Cell1);</w:t>
            </w:r>
          </w:p>
          <w:p w14:paraId="7BDE5502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v_PhysCellIdNeighbour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f_NR_CellInfo_GetPhysicalCellId</w:t>
            </w:r>
            <w:proofErr w:type="spellEnd"/>
            <w:r w:rsidRPr="007F71A4">
              <w:rPr>
                <w:lang w:val="en-IN"/>
              </w:rPr>
              <w:t>(nr_Cell3);</w:t>
            </w:r>
          </w:p>
          <w:p w14:paraId="1B7019DA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 xml:space="preserve"> := cr_38508_MeasResults_NeighCellsNR(</w:t>
            </w:r>
            <w:r w:rsidRPr="007F71A4">
              <w:rPr>
                <w:highlight w:val="yellow"/>
                <w:lang w:val="en-IN"/>
              </w:rPr>
              <w:t>tsc_NR_MeasId1,v_PhysCellIdServing</w:t>
            </w:r>
            <w:r w:rsidRPr="007F71A4">
              <w:rPr>
                <w:lang w:val="en-IN"/>
              </w:rPr>
              <w:t>, {</w:t>
            </w:r>
            <w:proofErr w:type="spellStart"/>
            <w:r w:rsidRPr="007F71A4">
              <w:rPr>
                <w:lang w:val="en-IN"/>
              </w:rPr>
              <w:t>cr_NR_MeasResultNR_CellResults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v_PhysCellIdNeighbour</w:t>
            </w:r>
            <w:proofErr w:type="spellEnd"/>
            <w:r w:rsidRPr="007F71A4">
              <w:rPr>
                <w:lang w:val="en-IN"/>
              </w:rPr>
              <w:t>)});</w:t>
            </w:r>
          </w:p>
          <w:p w14:paraId="369C77DE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</w:t>
            </w:r>
          </w:p>
          <w:p w14:paraId="2BAF57EA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 xml:space="preserve">    </w:t>
            </w:r>
            <w:proofErr w:type="spellStart"/>
            <w:r w:rsidRPr="007F71A4">
              <w:rPr>
                <w:lang w:val="en-IN"/>
              </w:rPr>
              <w:t>f_EUTRA_NR_WaitForCoOrd_Trigger</w:t>
            </w:r>
            <w:proofErr w:type="spellEnd"/>
            <w:r w:rsidRPr="007F71A4">
              <w:rPr>
                <w:lang w:val="en-IN"/>
              </w:rPr>
              <w:t>(EUTRA,"</w:t>
            </w:r>
            <w:proofErr w:type="spellStart"/>
            <w:r w:rsidRPr="007F71A4">
              <w:rPr>
                <w:lang w:val="en-IN"/>
              </w:rPr>
              <w:t>StartTimer</w:t>
            </w:r>
            <w:proofErr w:type="spellEnd"/>
            <w:r w:rsidRPr="007F71A4">
              <w:rPr>
                <w:lang w:val="en-IN"/>
              </w:rPr>
              <w:t>" );</w:t>
            </w:r>
          </w:p>
          <w:p w14:paraId="00CC84CD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t_Watchdog.start</w:t>
            </w:r>
            <w:proofErr w:type="spellEnd"/>
            <w:r w:rsidRPr="007F71A4">
              <w:rPr>
                <w:lang w:val="en-IN"/>
              </w:rPr>
              <w:t>(30.0);</w:t>
            </w:r>
          </w:p>
          <w:p w14:paraId="410F695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alt</w:t>
            </w:r>
          </w:p>
          <w:p w14:paraId="07480ECA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726C0976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[]</w:t>
            </w:r>
            <w:proofErr w:type="spellStart"/>
            <w:r w:rsidRPr="007F71A4">
              <w:rPr>
                <w:lang w:val="en-IN"/>
              </w:rPr>
              <w:t>EUTRA.receive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cmr_EUTRA_NR_OctetData</w:t>
            </w:r>
            <w:proofErr w:type="spellEnd"/>
            <w:r w:rsidRPr="007F71A4">
              <w:rPr>
                <w:lang w:val="en-IN"/>
              </w:rPr>
              <w:t xml:space="preserve"> ("</w:t>
            </w:r>
            <w:proofErr w:type="spellStart"/>
            <w:r w:rsidRPr="007F71A4">
              <w:rPr>
                <w:lang w:val="en-IN"/>
              </w:rPr>
              <w:t>ULInfoTransferMRDC</w:t>
            </w:r>
            <w:proofErr w:type="spellEnd"/>
            <w:r w:rsidRPr="007F71A4">
              <w:rPr>
                <w:lang w:val="en-IN"/>
              </w:rPr>
              <w:t xml:space="preserve">")) -&gt; value </w:t>
            </w:r>
            <w:proofErr w:type="spellStart"/>
            <w:r w:rsidRPr="007F71A4">
              <w:rPr>
                <w:lang w:val="en-IN"/>
              </w:rPr>
              <w:t>v_ReceivedMsg</w:t>
            </w:r>
            <w:proofErr w:type="spellEnd"/>
          </w:p>
          <w:p w14:paraId="35B3E8E8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</w:p>
          <w:p w14:paraId="51FADBA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  <w:proofErr w:type="spellStart"/>
            <w:r w:rsidRPr="007F71A4">
              <w:rPr>
                <w:lang w:val="en-IN"/>
              </w:rPr>
              <w:t>v_ULInfoMRDC</w:t>
            </w:r>
            <w:proofErr w:type="spellEnd"/>
            <w:r w:rsidRPr="007F71A4">
              <w:rPr>
                <w:lang w:val="en-IN"/>
              </w:rPr>
              <w:t xml:space="preserve"> := oct2bit(</w:t>
            </w:r>
            <w:proofErr w:type="spellStart"/>
            <w:r w:rsidRPr="007F71A4">
              <w:rPr>
                <w:lang w:val="en-IN"/>
              </w:rPr>
              <w:t>v_ReceivedMsg.OctetData.Data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1FC8970B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decvalue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v_ULInfoMRDC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v_MeasurementReport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6D573585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if 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!= 0)</w:t>
            </w:r>
          </w:p>
          <w:p w14:paraId="45AD15D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1C2ADF59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    </w:t>
            </w:r>
            <w:proofErr w:type="spellStart"/>
            <w:r w:rsidRPr="007F71A4">
              <w:rPr>
                <w:lang w:val="en-IN"/>
              </w:rPr>
              <w:t>FatalError</w:t>
            </w:r>
            <w:proofErr w:type="spellEnd"/>
            <w:r w:rsidRPr="007F71A4">
              <w:rPr>
                <w:lang w:val="en-IN"/>
              </w:rPr>
              <w:t>(__FILE__, __LINE__, "Decoding error");</w:t>
            </w:r>
          </w:p>
          <w:p w14:paraId="33C72CCE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7B0E9BA5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</w:t>
            </w:r>
            <w:proofErr w:type="spellStart"/>
            <w:r w:rsidRPr="007F71A4">
              <w:rPr>
                <w:lang w:val="en-IN"/>
              </w:rPr>
              <w:t>v_ReceivedMeasResults</w:t>
            </w:r>
            <w:proofErr w:type="spellEnd"/>
            <w:r w:rsidRPr="007F71A4">
              <w:rPr>
                <w:lang w:val="en-IN"/>
              </w:rPr>
              <w:t xml:space="preserve"> := v_MeasurementReport.message_.c1.measurementReport.criticalExtensions.measurementReport.measResults;</w:t>
            </w:r>
          </w:p>
          <w:p w14:paraId="5DC0C387" w14:textId="5E069045" w:rsidR="00A32D71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</w:t>
            </w:r>
            <w:r w:rsidR="00A32D71" w:rsidRPr="006F06F6">
              <w:rPr>
                <w:color w:val="FF0000"/>
                <w:lang w:val="en-IN"/>
              </w:rPr>
              <w:t>if(</w:t>
            </w:r>
            <w:proofErr w:type="spellStart"/>
            <w:r w:rsidR="00A32D71" w:rsidRPr="006F06F6">
              <w:rPr>
                <w:color w:val="FF0000"/>
                <w:lang w:val="en-IN"/>
              </w:rPr>
              <w:t>valueof</w:t>
            </w:r>
            <w:proofErr w:type="spellEnd"/>
            <w:r w:rsidR="00A32D71" w:rsidRPr="006F06F6">
              <w:rPr>
                <w:color w:val="FF0000"/>
                <w:lang w:val="en-IN"/>
              </w:rPr>
              <w:t>(</w:t>
            </w:r>
            <w:proofErr w:type="spellStart"/>
            <w:r w:rsidR="00A32D71" w:rsidRPr="006F06F6">
              <w:rPr>
                <w:color w:val="FF0000"/>
                <w:lang w:val="en-IN"/>
              </w:rPr>
              <w:t>v_ReceivedMeasResults</w:t>
            </w:r>
            <w:proofErr w:type="spellEnd"/>
            <w:r w:rsidR="00A32D71" w:rsidRPr="006F06F6">
              <w:rPr>
                <w:color w:val="FF0000"/>
                <w:lang w:val="en-IN"/>
              </w:rPr>
              <w:t xml:space="preserve">) == </w:t>
            </w:r>
            <w:proofErr w:type="spellStart"/>
            <w:r w:rsidR="00A32D71" w:rsidRPr="006F06F6">
              <w:rPr>
                <w:color w:val="FF0000"/>
                <w:lang w:val="en-IN"/>
              </w:rPr>
              <w:t>valueof</w:t>
            </w:r>
            <w:proofErr w:type="spellEnd"/>
            <w:r w:rsidR="00A32D71" w:rsidRPr="006F06F6">
              <w:rPr>
                <w:color w:val="FF0000"/>
                <w:lang w:val="en-IN"/>
              </w:rPr>
              <w:t>(</w:t>
            </w:r>
            <w:proofErr w:type="spellStart"/>
            <w:r w:rsidR="00A32D71" w:rsidRPr="006F06F6">
              <w:rPr>
                <w:color w:val="FF0000"/>
                <w:lang w:val="en-IN"/>
              </w:rPr>
              <w:t>v_Expected_MeasResults</w:t>
            </w:r>
            <w:proofErr w:type="spellEnd"/>
            <w:r w:rsidR="00A32D71" w:rsidRPr="006F06F6">
              <w:rPr>
                <w:color w:val="FF0000"/>
                <w:lang w:val="en-IN"/>
              </w:rPr>
              <w:t>))</w:t>
            </w:r>
            <w:r w:rsidRPr="006F06F6">
              <w:rPr>
                <w:color w:val="FF0000"/>
                <w:lang w:val="en-IN"/>
              </w:rPr>
              <w:t xml:space="preserve">   </w:t>
            </w:r>
          </w:p>
          <w:p w14:paraId="7A760DB6" w14:textId="54096751" w:rsidR="00D5100E" w:rsidRPr="00A32D71" w:rsidRDefault="00A32D71" w:rsidP="00115925">
            <w:pPr>
              <w:rPr>
                <w:strike/>
                <w:lang w:val="en-IN"/>
              </w:rPr>
            </w:pPr>
            <w:r w:rsidRPr="00A32D71">
              <w:rPr>
                <w:strike/>
                <w:lang w:val="en-IN"/>
              </w:rPr>
              <w:t xml:space="preserve">         </w:t>
            </w:r>
            <w:r w:rsidR="00D5100E" w:rsidRPr="00A32D71">
              <w:rPr>
                <w:strike/>
                <w:lang w:val="en-IN"/>
              </w:rPr>
              <w:t>if(</w:t>
            </w:r>
            <w:r w:rsidR="00D5100E" w:rsidRPr="00A32D71">
              <w:rPr>
                <w:strike/>
                <w:highlight w:val="yellow"/>
                <w:lang w:val="en-IN"/>
              </w:rPr>
              <w:t>match</w:t>
            </w:r>
            <w:r w:rsidR="00D5100E" w:rsidRPr="00A32D71">
              <w:rPr>
                <w:strike/>
                <w:lang w:val="en-IN"/>
              </w:rPr>
              <w:t>(</w:t>
            </w:r>
            <w:proofErr w:type="spellStart"/>
            <w:r w:rsidR="00D5100E" w:rsidRPr="00A32D71">
              <w:rPr>
                <w:strike/>
                <w:lang w:val="en-IN"/>
              </w:rPr>
              <w:t>v_ReceivedMeasResults</w:t>
            </w:r>
            <w:proofErr w:type="spellEnd"/>
            <w:r w:rsidR="00D5100E" w:rsidRPr="00A32D71">
              <w:rPr>
                <w:strike/>
                <w:highlight w:val="yellow"/>
                <w:lang w:val="en-IN"/>
              </w:rPr>
              <w:t>,</w:t>
            </w:r>
            <w:r w:rsidR="00D5100E" w:rsidRPr="00A32D71">
              <w:rPr>
                <w:strike/>
                <w:lang w:val="en-IN"/>
              </w:rPr>
              <w:t xml:space="preserve"> </w:t>
            </w:r>
            <w:proofErr w:type="spellStart"/>
            <w:r w:rsidR="00D5100E" w:rsidRPr="00A32D71">
              <w:rPr>
                <w:strike/>
                <w:lang w:val="en-IN"/>
              </w:rPr>
              <w:t>v_Expected_MeasResults</w:t>
            </w:r>
            <w:proofErr w:type="spellEnd"/>
            <w:r w:rsidR="00D5100E" w:rsidRPr="00A32D71">
              <w:rPr>
                <w:strike/>
                <w:lang w:val="en-IN"/>
              </w:rPr>
              <w:t>))</w:t>
            </w:r>
          </w:p>
          <w:p w14:paraId="1DF8FA3A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73A44754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   </w:t>
            </w:r>
            <w:proofErr w:type="spellStart"/>
            <w:r w:rsidRPr="007F71A4">
              <w:rPr>
                <w:lang w:val="en-IN"/>
              </w:rPr>
              <w:t>f_NR_PreliminaryPass</w:t>
            </w:r>
            <w:proofErr w:type="spellEnd"/>
            <w:r w:rsidRPr="007F71A4">
              <w:rPr>
                <w:lang w:val="en-IN"/>
              </w:rPr>
              <w:t xml:space="preserve"> (__FILE__, __LINE__, "Step 14");</w:t>
            </w:r>
          </w:p>
          <w:p w14:paraId="00514D9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4A196474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else</w:t>
            </w:r>
          </w:p>
          <w:p w14:paraId="4B2F997F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{</w:t>
            </w:r>
          </w:p>
          <w:p w14:paraId="7C207FD0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        </w:t>
            </w:r>
            <w:proofErr w:type="spellStart"/>
            <w:r w:rsidRPr="007F71A4">
              <w:rPr>
                <w:lang w:val="en-IN"/>
              </w:rPr>
              <w:t>f_NR_SetVerdictFailOrInconc</w:t>
            </w:r>
            <w:proofErr w:type="spellEnd"/>
            <w:r w:rsidRPr="007F71A4">
              <w:rPr>
                <w:lang w:val="en-IN"/>
              </w:rPr>
              <w:t xml:space="preserve">(__FILE__, __LINE__, "Step </w:t>
            </w:r>
            <w:r w:rsidRPr="007F71A4">
              <w:rPr>
                <w:highlight w:val="yellow"/>
                <w:lang w:val="en-IN"/>
              </w:rPr>
              <w:t>14</w:t>
            </w:r>
            <w:r w:rsidRPr="007F71A4">
              <w:rPr>
                <w:lang w:val="en-IN"/>
              </w:rPr>
              <w:t xml:space="preserve"> -  wrong </w:t>
            </w:r>
            <w:proofErr w:type="spellStart"/>
            <w:r w:rsidRPr="007F71A4">
              <w:rPr>
                <w:lang w:val="en-IN"/>
              </w:rPr>
              <w:t>meas</w:t>
            </w:r>
            <w:proofErr w:type="spellEnd"/>
            <w:r w:rsidRPr="007F71A4">
              <w:rPr>
                <w:lang w:val="en-IN"/>
              </w:rPr>
              <w:t xml:space="preserve"> results");</w:t>
            </w:r>
          </w:p>
          <w:p w14:paraId="05D4573C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}</w:t>
            </w:r>
          </w:p>
          <w:p w14:paraId="3E235843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repeat;</w:t>
            </w:r>
          </w:p>
          <w:p w14:paraId="6CFDD668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61174C57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[] </w:t>
            </w:r>
            <w:proofErr w:type="spellStart"/>
            <w:r w:rsidRPr="007F71A4">
              <w:rPr>
                <w:lang w:val="en-IN"/>
              </w:rPr>
              <w:t>t_Watchdog.timeout</w:t>
            </w:r>
            <w:proofErr w:type="spellEnd"/>
          </w:p>
          <w:p w14:paraId="55D8897C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{</w:t>
            </w:r>
          </w:p>
          <w:p w14:paraId="6F1F38C1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    //do nothing</w:t>
            </w:r>
          </w:p>
          <w:p w14:paraId="1BD134BC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}</w:t>
            </w:r>
          </w:p>
          <w:p w14:paraId="43E0C413" w14:textId="77777777" w:rsidR="00D5100E" w:rsidRPr="007F71A4" w:rsidRDefault="00D5100E" w:rsidP="00115925">
            <w:pPr>
              <w:rPr>
                <w:lang w:val="en-IN"/>
              </w:rPr>
            </w:pPr>
          </w:p>
          <w:p w14:paraId="20CED416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39AB18E6" w14:textId="77777777" w:rsidR="00D5100E" w:rsidRPr="007F71A4" w:rsidRDefault="00D5100E" w:rsidP="00115925">
            <w:pPr>
              <w:rPr>
                <w:lang w:val="en-IN"/>
              </w:rPr>
            </w:pPr>
          </w:p>
          <w:p w14:paraId="73E6FF47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//@siclog "Step 15-17"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7FDC2AD2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//EXCEPTION:    Steps 15 to 17 shall be repeated for k=1 to 13 (increment=1)</w:t>
            </w:r>
          </w:p>
          <w:p w14:paraId="3C63A703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:= 1;</w:t>
            </w:r>
          </w:p>
          <w:p w14:paraId="560AE725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lastRenderedPageBreak/>
              <w:t>    while 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&lt; </w:t>
            </w:r>
            <w:r w:rsidRPr="007F71A4">
              <w:rPr>
                <w:highlight w:val="yellow"/>
                <w:lang w:val="en-IN"/>
              </w:rPr>
              <w:t>11</w:t>
            </w:r>
            <w:r w:rsidRPr="007F71A4">
              <w:rPr>
                <w:lang w:val="en-IN"/>
              </w:rPr>
              <w:t>)</w:t>
            </w:r>
          </w:p>
          <w:p w14:paraId="7B525419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{</w:t>
            </w:r>
          </w:p>
          <w:p w14:paraId="2071453C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    //</w:t>
            </w:r>
            <w:proofErr w:type="spellStart"/>
            <w:r w:rsidRPr="007F71A4">
              <w:rPr>
                <w:lang w:val="en-IN"/>
              </w:rPr>
              <w:t>fl_NR_ReconfigGapAndGetMeasResults</w:t>
            </w:r>
            <w:proofErr w:type="spellEnd"/>
            <w:r w:rsidRPr="007F71A4">
              <w:rPr>
                <w:lang w:val="en-IN"/>
              </w:rPr>
              <w:t>(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, </w:t>
            </w:r>
            <w:proofErr w:type="spellStart"/>
            <w:r w:rsidRPr="007F71A4">
              <w:rPr>
                <w:lang w:val="en-IN"/>
              </w:rPr>
              <w:t>v_Expected_MeasResults</w:t>
            </w:r>
            <w:proofErr w:type="spellEnd"/>
            <w:r w:rsidRPr="007F71A4">
              <w:rPr>
                <w:lang w:val="en-IN"/>
              </w:rPr>
              <w:t>);</w:t>
            </w:r>
          </w:p>
          <w:p w14:paraId="3479D5E8" w14:textId="77777777" w:rsidR="00D5100E" w:rsidRPr="007F71A4" w:rsidRDefault="00D5100E" w:rsidP="00115925">
            <w:pPr>
              <w:rPr>
                <w:highlight w:val="yellow"/>
                <w:lang w:val="en-IN"/>
              </w:rPr>
            </w:pPr>
            <w:r w:rsidRPr="007F71A4">
              <w:rPr>
                <w:lang w:val="en-IN"/>
              </w:rPr>
              <w:t xml:space="preserve">        </w:t>
            </w:r>
            <w:r w:rsidRPr="007F71A4">
              <w:rPr>
                <w:highlight w:val="yellow"/>
                <w:lang w:val="en-IN"/>
              </w:rPr>
              <w:t>if(</w:t>
            </w:r>
            <w:proofErr w:type="spellStart"/>
            <w:r w:rsidRPr="007F71A4">
              <w:rPr>
                <w:highlight w:val="yellow"/>
                <w:lang w:val="en-IN"/>
              </w:rPr>
              <w:t>v_Counter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!= 1)</w:t>
            </w:r>
          </w:p>
          <w:p w14:paraId="410FE738" w14:textId="77777777" w:rsidR="00D5100E" w:rsidRPr="007F71A4" w:rsidRDefault="00D5100E" w:rsidP="00115925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{</w:t>
            </w:r>
          </w:p>
          <w:p w14:paraId="1A262331" w14:textId="77777777" w:rsidR="00D5100E" w:rsidRPr="007F71A4" w:rsidRDefault="00D5100E" w:rsidP="00115925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  if (bit2int(</w:t>
            </w:r>
            <w:proofErr w:type="spellStart"/>
            <w:r w:rsidRPr="007F71A4">
              <w:rPr>
                <w:highlight w:val="yellow"/>
                <w:lang w:val="en-IN"/>
              </w:rPr>
              <w:t>v_SupportedGaps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and4b </w:t>
            </w:r>
            <w:proofErr w:type="spellStart"/>
            <w:r w:rsidRPr="007F71A4">
              <w:rPr>
                <w:highlight w:val="yellow"/>
                <w:lang w:val="en-IN"/>
              </w:rPr>
              <w:t>v_GapMask</w:t>
            </w:r>
            <w:proofErr w:type="spellEnd"/>
            <w:r w:rsidRPr="007F71A4">
              <w:rPr>
                <w:highlight w:val="yellow"/>
                <w:lang w:val="en-IN"/>
              </w:rPr>
              <w:t>) == 1)</w:t>
            </w:r>
          </w:p>
          <w:p w14:paraId="4420CC18" w14:textId="77777777" w:rsidR="00D5100E" w:rsidRPr="007F71A4" w:rsidRDefault="00D5100E" w:rsidP="00115925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 xml:space="preserve">          { </w:t>
            </w:r>
          </w:p>
          <w:p w14:paraId="39427E86" w14:textId="77777777" w:rsidR="00D5100E" w:rsidRPr="007F71A4" w:rsidRDefault="00D5100E" w:rsidP="00115925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    fl_NR_ReconfigGapAndGetMeasResultssteps_15_17(</w:t>
            </w:r>
            <w:proofErr w:type="spellStart"/>
            <w:r w:rsidRPr="007F71A4">
              <w:rPr>
                <w:highlight w:val="yellow"/>
                <w:lang w:val="en-IN"/>
              </w:rPr>
              <w:t>v_Counter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, </w:t>
            </w:r>
            <w:proofErr w:type="spellStart"/>
            <w:r w:rsidRPr="007F71A4">
              <w:rPr>
                <w:highlight w:val="yellow"/>
                <w:lang w:val="en-IN"/>
              </w:rPr>
              <w:t>v_Expected_MeasResults</w:t>
            </w:r>
            <w:proofErr w:type="spellEnd"/>
            <w:r w:rsidRPr="007F71A4">
              <w:rPr>
                <w:highlight w:val="yellow"/>
                <w:lang w:val="en-IN"/>
              </w:rPr>
              <w:t>);</w:t>
            </w:r>
          </w:p>
          <w:p w14:paraId="46FCB14C" w14:textId="77777777" w:rsidR="00D5100E" w:rsidRPr="007F71A4" w:rsidRDefault="00D5100E" w:rsidP="00115925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  }</w:t>
            </w:r>
          </w:p>
          <w:p w14:paraId="672A898C" w14:textId="77777777" w:rsidR="00D5100E" w:rsidRPr="007F71A4" w:rsidRDefault="00D5100E" w:rsidP="00115925">
            <w:pPr>
              <w:rPr>
                <w:highlight w:val="yellow"/>
                <w:lang w:val="en-IN"/>
              </w:rPr>
            </w:pPr>
            <w:r w:rsidRPr="007F71A4">
              <w:rPr>
                <w:highlight w:val="yellow"/>
                <w:lang w:val="en-IN"/>
              </w:rPr>
              <w:t xml:space="preserve">          </w:t>
            </w:r>
            <w:proofErr w:type="spellStart"/>
            <w:r w:rsidRPr="007F71A4">
              <w:rPr>
                <w:highlight w:val="yellow"/>
                <w:lang w:val="en-IN"/>
              </w:rPr>
              <w:t>v_SupportedGaps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:= </w:t>
            </w:r>
            <w:proofErr w:type="spellStart"/>
            <w:r w:rsidRPr="007F71A4">
              <w:rPr>
                <w:highlight w:val="yellow"/>
                <w:lang w:val="en-IN"/>
              </w:rPr>
              <w:t>v_SupportedGaps</w:t>
            </w:r>
            <w:proofErr w:type="spellEnd"/>
            <w:r w:rsidRPr="007F71A4">
              <w:rPr>
                <w:highlight w:val="yellow"/>
                <w:lang w:val="en-IN"/>
              </w:rPr>
              <w:t xml:space="preserve">  @&gt; 1;</w:t>
            </w:r>
          </w:p>
          <w:p w14:paraId="65EBB100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highlight w:val="yellow"/>
                <w:lang w:val="en-IN"/>
              </w:rPr>
              <w:t>        }</w:t>
            </w:r>
          </w:p>
          <w:p w14:paraId="1DF2317B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   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v_Counter</w:t>
            </w:r>
            <w:proofErr w:type="spellEnd"/>
            <w:r w:rsidRPr="007F71A4">
              <w:rPr>
                <w:lang w:val="en-IN"/>
              </w:rPr>
              <w:t xml:space="preserve"> + 1;</w:t>
            </w:r>
          </w:p>
          <w:p w14:paraId="6F610569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>    }</w:t>
            </w:r>
          </w:p>
          <w:p w14:paraId="78198327" w14:textId="77777777" w:rsidR="00D5100E" w:rsidRPr="007F71A4" w:rsidRDefault="00D5100E" w:rsidP="00115925">
            <w:pPr>
              <w:rPr>
                <w:lang w:val="en-IN"/>
              </w:rPr>
            </w:pPr>
          </w:p>
          <w:p w14:paraId="05C972AC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//@siclog "Step 18-19" </w:t>
            </w:r>
            <w:proofErr w:type="spellStart"/>
            <w:r w:rsidRPr="007F71A4">
              <w:rPr>
                <w:lang w:val="en-IN"/>
              </w:rPr>
              <w:t>siclog</w:t>
            </w:r>
            <w:proofErr w:type="spellEnd"/>
            <w:r w:rsidRPr="007F71A4">
              <w:rPr>
                <w:lang w:val="en-IN"/>
              </w:rPr>
              <w:t>@</w:t>
            </w:r>
          </w:p>
          <w:p w14:paraId="1C40DB92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//SS transmits an </w:t>
            </w:r>
            <w:proofErr w:type="spellStart"/>
            <w:r w:rsidRPr="007F71A4">
              <w:rPr>
                <w:lang w:val="en-IN"/>
              </w:rPr>
              <w:t>RRCConnectionReconfiguration</w:t>
            </w:r>
            <w:proofErr w:type="spellEnd"/>
            <w:r w:rsidRPr="007F71A4">
              <w:rPr>
                <w:lang w:val="en-IN"/>
              </w:rPr>
              <w:t xml:space="preserve"> message including </w:t>
            </w:r>
            <w:proofErr w:type="spellStart"/>
            <w:r w:rsidRPr="007F71A4">
              <w:rPr>
                <w:lang w:val="en-IN"/>
              </w:rPr>
              <w:t>measConfig</w:t>
            </w:r>
            <w:proofErr w:type="spellEnd"/>
            <w:r w:rsidRPr="007F71A4">
              <w:rPr>
                <w:lang w:val="en-IN"/>
              </w:rPr>
              <w:t xml:space="preserve"> to release fr1-Gap and </w:t>
            </w:r>
            <w:proofErr w:type="spellStart"/>
            <w:r w:rsidRPr="007F71A4">
              <w:rPr>
                <w:lang w:val="en-IN"/>
              </w:rPr>
              <w:t>measid</w:t>
            </w:r>
            <w:proofErr w:type="spellEnd"/>
            <w:r w:rsidRPr="007F71A4">
              <w:rPr>
                <w:lang w:val="en-IN"/>
              </w:rPr>
              <w:t xml:space="preserve"> of periodical measurements.</w:t>
            </w:r>
          </w:p>
          <w:p w14:paraId="7F343485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//The UE transmits an </w:t>
            </w:r>
            <w:proofErr w:type="spellStart"/>
            <w:r w:rsidRPr="007F71A4">
              <w:rPr>
                <w:lang w:val="en-IN"/>
              </w:rPr>
              <w:t>RCConnectionReconfigrationComplete</w:t>
            </w:r>
            <w:proofErr w:type="spellEnd"/>
            <w:r w:rsidRPr="007F71A4">
              <w:rPr>
                <w:lang w:val="en-IN"/>
              </w:rPr>
              <w:t xml:space="preserve"> message</w:t>
            </w:r>
          </w:p>
          <w:p w14:paraId="10CFD345" w14:textId="77777777" w:rsidR="00D5100E" w:rsidRPr="007F71A4" w:rsidRDefault="00D5100E" w:rsidP="00115925">
            <w:pPr>
              <w:rPr>
                <w:lang w:val="en-IN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7F71A4">
              <w:rPr>
                <w:lang w:val="en-IN"/>
              </w:rPr>
              <w:t>v_MeasConfig</w:t>
            </w:r>
            <w:proofErr w:type="spellEnd"/>
            <w:r w:rsidRPr="007F71A4">
              <w:rPr>
                <w:lang w:val="en-IN"/>
              </w:rPr>
              <w:t xml:space="preserve"> := </w:t>
            </w:r>
            <w:proofErr w:type="spellStart"/>
            <w:r w:rsidRPr="007F71A4">
              <w:rPr>
                <w:lang w:val="en-IN"/>
              </w:rPr>
              <w:t>cs_MeasConfigCommon_NR</w:t>
            </w:r>
            <w:proofErr w:type="spellEnd"/>
            <w:r w:rsidRPr="007F71A4">
              <w:rPr>
                <w:lang w:val="en-IN"/>
              </w:rPr>
              <w:t xml:space="preserve">(omit, </w:t>
            </w:r>
            <w:proofErr w:type="spellStart"/>
            <w:r w:rsidRPr="007F71A4">
              <w:rPr>
                <w:lang w:val="en-IN"/>
              </w:rPr>
              <w:t>omit,omit</w:t>
            </w:r>
            <w:proofErr w:type="spellEnd"/>
            <w:r w:rsidRPr="007F71A4">
              <w:rPr>
                <w:lang w:val="en-IN"/>
              </w:rPr>
              <w:t>, omit, {tsc_NR_MeasId1},omit, omit, omit, cds_MeasGapRelease_FR1);</w:t>
            </w:r>
          </w:p>
          <w:p w14:paraId="0FE8C8C6" w14:textId="77777777" w:rsidR="00D5100E" w:rsidRPr="00A9767A" w:rsidRDefault="00D5100E" w:rsidP="00115925">
            <w:pPr>
              <w:rPr>
                <w:lang w:val="it-IT"/>
              </w:rPr>
            </w:pPr>
            <w:r w:rsidRPr="007F71A4">
              <w:rPr>
                <w:lang w:val="en-IN"/>
              </w:rPr>
              <w:t xml:space="preserve">    </w:t>
            </w:r>
            <w:proofErr w:type="spellStart"/>
            <w:r w:rsidRPr="00A9767A">
              <w:rPr>
                <w:lang w:val="it-IT"/>
              </w:rPr>
              <w:t>f_NR_SendRRCReconfigurationContentsToEUTRA</w:t>
            </w:r>
            <w:proofErr w:type="spellEnd"/>
            <w:r w:rsidRPr="00A9767A">
              <w:rPr>
                <w:lang w:val="it-IT"/>
              </w:rPr>
              <w:t xml:space="preserve"> (</w:t>
            </w:r>
            <w:proofErr w:type="spellStart"/>
            <w:r w:rsidRPr="00A9767A">
              <w:rPr>
                <w:lang w:val="it-IT"/>
              </w:rPr>
              <w:t>omit</w:t>
            </w:r>
            <w:proofErr w:type="spellEnd"/>
            <w:r w:rsidRPr="00A9767A">
              <w:rPr>
                <w:lang w:val="it-IT"/>
              </w:rPr>
              <w:t xml:space="preserve">, </w:t>
            </w:r>
            <w:proofErr w:type="spellStart"/>
            <w:r w:rsidRPr="00A9767A">
              <w:rPr>
                <w:lang w:val="it-IT"/>
              </w:rPr>
              <w:t>omit,v_MeasConfig</w:t>
            </w:r>
            <w:r w:rsidRPr="00A9767A">
              <w:rPr>
                <w:highlight w:val="yellow"/>
                <w:lang w:val="it-IT"/>
              </w:rPr>
              <w:t>,omit,false</w:t>
            </w:r>
            <w:proofErr w:type="spellEnd"/>
            <w:r w:rsidRPr="00A9767A">
              <w:rPr>
                <w:lang w:val="it-IT"/>
              </w:rPr>
              <w:t>);</w:t>
            </w:r>
          </w:p>
          <w:p w14:paraId="706B0B13" w14:textId="77777777" w:rsidR="00D5100E" w:rsidRPr="00A9767A" w:rsidRDefault="00D5100E" w:rsidP="00115925">
            <w:pPr>
              <w:rPr>
                <w:lang w:val="it-IT"/>
              </w:rPr>
            </w:pPr>
            <w:r w:rsidRPr="00A9767A">
              <w:rPr>
                <w:lang w:val="it-IT"/>
              </w:rPr>
              <w:t xml:space="preserve">    </w:t>
            </w:r>
            <w:proofErr w:type="spellStart"/>
            <w:r w:rsidRPr="00A9767A">
              <w:rPr>
                <w:highlight w:val="yellow"/>
                <w:lang w:val="it-IT"/>
              </w:rPr>
              <w:t>v_OctetData</w:t>
            </w:r>
            <w:proofErr w:type="spellEnd"/>
            <w:r w:rsidRPr="00A9767A">
              <w:rPr>
                <w:highlight w:val="yellow"/>
                <w:lang w:val="it-IT"/>
              </w:rPr>
              <w:t xml:space="preserve"> := </w:t>
            </w:r>
            <w:proofErr w:type="spellStart"/>
            <w:r w:rsidRPr="00A9767A">
              <w:rPr>
                <w:highlight w:val="yellow"/>
                <w:lang w:val="it-IT"/>
              </w:rPr>
              <w:t>f_EUTRA_NR_WaitForCoOrd_Data</w:t>
            </w:r>
            <w:proofErr w:type="spellEnd"/>
            <w:r w:rsidRPr="00A9767A">
              <w:rPr>
                <w:highlight w:val="yellow"/>
                <w:lang w:val="it-IT"/>
              </w:rPr>
              <w:t>(EUTRA, "Complete");</w:t>
            </w:r>
          </w:p>
          <w:p w14:paraId="5594CC1D" w14:textId="77777777" w:rsidR="00D5100E" w:rsidRPr="00A9767A" w:rsidRDefault="00D5100E" w:rsidP="00115925">
            <w:pPr>
              <w:rPr>
                <w:lang w:val="it-IT"/>
              </w:rPr>
            </w:pPr>
          </w:p>
          <w:p w14:paraId="48676A3F" w14:textId="77777777" w:rsidR="00D5100E" w:rsidRPr="007F71A4" w:rsidRDefault="00D5100E" w:rsidP="00115925">
            <w:pPr>
              <w:rPr>
                <w:lang w:val="en-IN"/>
              </w:rPr>
            </w:pPr>
            <w:r w:rsidRPr="00A9767A">
              <w:rPr>
                <w:lang w:val="it-IT"/>
              </w:rPr>
              <w:t xml:space="preserve">  </w:t>
            </w:r>
            <w:r w:rsidRPr="007F71A4">
              <w:rPr>
                <w:lang w:val="en-IN"/>
              </w:rPr>
              <w:t>} // fl_TC_8_2_3_11_1_ENDC_NR_TestBody</w:t>
            </w:r>
          </w:p>
          <w:p w14:paraId="4263DA70" w14:textId="77777777" w:rsidR="00D5100E" w:rsidRDefault="00D5100E" w:rsidP="00115925"/>
        </w:tc>
      </w:tr>
    </w:tbl>
    <w:p w14:paraId="59714EE7" w14:textId="77777777" w:rsidR="00D5100E" w:rsidRDefault="00D5100E" w:rsidP="00D5100E">
      <w:pPr>
        <w:spacing w:after="0"/>
        <w:rPr>
          <w:rFonts w:ascii="Arial" w:hAnsi="Arial"/>
          <w:b/>
          <w:color w:val="FF0000"/>
          <w:lang w:eastAsia="en-GB"/>
        </w:rPr>
      </w:pPr>
    </w:p>
    <w:p w14:paraId="225C1E39" w14:textId="77777777" w:rsidR="00D5100E" w:rsidRDefault="00D5100E" w:rsidP="00D5100E">
      <w:pPr>
        <w:spacing w:after="0"/>
        <w:rPr>
          <w:rFonts w:ascii="Arial" w:hAnsi="Arial"/>
          <w:b/>
          <w:color w:val="FF0000"/>
          <w:lang w:eastAsia="en-GB"/>
        </w:rPr>
      </w:pPr>
    </w:p>
    <w:p w14:paraId="5E58EB37" w14:textId="77777777" w:rsidR="00D5100E" w:rsidRPr="005A0008" w:rsidRDefault="00D5100E" w:rsidP="00D5100E">
      <w:pPr>
        <w:spacing w:after="0"/>
        <w:rPr>
          <w:rFonts w:ascii="Arial" w:hAnsi="Arial"/>
          <w:b/>
          <w:color w:val="FF0000"/>
          <w:lang w:eastAsia="en-GB"/>
        </w:rPr>
      </w:pPr>
    </w:p>
    <w:p w14:paraId="391BCBE1" w14:textId="0D61ED67" w:rsidR="00007D89" w:rsidRPr="00854C55" w:rsidRDefault="00007D89" w:rsidP="00FC2058">
      <w:pPr>
        <w:pStyle w:val="berschrift1"/>
        <w:numPr>
          <w:ilvl w:val="0"/>
          <w:numId w:val="1"/>
        </w:numPr>
        <w:autoSpaceDN w:val="0"/>
        <w:rPr>
          <w:rFonts w:cs="Arial"/>
          <w:b/>
        </w:rPr>
      </w:pPr>
      <w:r w:rsidRPr="00854C55">
        <w:rPr>
          <w:rFonts w:cs="Arial"/>
          <w:b/>
        </w:rPr>
        <w:t xml:space="preserve">Branches </w:t>
      </w:r>
      <w:bookmarkEnd w:id="11"/>
      <w:bookmarkEnd w:id="12"/>
      <w:bookmarkEnd w:id="13"/>
      <w:r>
        <w:rPr>
          <w:rFonts w:cs="Arial"/>
          <w:b/>
        </w:rPr>
        <w:t>executed</w:t>
      </w:r>
      <w:bookmarkEnd w:id="14"/>
      <w:bookmarkEnd w:id="15"/>
    </w:p>
    <w:p w14:paraId="7A367498" w14:textId="6D71956E" w:rsidR="00662A05" w:rsidRPr="00662A05" w:rsidRDefault="00662A05" w:rsidP="00662A05">
      <w:pPr>
        <w:rPr>
          <w:rFonts w:cs="Arial"/>
          <w:b/>
        </w:rPr>
      </w:pPr>
      <w:bookmarkStart w:id="16" w:name="_Toc122434494"/>
      <w:bookmarkStart w:id="17" w:name="_Toc295288971"/>
      <w:bookmarkStart w:id="18" w:name="_Toc325725666"/>
      <w:r w:rsidRPr="00662A05">
        <w:rPr>
          <w:rFonts w:cs="Arial"/>
        </w:rPr>
        <w:t xml:space="preserve">The test case was executed on </w:t>
      </w:r>
      <w:r w:rsidR="00752AB4">
        <w:rPr>
          <w:rFonts w:cs="Arial"/>
        </w:rPr>
        <w:t xml:space="preserve">EN-DC </w:t>
      </w:r>
      <w:r w:rsidR="00CA4F8E">
        <w:rPr>
          <w:rFonts w:cs="Arial"/>
        </w:rPr>
        <w:t xml:space="preserve"> band</w:t>
      </w:r>
      <w:r w:rsidR="00752AB4">
        <w:rPr>
          <w:rFonts w:cs="Arial"/>
        </w:rPr>
        <w:t xml:space="preserve"> combination</w:t>
      </w:r>
      <w:r w:rsidR="00CA4F8E">
        <w:rPr>
          <w:rFonts w:cs="Arial"/>
        </w:rPr>
        <w:t xml:space="preserve"> </w:t>
      </w:r>
      <w:r w:rsidR="00752AB4">
        <w:rPr>
          <w:rFonts w:cs="Arial"/>
        </w:rPr>
        <w:t>3A_</w:t>
      </w:r>
      <w:r w:rsidR="003F1E18">
        <w:rPr>
          <w:rFonts w:cs="Arial"/>
        </w:rPr>
        <w:t>n</w:t>
      </w:r>
      <w:r w:rsidR="00D203E7">
        <w:rPr>
          <w:rFonts w:cs="Arial"/>
        </w:rPr>
        <w:t>78</w:t>
      </w:r>
      <w:r w:rsidR="00997B26">
        <w:rPr>
          <w:rFonts w:cs="Arial"/>
        </w:rPr>
        <w:t xml:space="preserve"> </w:t>
      </w:r>
      <w:r w:rsidRPr="00662A05">
        <w:rPr>
          <w:rFonts w:cs="Arial"/>
        </w:rPr>
        <w:t>u</w:t>
      </w:r>
      <w:r w:rsidR="00675FFC">
        <w:rPr>
          <w:rFonts w:cs="Arial"/>
        </w:rPr>
        <w:t>s</w:t>
      </w:r>
      <w:r w:rsidRPr="00662A05">
        <w:rPr>
          <w:rFonts w:cs="Arial"/>
        </w:rPr>
        <w:t>ing NR ciphering nea</w:t>
      </w:r>
      <w:r w:rsidR="00F96B9B">
        <w:rPr>
          <w:rFonts w:cs="Arial"/>
        </w:rPr>
        <w:t>2</w:t>
      </w:r>
      <w:r w:rsidRPr="00662A05">
        <w:rPr>
          <w:rFonts w:cs="Arial"/>
        </w:rPr>
        <w:t xml:space="preserve"> and integrity algorithm nia</w:t>
      </w:r>
      <w:r w:rsidR="00F96B9B">
        <w:rPr>
          <w:rFonts w:cs="Arial"/>
        </w:rPr>
        <w:t>2</w:t>
      </w:r>
      <w:r w:rsidR="00F21F8C">
        <w:rPr>
          <w:rFonts w:cs="Arial"/>
        </w:rPr>
        <w:t xml:space="preserve"> </w:t>
      </w:r>
    </w:p>
    <w:p w14:paraId="3519F161" w14:textId="24C78292" w:rsidR="00007D89" w:rsidRPr="00854C55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19" w:name="_Toc121172017"/>
      <w:bookmarkStart w:id="20" w:name="_Toc140742505"/>
      <w:r w:rsidRPr="00854C55">
        <w:rPr>
          <w:rFonts w:cs="Arial"/>
          <w:b/>
        </w:rPr>
        <w:t>Execution Log Files</w:t>
      </w:r>
      <w:bookmarkEnd w:id="16"/>
      <w:bookmarkEnd w:id="17"/>
      <w:bookmarkEnd w:id="18"/>
      <w:bookmarkEnd w:id="19"/>
      <w:bookmarkEnd w:id="20"/>
    </w:p>
    <w:p w14:paraId="3F4DE0CB" w14:textId="0CC04D41" w:rsidR="00007D89" w:rsidRPr="00954EDD" w:rsidRDefault="00C822B3" w:rsidP="00007D89">
      <w:pPr>
        <w:pStyle w:val="berschrift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1" w:name="_Toc140742506"/>
      <w:bookmarkStart w:id="22" w:name="_Hlk120026754"/>
      <w:proofErr w:type="spellStart"/>
      <w:r>
        <w:rPr>
          <w:rFonts w:cs="Arial"/>
          <w:b/>
        </w:rPr>
        <w:t>Mediatek</w:t>
      </w:r>
      <w:proofErr w:type="spellEnd"/>
      <w:r>
        <w:rPr>
          <w:rFonts w:cs="Arial"/>
          <w:b/>
        </w:rPr>
        <w:t xml:space="preserve"> MT68</w:t>
      </w:r>
      <w:bookmarkEnd w:id="21"/>
      <w:r w:rsidR="000C64DF">
        <w:rPr>
          <w:rFonts w:cs="Arial"/>
          <w:b/>
        </w:rPr>
        <w:t>79</w:t>
      </w:r>
    </w:p>
    <w:bookmarkEnd w:id="22"/>
    <w:p w14:paraId="29B59B52" w14:textId="12BC4511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685984">
        <w:rPr>
          <w:rFonts w:cs="Arial"/>
        </w:rPr>
        <w:t>MediaTek</w:t>
      </w:r>
      <w:r w:rsidR="004511AB" w:rsidRPr="004511AB">
        <w:rPr>
          <w:rFonts w:cs="Arial"/>
        </w:rPr>
        <w:t xml:space="preserve"> </w:t>
      </w:r>
      <w:r w:rsidR="00C822B3">
        <w:rPr>
          <w:rFonts w:cs="Arial"/>
        </w:rPr>
        <w:t>MT68</w:t>
      </w:r>
      <w:r w:rsidR="00671A30">
        <w:rPr>
          <w:rFonts w:cs="Arial"/>
        </w:rPr>
        <w:t>79</w:t>
      </w:r>
      <w:r w:rsidR="00A634CE">
        <w:rPr>
          <w:rFonts w:cs="Arial"/>
        </w:rPr>
        <w:t xml:space="preserve"> </w:t>
      </w:r>
      <w:r w:rsidR="0074508C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3212DA" w:rsidRPr="003212DA">
        <w:rPr>
          <w:rFonts w:cs="Arial"/>
        </w:rPr>
        <w:t>Anritsu Protocol Conformance Test System ME7834NR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lastRenderedPageBreak/>
        <w:t>Test case execution log file:</w:t>
      </w:r>
    </w:p>
    <w:p w14:paraId="26444CED" w14:textId="37C5998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TC_</w:t>
      </w:r>
      <w:r w:rsidR="00700D3F">
        <w:t>8</w:t>
      </w:r>
      <w:r w:rsidR="00C822B3">
        <w:t>_</w:t>
      </w:r>
      <w:r w:rsidR="00700D3F">
        <w:t>2</w:t>
      </w:r>
      <w:r w:rsidR="00F53941">
        <w:t>_</w:t>
      </w:r>
      <w:r w:rsidR="00700D3F">
        <w:t>3</w:t>
      </w:r>
      <w:r w:rsidR="00F53941">
        <w:t>_</w:t>
      </w:r>
      <w:r w:rsidR="00C822B3">
        <w:t>1</w:t>
      </w:r>
      <w:r w:rsidR="00700D3F">
        <w:t>1</w:t>
      </w:r>
      <w:r>
        <w:rPr>
          <w:rFonts w:cs="Arial"/>
        </w:rPr>
        <w:t>_</w:t>
      </w:r>
      <w:r w:rsidR="00700D3F">
        <w:rPr>
          <w:rFonts w:cs="Arial"/>
        </w:rPr>
        <w:t>1_</w:t>
      </w:r>
      <w:r w:rsidRPr="00C549CB">
        <w:rPr>
          <w:rFonts w:cs="Arial"/>
        </w:rPr>
        <w:t>LOG.</w:t>
      </w:r>
      <w:r w:rsidR="00700D3F">
        <w:rPr>
          <w:rFonts w:cs="Arial"/>
        </w:rPr>
        <w:t>xml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396ABAD" w:rsidR="00662A05" w:rsidRDefault="00173BE9" w:rsidP="00173BE9">
      <w:pPr>
        <w:overflowPunct w:val="0"/>
        <w:autoSpaceDE w:val="0"/>
        <w:autoSpaceDN w:val="0"/>
        <w:adjustRightInd w:val="0"/>
        <w:rPr>
          <w:rFonts w:cs="Arial"/>
        </w:rPr>
      </w:pPr>
      <w:r>
        <w:rPr>
          <w:rFonts w:cs="Arial"/>
        </w:rPr>
        <w:t xml:space="preserve">       </w:t>
      </w:r>
      <w:r w:rsidR="00662A05" w:rsidRPr="00C549CB">
        <w:rPr>
          <w:rFonts w:cs="Arial"/>
        </w:rPr>
        <w:t>TC_</w:t>
      </w:r>
      <w:r w:rsidR="00700D3F">
        <w:rPr>
          <w:rFonts w:cs="Arial"/>
        </w:rPr>
        <w:t>8</w:t>
      </w:r>
      <w:r w:rsidR="00C822B3">
        <w:rPr>
          <w:rFonts w:cs="Arial"/>
        </w:rPr>
        <w:t>_</w:t>
      </w:r>
      <w:r w:rsidR="00700D3F">
        <w:rPr>
          <w:rFonts w:cs="Arial"/>
        </w:rPr>
        <w:t>2</w:t>
      </w:r>
      <w:r w:rsidR="00C822B3">
        <w:rPr>
          <w:rFonts w:cs="Arial"/>
        </w:rPr>
        <w:t>_</w:t>
      </w:r>
      <w:r w:rsidR="00700D3F">
        <w:rPr>
          <w:rFonts w:cs="Arial"/>
        </w:rPr>
        <w:t>3</w:t>
      </w:r>
      <w:r w:rsidR="00C822B3">
        <w:rPr>
          <w:rFonts w:cs="Arial"/>
        </w:rPr>
        <w:t>_1</w:t>
      </w:r>
      <w:r w:rsidR="00700D3F">
        <w:rPr>
          <w:rFonts w:cs="Arial"/>
        </w:rPr>
        <w:t>1</w:t>
      </w:r>
      <w:r w:rsidR="00A20BFD">
        <w:rPr>
          <w:rFonts w:cs="Arial"/>
        </w:rPr>
        <w:t>_</w:t>
      </w:r>
      <w:r w:rsidR="00700D3F">
        <w:rPr>
          <w:rFonts w:cs="Arial"/>
        </w:rPr>
        <w:t>1_</w:t>
      </w:r>
      <w:r w:rsidR="00662A05" w:rsidRPr="00C549CB">
        <w:rPr>
          <w:rFonts w:cs="Arial"/>
        </w:rPr>
        <w:t>PIXIT.</w:t>
      </w:r>
      <w:r w:rsidR="00700D3F">
        <w:rPr>
          <w:rFonts w:cs="Arial"/>
        </w:rPr>
        <w:t>txt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berschrift1"/>
        <w:numPr>
          <w:ilvl w:val="0"/>
          <w:numId w:val="2"/>
        </w:numPr>
        <w:autoSpaceDN w:val="0"/>
        <w:rPr>
          <w:rFonts w:cs="Arial"/>
          <w:b/>
        </w:rPr>
      </w:pPr>
      <w:bookmarkStart w:id="23" w:name="_Toc122434496"/>
      <w:bookmarkStart w:id="24" w:name="_Toc295288973"/>
      <w:bookmarkStart w:id="25" w:name="_Toc325725668"/>
      <w:bookmarkStart w:id="26" w:name="_Toc121172019"/>
      <w:bookmarkStart w:id="27" w:name="_Toc140742507"/>
      <w:r w:rsidRPr="002D362B">
        <w:rPr>
          <w:rFonts w:cs="Arial"/>
          <w:b/>
        </w:rPr>
        <w:t>References</w:t>
      </w:r>
      <w:bookmarkEnd w:id="23"/>
      <w:bookmarkEnd w:id="24"/>
      <w:bookmarkEnd w:id="25"/>
      <w:bookmarkEnd w:id="26"/>
      <w:bookmarkEnd w:id="27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Pr="00ED4892" w:rsidRDefault="00007D89" w:rsidP="00EA3878">
            <w:pPr>
              <w:pStyle w:val="FP"/>
              <w:spacing w:before="40" w:after="40"/>
              <w:rPr>
                <w:rFonts w:ascii="Arial" w:hAnsi="Arial" w:cs="Arial"/>
                <w:bCs/>
                <w:szCs w:val="22"/>
                <w:lang w:eastAsia="en-GB"/>
              </w:rPr>
            </w:pPr>
            <w:r w:rsidRPr="00ED4892">
              <w:rPr>
                <w:rFonts w:ascii="Arial" w:hAnsi="Arial" w:cs="Arial"/>
                <w:bCs/>
                <w:szCs w:val="22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03DB94EC" w:rsidR="00007D89" w:rsidRPr="000F516E" w:rsidRDefault="00D47DD0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Cs/>
                <w:szCs w:val="22"/>
                <w:lang w:val="en-US" w:eastAsia="en-GB"/>
              </w:rPr>
            </w:pPr>
            <w:r w:rsidRPr="00D47DD0">
              <w:rPr>
                <w:rFonts w:ascii="Arial" w:hAnsi="Arial" w:cs="Arial"/>
                <w:bCs/>
                <w:szCs w:val="22"/>
              </w:rPr>
              <w:t>R5s23078</w:t>
            </w:r>
            <w:r w:rsidR="00283422">
              <w:rPr>
                <w:rFonts w:ascii="Arial" w:hAnsi="Arial" w:cs="Arial"/>
                <w:bCs/>
                <w:szCs w:val="22"/>
              </w:rPr>
              <w:t>8</w:t>
            </w:r>
            <w:r w:rsidR="00ED4892" w:rsidRPr="000F516E">
              <w:rPr>
                <w:rFonts w:ascii="Arial" w:hAnsi="Arial" w:cs="Arial"/>
                <w:bCs/>
                <w:szCs w:val="22"/>
              </w:rPr>
              <w:t xml:space="preserve">: Supporting information for </w:t>
            </w:r>
            <w:r w:rsidR="000F516E" w:rsidRPr="000F516E">
              <w:rPr>
                <w:rFonts w:ascii="Arial" w:hAnsi="Arial" w:cs="Arial"/>
              </w:rPr>
              <w:t>Addition of Rel-15 ENDC RRC measurement test case 8.2.3.11.1 in FR1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49A9DF" w14:textId="77777777" w:rsidR="005F0236" w:rsidRDefault="005F0236">
      <w:r>
        <w:separator/>
      </w:r>
    </w:p>
  </w:endnote>
  <w:endnote w:type="continuationSeparator" w:id="0">
    <w:p w14:paraId="71F50F55" w14:textId="77777777" w:rsidR="005F0236" w:rsidRDefault="005F02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C0555A" w14:textId="77777777" w:rsidR="005F0236" w:rsidRDefault="005F0236">
      <w:r>
        <w:separator/>
      </w:r>
    </w:p>
  </w:footnote>
  <w:footnote w:type="continuationSeparator" w:id="0">
    <w:p w14:paraId="43526F76" w14:textId="77777777" w:rsidR="005F0236" w:rsidRDefault="005F02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BAD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041A8D"/>
    <w:multiLevelType w:val="hybridMultilevel"/>
    <w:tmpl w:val="9F2E3C16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15A470E4"/>
    <w:multiLevelType w:val="hybridMultilevel"/>
    <w:tmpl w:val="50506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45698D"/>
    <w:multiLevelType w:val="hybridMultilevel"/>
    <w:tmpl w:val="F30CBF1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CC101B"/>
    <w:multiLevelType w:val="hybridMultilevel"/>
    <w:tmpl w:val="CFD25E22"/>
    <w:lvl w:ilvl="0" w:tplc="367EFDE4">
      <w:start w:val="1"/>
      <w:numFmt w:val="decimal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9120241"/>
    <w:multiLevelType w:val="hybridMultilevel"/>
    <w:tmpl w:val="686C5FFC"/>
    <w:lvl w:ilvl="0" w:tplc="1046D476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BA24054"/>
    <w:multiLevelType w:val="hybridMultilevel"/>
    <w:tmpl w:val="3846518E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4542AD"/>
    <w:multiLevelType w:val="hybridMultilevel"/>
    <w:tmpl w:val="9C749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26C5285"/>
    <w:multiLevelType w:val="hybridMultilevel"/>
    <w:tmpl w:val="056EB13E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60E2F42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897806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03D4956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59F444C"/>
    <w:multiLevelType w:val="hybridMultilevel"/>
    <w:tmpl w:val="3B6AB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AD64A7"/>
    <w:multiLevelType w:val="hybridMultilevel"/>
    <w:tmpl w:val="48F8C67C"/>
    <w:lvl w:ilvl="0" w:tplc="40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420E48ED"/>
    <w:multiLevelType w:val="hybridMultilevel"/>
    <w:tmpl w:val="EDAC7C7E"/>
    <w:lvl w:ilvl="0" w:tplc="40090001">
      <w:start w:val="1"/>
      <w:numFmt w:val="bullet"/>
      <w:lvlText w:val=""/>
      <w:lvlJc w:val="left"/>
      <w:pPr>
        <w:ind w:left="111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1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F204E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D9E639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F327E2C"/>
    <w:multiLevelType w:val="hybridMultilevel"/>
    <w:tmpl w:val="3AF8AF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FD2B38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6814A89"/>
    <w:multiLevelType w:val="hybridMultilevel"/>
    <w:tmpl w:val="0EF081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B80945"/>
    <w:multiLevelType w:val="hybridMultilevel"/>
    <w:tmpl w:val="C538A990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5A5972"/>
    <w:multiLevelType w:val="hybridMultilevel"/>
    <w:tmpl w:val="E46A33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7D01752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9FC622C"/>
    <w:multiLevelType w:val="hybridMultilevel"/>
    <w:tmpl w:val="BE68461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764BDB"/>
    <w:multiLevelType w:val="hybridMultilevel"/>
    <w:tmpl w:val="CBB20C88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7C962A1"/>
    <w:multiLevelType w:val="hybridMultilevel"/>
    <w:tmpl w:val="3B6ABB5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BAC6480"/>
    <w:multiLevelType w:val="hybridMultilevel"/>
    <w:tmpl w:val="BA5CE7C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214440F"/>
    <w:multiLevelType w:val="hybridMultilevel"/>
    <w:tmpl w:val="BEB23D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738044D"/>
    <w:multiLevelType w:val="hybridMultilevel"/>
    <w:tmpl w:val="0D62A694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7FA1034"/>
    <w:multiLevelType w:val="hybridMultilevel"/>
    <w:tmpl w:val="019065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CDA1B40"/>
    <w:multiLevelType w:val="hybridMultilevel"/>
    <w:tmpl w:val="BA5CE7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F460FD"/>
    <w:multiLevelType w:val="hybridMultilevel"/>
    <w:tmpl w:val="3FD646B8"/>
    <w:lvl w:ilvl="0" w:tplc="40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41" w15:restartNumberingAfterBreak="0">
    <w:nsid w:val="7D463F01"/>
    <w:multiLevelType w:val="hybridMultilevel"/>
    <w:tmpl w:val="C4EE53F2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188009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28413822">
    <w:abstractNumId w:val="14"/>
  </w:num>
  <w:num w:numId="3" w16cid:durableId="1083718607">
    <w:abstractNumId w:val="6"/>
  </w:num>
  <w:num w:numId="4" w16cid:durableId="121079766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34896649">
    <w:abstractNumId w:val="35"/>
  </w:num>
  <w:num w:numId="6" w16cid:durableId="1221668658">
    <w:abstractNumId w:val="20"/>
  </w:num>
  <w:num w:numId="7" w16cid:durableId="1811633016">
    <w:abstractNumId w:val="13"/>
  </w:num>
  <w:num w:numId="8" w16cid:durableId="1058895011">
    <w:abstractNumId w:val="38"/>
  </w:num>
  <w:num w:numId="9" w16cid:durableId="1724449684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54161182">
    <w:abstractNumId w:val="34"/>
  </w:num>
  <w:num w:numId="11" w16cid:durableId="1006713528">
    <w:abstractNumId w:val="18"/>
  </w:num>
  <w:num w:numId="12" w16cid:durableId="703486945">
    <w:abstractNumId w:val="3"/>
  </w:num>
  <w:num w:numId="13" w16cid:durableId="246039214">
    <w:abstractNumId w:val="11"/>
  </w:num>
  <w:num w:numId="14" w16cid:durableId="294260156">
    <w:abstractNumId w:val="36"/>
  </w:num>
  <w:num w:numId="15" w16cid:durableId="257107239">
    <w:abstractNumId w:val="10"/>
  </w:num>
  <w:num w:numId="16" w16cid:durableId="840659352">
    <w:abstractNumId w:val="8"/>
  </w:num>
  <w:num w:numId="17" w16cid:durableId="1128938593">
    <w:abstractNumId w:val="22"/>
  </w:num>
  <w:num w:numId="18" w16cid:durableId="239678638">
    <w:abstractNumId w:val="26"/>
  </w:num>
  <w:num w:numId="19" w16cid:durableId="152273895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313030335">
    <w:abstractNumId w:val="39"/>
  </w:num>
  <w:num w:numId="21" w16cid:durableId="541209329">
    <w:abstractNumId w:val="15"/>
  </w:num>
  <w:num w:numId="22" w16cid:durableId="1286503583">
    <w:abstractNumId w:val="4"/>
  </w:num>
  <w:num w:numId="23" w16cid:durableId="1015962952">
    <w:abstractNumId w:val="19"/>
  </w:num>
  <w:num w:numId="24" w16cid:durableId="1087574839">
    <w:abstractNumId w:val="0"/>
  </w:num>
  <w:num w:numId="25" w16cid:durableId="466555872">
    <w:abstractNumId w:val="23"/>
  </w:num>
  <w:num w:numId="26" w16cid:durableId="1142427735">
    <w:abstractNumId w:val="31"/>
  </w:num>
  <w:num w:numId="27" w16cid:durableId="1253931199">
    <w:abstractNumId w:val="12"/>
  </w:num>
  <w:num w:numId="28" w16cid:durableId="1093166998">
    <w:abstractNumId w:val="32"/>
  </w:num>
  <w:num w:numId="29" w16cid:durableId="291787887">
    <w:abstractNumId w:val="2"/>
  </w:num>
  <w:num w:numId="30" w16cid:durableId="1548642084">
    <w:abstractNumId w:val="27"/>
  </w:num>
  <w:num w:numId="31" w16cid:durableId="611521266">
    <w:abstractNumId w:val="33"/>
  </w:num>
  <w:num w:numId="32" w16cid:durableId="431390238">
    <w:abstractNumId w:val="24"/>
  </w:num>
  <w:num w:numId="33" w16cid:durableId="256643895">
    <w:abstractNumId w:val="37"/>
  </w:num>
  <w:num w:numId="34" w16cid:durableId="103692862">
    <w:abstractNumId w:val="7"/>
  </w:num>
  <w:num w:numId="35" w16cid:durableId="679283717">
    <w:abstractNumId w:val="29"/>
  </w:num>
  <w:num w:numId="36" w16cid:durableId="1988389660">
    <w:abstractNumId w:val="30"/>
  </w:num>
  <w:num w:numId="37" w16cid:durableId="1351183105">
    <w:abstractNumId w:val="25"/>
  </w:num>
  <w:num w:numId="38" w16cid:durableId="1970429090">
    <w:abstractNumId w:val="5"/>
  </w:num>
  <w:num w:numId="39" w16cid:durableId="1149202364">
    <w:abstractNumId w:val="21"/>
  </w:num>
  <w:num w:numId="40" w16cid:durableId="1472677245">
    <w:abstractNumId w:val="9"/>
  </w:num>
  <w:num w:numId="41" w16cid:durableId="1862160218">
    <w:abstractNumId w:val="40"/>
  </w:num>
  <w:num w:numId="42" w16cid:durableId="1506743644">
    <w:abstractNumId w:val="1"/>
  </w:num>
  <w:num w:numId="43" w16cid:durableId="1486628328">
    <w:abstractNumId w:val="41"/>
  </w:num>
  <w:num w:numId="44" w16cid:durableId="1651054454">
    <w:abstractNumId w:val="16"/>
  </w:num>
  <w:num w:numId="45" w16cid:durableId="367487588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348F"/>
    <w:rsid w:val="00007D89"/>
    <w:rsid w:val="000105E6"/>
    <w:rsid w:val="00012FCE"/>
    <w:rsid w:val="000134B6"/>
    <w:rsid w:val="00014716"/>
    <w:rsid w:val="00015316"/>
    <w:rsid w:val="0001540E"/>
    <w:rsid w:val="00022E4A"/>
    <w:rsid w:val="00023D78"/>
    <w:rsid w:val="000325B0"/>
    <w:rsid w:val="00042B86"/>
    <w:rsid w:val="0004494F"/>
    <w:rsid w:val="000454EB"/>
    <w:rsid w:val="00045EBF"/>
    <w:rsid w:val="000468F6"/>
    <w:rsid w:val="000505F6"/>
    <w:rsid w:val="000506D9"/>
    <w:rsid w:val="0005079B"/>
    <w:rsid w:val="00055053"/>
    <w:rsid w:val="00057721"/>
    <w:rsid w:val="00062540"/>
    <w:rsid w:val="00074B95"/>
    <w:rsid w:val="00075B9F"/>
    <w:rsid w:val="00076FC9"/>
    <w:rsid w:val="00080668"/>
    <w:rsid w:val="00084EA1"/>
    <w:rsid w:val="00085B0B"/>
    <w:rsid w:val="00086C5C"/>
    <w:rsid w:val="000873E7"/>
    <w:rsid w:val="000A0E6C"/>
    <w:rsid w:val="000A2482"/>
    <w:rsid w:val="000A6394"/>
    <w:rsid w:val="000B166E"/>
    <w:rsid w:val="000B1FC5"/>
    <w:rsid w:val="000B7784"/>
    <w:rsid w:val="000B7FED"/>
    <w:rsid w:val="000C038A"/>
    <w:rsid w:val="000C0A31"/>
    <w:rsid w:val="000C241B"/>
    <w:rsid w:val="000C64DF"/>
    <w:rsid w:val="000C6598"/>
    <w:rsid w:val="000C7415"/>
    <w:rsid w:val="000D44B3"/>
    <w:rsid w:val="000D4593"/>
    <w:rsid w:val="000D4B2C"/>
    <w:rsid w:val="000D6F88"/>
    <w:rsid w:val="000E199B"/>
    <w:rsid w:val="000E1B96"/>
    <w:rsid w:val="000E2F3D"/>
    <w:rsid w:val="000E3473"/>
    <w:rsid w:val="000E3931"/>
    <w:rsid w:val="000E6662"/>
    <w:rsid w:val="000F516E"/>
    <w:rsid w:val="00107696"/>
    <w:rsid w:val="00110B45"/>
    <w:rsid w:val="00113E39"/>
    <w:rsid w:val="00114F7F"/>
    <w:rsid w:val="00117BF8"/>
    <w:rsid w:val="001209B9"/>
    <w:rsid w:val="00126461"/>
    <w:rsid w:val="001336F6"/>
    <w:rsid w:val="00133F3B"/>
    <w:rsid w:val="00140954"/>
    <w:rsid w:val="00142B45"/>
    <w:rsid w:val="00144068"/>
    <w:rsid w:val="00145D43"/>
    <w:rsid w:val="001461F1"/>
    <w:rsid w:val="0015040D"/>
    <w:rsid w:val="001516A7"/>
    <w:rsid w:val="00153191"/>
    <w:rsid w:val="00163481"/>
    <w:rsid w:val="00172FA4"/>
    <w:rsid w:val="00173BE9"/>
    <w:rsid w:val="00174F31"/>
    <w:rsid w:val="00176F6E"/>
    <w:rsid w:val="00182A57"/>
    <w:rsid w:val="00192C46"/>
    <w:rsid w:val="001957ED"/>
    <w:rsid w:val="001A08B3"/>
    <w:rsid w:val="001A168C"/>
    <w:rsid w:val="001A1C81"/>
    <w:rsid w:val="001A36C2"/>
    <w:rsid w:val="001A7B60"/>
    <w:rsid w:val="001B4DAE"/>
    <w:rsid w:val="001B52F0"/>
    <w:rsid w:val="001B5457"/>
    <w:rsid w:val="001B639B"/>
    <w:rsid w:val="001B7A65"/>
    <w:rsid w:val="001C3B08"/>
    <w:rsid w:val="001C6CB2"/>
    <w:rsid w:val="001D46C8"/>
    <w:rsid w:val="001E41F3"/>
    <w:rsid w:val="001E70B3"/>
    <w:rsid w:val="001E790C"/>
    <w:rsid w:val="001E7CD4"/>
    <w:rsid w:val="001F230F"/>
    <w:rsid w:val="002021C8"/>
    <w:rsid w:val="002037F7"/>
    <w:rsid w:val="00212843"/>
    <w:rsid w:val="0021291F"/>
    <w:rsid w:val="0022013D"/>
    <w:rsid w:val="002313D0"/>
    <w:rsid w:val="00235192"/>
    <w:rsid w:val="002368AC"/>
    <w:rsid w:val="002409E7"/>
    <w:rsid w:val="002460B5"/>
    <w:rsid w:val="0026004D"/>
    <w:rsid w:val="002640DD"/>
    <w:rsid w:val="00266EE5"/>
    <w:rsid w:val="00267E81"/>
    <w:rsid w:val="00274529"/>
    <w:rsid w:val="0027536C"/>
    <w:rsid w:val="00275D12"/>
    <w:rsid w:val="00276928"/>
    <w:rsid w:val="00277020"/>
    <w:rsid w:val="00281C14"/>
    <w:rsid w:val="002826F7"/>
    <w:rsid w:val="00282716"/>
    <w:rsid w:val="00283422"/>
    <w:rsid w:val="00284FEB"/>
    <w:rsid w:val="00285FC9"/>
    <w:rsid w:val="002860C4"/>
    <w:rsid w:val="0029333C"/>
    <w:rsid w:val="002939DF"/>
    <w:rsid w:val="00294AD2"/>
    <w:rsid w:val="002A1F34"/>
    <w:rsid w:val="002B069A"/>
    <w:rsid w:val="002B5741"/>
    <w:rsid w:val="002C103D"/>
    <w:rsid w:val="002C11E5"/>
    <w:rsid w:val="002C519A"/>
    <w:rsid w:val="002D20DD"/>
    <w:rsid w:val="002D23B3"/>
    <w:rsid w:val="002D3344"/>
    <w:rsid w:val="002E472E"/>
    <w:rsid w:val="00305409"/>
    <w:rsid w:val="00313A45"/>
    <w:rsid w:val="00320AF8"/>
    <w:rsid w:val="00320F4B"/>
    <w:rsid w:val="003212DA"/>
    <w:rsid w:val="00334EB5"/>
    <w:rsid w:val="003353AB"/>
    <w:rsid w:val="003364F8"/>
    <w:rsid w:val="003370D8"/>
    <w:rsid w:val="003409DF"/>
    <w:rsid w:val="0034379C"/>
    <w:rsid w:val="00345746"/>
    <w:rsid w:val="00351C0E"/>
    <w:rsid w:val="00352247"/>
    <w:rsid w:val="003609EF"/>
    <w:rsid w:val="0036231A"/>
    <w:rsid w:val="00365E6C"/>
    <w:rsid w:val="00373877"/>
    <w:rsid w:val="00373BE8"/>
    <w:rsid w:val="00374DD4"/>
    <w:rsid w:val="00377EAB"/>
    <w:rsid w:val="0038527D"/>
    <w:rsid w:val="003908BC"/>
    <w:rsid w:val="00397A37"/>
    <w:rsid w:val="003A1460"/>
    <w:rsid w:val="003A6ACE"/>
    <w:rsid w:val="003A7669"/>
    <w:rsid w:val="003B4F6E"/>
    <w:rsid w:val="003B6822"/>
    <w:rsid w:val="003D3824"/>
    <w:rsid w:val="003D4E6C"/>
    <w:rsid w:val="003E00D3"/>
    <w:rsid w:val="003E14DE"/>
    <w:rsid w:val="003E1A36"/>
    <w:rsid w:val="003E5423"/>
    <w:rsid w:val="003E6E43"/>
    <w:rsid w:val="003E79F0"/>
    <w:rsid w:val="003F1E18"/>
    <w:rsid w:val="003F53F2"/>
    <w:rsid w:val="00402697"/>
    <w:rsid w:val="00410371"/>
    <w:rsid w:val="00417D17"/>
    <w:rsid w:val="00423AB6"/>
    <w:rsid w:val="004242F1"/>
    <w:rsid w:val="00432C94"/>
    <w:rsid w:val="004360A6"/>
    <w:rsid w:val="0043720F"/>
    <w:rsid w:val="00440CE5"/>
    <w:rsid w:val="0044375C"/>
    <w:rsid w:val="00444216"/>
    <w:rsid w:val="00445272"/>
    <w:rsid w:val="004511AB"/>
    <w:rsid w:val="004523D8"/>
    <w:rsid w:val="004523EE"/>
    <w:rsid w:val="00454152"/>
    <w:rsid w:val="00457F71"/>
    <w:rsid w:val="00473E31"/>
    <w:rsid w:val="0047783B"/>
    <w:rsid w:val="00477BE8"/>
    <w:rsid w:val="00483464"/>
    <w:rsid w:val="00491E2E"/>
    <w:rsid w:val="00493085"/>
    <w:rsid w:val="0049312D"/>
    <w:rsid w:val="00495888"/>
    <w:rsid w:val="00495D31"/>
    <w:rsid w:val="00497B43"/>
    <w:rsid w:val="004A1C12"/>
    <w:rsid w:val="004B038D"/>
    <w:rsid w:val="004B5DDC"/>
    <w:rsid w:val="004B75B7"/>
    <w:rsid w:val="004B7FA3"/>
    <w:rsid w:val="004C3C4E"/>
    <w:rsid w:val="004C652C"/>
    <w:rsid w:val="004C65CE"/>
    <w:rsid w:val="004D2755"/>
    <w:rsid w:val="004D730A"/>
    <w:rsid w:val="004D7D01"/>
    <w:rsid w:val="004E4529"/>
    <w:rsid w:val="004E4F04"/>
    <w:rsid w:val="004F1599"/>
    <w:rsid w:val="004F4020"/>
    <w:rsid w:val="004F5395"/>
    <w:rsid w:val="004F5BE5"/>
    <w:rsid w:val="005030FE"/>
    <w:rsid w:val="005047B0"/>
    <w:rsid w:val="0051000C"/>
    <w:rsid w:val="00511420"/>
    <w:rsid w:val="005141D9"/>
    <w:rsid w:val="0051580D"/>
    <w:rsid w:val="005165A2"/>
    <w:rsid w:val="00534BD9"/>
    <w:rsid w:val="005412D5"/>
    <w:rsid w:val="00544C2F"/>
    <w:rsid w:val="00547111"/>
    <w:rsid w:val="00547252"/>
    <w:rsid w:val="005509A1"/>
    <w:rsid w:val="0055250F"/>
    <w:rsid w:val="005550BE"/>
    <w:rsid w:val="005600CD"/>
    <w:rsid w:val="00564DEC"/>
    <w:rsid w:val="00566861"/>
    <w:rsid w:val="00570959"/>
    <w:rsid w:val="00570AFA"/>
    <w:rsid w:val="00573828"/>
    <w:rsid w:val="005742AA"/>
    <w:rsid w:val="00574A7C"/>
    <w:rsid w:val="00574BDF"/>
    <w:rsid w:val="005776E2"/>
    <w:rsid w:val="00587FB5"/>
    <w:rsid w:val="00592D74"/>
    <w:rsid w:val="00594B37"/>
    <w:rsid w:val="00595373"/>
    <w:rsid w:val="00595A1B"/>
    <w:rsid w:val="005972AE"/>
    <w:rsid w:val="005B0E41"/>
    <w:rsid w:val="005B41CF"/>
    <w:rsid w:val="005B51F0"/>
    <w:rsid w:val="005B614F"/>
    <w:rsid w:val="005C46C5"/>
    <w:rsid w:val="005C548C"/>
    <w:rsid w:val="005C5FCB"/>
    <w:rsid w:val="005D5B00"/>
    <w:rsid w:val="005D69D2"/>
    <w:rsid w:val="005E12AF"/>
    <w:rsid w:val="005E2C44"/>
    <w:rsid w:val="005F0236"/>
    <w:rsid w:val="00600D76"/>
    <w:rsid w:val="00601D23"/>
    <w:rsid w:val="00601DEF"/>
    <w:rsid w:val="0060223C"/>
    <w:rsid w:val="006106A4"/>
    <w:rsid w:val="00611656"/>
    <w:rsid w:val="00612141"/>
    <w:rsid w:val="00614A76"/>
    <w:rsid w:val="00621188"/>
    <w:rsid w:val="006257ED"/>
    <w:rsid w:val="0063277C"/>
    <w:rsid w:val="00633439"/>
    <w:rsid w:val="006479B6"/>
    <w:rsid w:val="00653DE4"/>
    <w:rsid w:val="006572AB"/>
    <w:rsid w:val="00661417"/>
    <w:rsid w:val="006618EE"/>
    <w:rsid w:val="0066291E"/>
    <w:rsid w:val="00662A05"/>
    <w:rsid w:val="00665C47"/>
    <w:rsid w:val="00670381"/>
    <w:rsid w:val="00671A30"/>
    <w:rsid w:val="006725E8"/>
    <w:rsid w:val="006730B1"/>
    <w:rsid w:val="00674FC3"/>
    <w:rsid w:val="00675FFC"/>
    <w:rsid w:val="00681A2E"/>
    <w:rsid w:val="0068290A"/>
    <w:rsid w:val="006842C0"/>
    <w:rsid w:val="00685984"/>
    <w:rsid w:val="00693C41"/>
    <w:rsid w:val="00695808"/>
    <w:rsid w:val="006959BA"/>
    <w:rsid w:val="006A4879"/>
    <w:rsid w:val="006B46FB"/>
    <w:rsid w:val="006B53E8"/>
    <w:rsid w:val="006B74BA"/>
    <w:rsid w:val="006D6E0C"/>
    <w:rsid w:val="006E21FB"/>
    <w:rsid w:val="006E5E8B"/>
    <w:rsid w:val="006F06F6"/>
    <w:rsid w:val="006F0E64"/>
    <w:rsid w:val="006F7A50"/>
    <w:rsid w:val="00700D3F"/>
    <w:rsid w:val="007014AF"/>
    <w:rsid w:val="00715D0E"/>
    <w:rsid w:val="00715DCF"/>
    <w:rsid w:val="0072197D"/>
    <w:rsid w:val="00736AE7"/>
    <w:rsid w:val="0074508C"/>
    <w:rsid w:val="007451EC"/>
    <w:rsid w:val="00745C21"/>
    <w:rsid w:val="00747D92"/>
    <w:rsid w:val="00752AB4"/>
    <w:rsid w:val="00755507"/>
    <w:rsid w:val="00762753"/>
    <w:rsid w:val="00763B0B"/>
    <w:rsid w:val="0076427A"/>
    <w:rsid w:val="007657A2"/>
    <w:rsid w:val="007657DB"/>
    <w:rsid w:val="00770D7A"/>
    <w:rsid w:val="007734C6"/>
    <w:rsid w:val="00774C61"/>
    <w:rsid w:val="00785AFF"/>
    <w:rsid w:val="00791ED7"/>
    <w:rsid w:val="00792342"/>
    <w:rsid w:val="00796FF1"/>
    <w:rsid w:val="007977A8"/>
    <w:rsid w:val="007A5263"/>
    <w:rsid w:val="007A62EA"/>
    <w:rsid w:val="007A6871"/>
    <w:rsid w:val="007A7BA4"/>
    <w:rsid w:val="007B1E12"/>
    <w:rsid w:val="007B512A"/>
    <w:rsid w:val="007B6F3A"/>
    <w:rsid w:val="007C2097"/>
    <w:rsid w:val="007C6A25"/>
    <w:rsid w:val="007D14CB"/>
    <w:rsid w:val="007D59D9"/>
    <w:rsid w:val="007D5CF1"/>
    <w:rsid w:val="007D6A07"/>
    <w:rsid w:val="007E0BF4"/>
    <w:rsid w:val="007E198F"/>
    <w:rsid w:val="007F4A08"/>
    <w:rsid w:val="007F4BD1"/>
    <w:rsid w:val="007F549C"/>
    <w:rsid w:val="007F71A4"/>
    <w:rsid w:val="007F7259"/>
    <w:rsid w:val="00801848"/>
    <w:rsid w:val="008040A8"/>
    <w:rsid w:val="00807591"/>
    <w:rsid w:val="00812177"/>
    <w:rsid w:val="008279FA"/>
    <w:rsid w:val="00827F35"/>
    <w:rsid w:val="00842E69"/>
    <w:rsid w:val="008452C8"/>
    <w:rsid w:val="008476E7"/>
    <w:rsid w:val="0085108B"/>
    <w:rsid w:val="00857312"/>
    <w:rsid w:val="00860265"/>
    <w:rsid w:val="008626E7"/>
    <w:rsid w:val="00867B8C"/>
    <w:rsid w:val="00870EE7"/>
    <w:rsid w:val="008736E6"/>
    <w:rsid w:val="00877AF2"/>
    <w:rsid w:val="00881C47"/>
    <w:rsid w:val="008863B9"/>
    <w:rsid w:val="00886692"/>
    <w:rsid w:val="008876AB"/>
    <w:rsid w:val="00895872"/>
    <w:rsid w:val="00897AF8"/>
    <w:rsid w:val="008A0D7B"/>
    <w:rsid w:val="008A45A6"/>
    <w:rsid w:val="008B0222"/>
    <w:rsid w:val="008B132B"/>
    <w:rsid w:val="008B560F"/>
    <w:rsid w:val="008C189A"/>
    <w:rsid w:val="008C70CD"/>
    <w:rsid w:val="008C723A"/>
    <w:rsid w:val="008D26B9"/>
    <w:rsid w:val="008D3CCC"/>
    <w:rsid w:val="008D4170"/>
    <w:rsid w:val="008E2056"/>
    <w:rsid w:val="008E4BB4"/>
    <w:rsid w:val="008F3789"/>
    <w:rsid w:val="008F686C"/>
    <w:rsid w:val="0091086A"/>
    <w:rsid w:val="009122F8"/>
    <w:rsid w:val="009148DE"/>
    <w:rsid w:val="009161B0"/>
    <w:rsid w:val="00921F01"/>
    <w:rsid w:val="00925AE0"/>
    <w:rsid w:val="00926037"/>
    <w:rsid w:val="00930E4B"/>
    <w:rsid w:val="009321C4"/>
    <w:rsid w:val="00936E4A"/>
    <w:rsid w:val="00941E30"/>
    <w:rsid w:val="009420C1"/>
    <w:rsid w:val="00942335"/>
    <w:rsid w:val="009423F7"/>
    <w:rsid w:val="00943E17"/>
    <w:rsid w:val="0095247F"/>
    <w:rsid w:val="00952BCF"/>
    <w:rsid w:val="00954EDD"/>
    <w:rsid w:val="0096058D"/>
    <w:rsid w:val="00962443"/>
    <w:rsid w:val="00967C14"/>
    <w:rsid w:val="009777D9"/>
    <w:rsid w:val="00981D8B"/>
    <w:rsid w:val="00991A36"/>
    <w:rsid w:val="00991B88"/>
    <w:rsid w:val="00992AD3"/>
    <w:rsid w:val="00992E61"/>
    <w:rsid w:val="00993018"/>
    <w:rsid w:val="00997B26"/>
    <w:rsid w:val="00997FB6"/>
    <w:rsid w:val="009A0663"/>
    <w:rsid w:val="009A0EB2"/>
    <w:rsid w:val="009A3518"/>
    <w:rsid w:val="009A3C76"/>
    <w:rsid w:val="009A5753"/>
    <w:rsid w:val="009A579D"/>
    <w:rsid w:val="009A5C10"/>
    <w:rsid w:val="009B2934"/>
    <w:rsid w:val="009B3329"/>
    <w:rsid w:val="009B4549"/>
    <w:rsid w:val="009B53BA"/>
    <w:rsid w:val="009C13DE"/>
    <w:rsid w:val="009C32B6"/>
    <w:rsid w:val="009C4E5A"/>
    <w:rsid w:val="009D24D1"/>
    <w:rsid w:val="009D444E"/>
    <w:rsid w:val="009E042F"/>
    <w:rsid w:val="009E1353"/>
    <w:rsid w:val="009E17E5"/>
    <w:rsid w:val="009E3297"/>
    <w:rsid w:val="009F03A8"/>
    <w:rsid w:val="009F15FD"/>
    <w:rsid w:val="009F69B4"/>
    <w:rsid w:val="009F7294"/>
    <w:rsid w:val="009F734F"/>
    <w:rsid w:val="00A12E54"/>
    <w:rsid w:val="00A13D07"/>
    <w:rsid w:val="00A166F8"/>
    <w:rsid w:val="00A17C7D"/>
    <w:rsid w:val="00A20BFD"/>
    <w:rsid w:val="00A246B6"/>
    <w:rsid w:val="00A26126"/>
    <w:rsid w:val="00A26904"/>
    <w:rsid w:val="00A277A1"/>
    <w:rsid w:val="00A30734"/>
    <w:rsid w:val="00A32D71"/>
    <w:rsid w:val="00A32E80"/>
    <w:rsid w:val="00A42AA4"/>
    <w:rsid w:val="00A43ED2"/>
    <w:rsid w:val="00A43FC6"/>
    <w:rsid w:val="00A47E70"/>
    <w:rsid w:val="00A50CE4"/>
    <w:rsid w:val="00A50CF0"/>
    <w:rsid w:val="00A53091"/>
    <w:rsid w:val="00A547FA"/>
    <w:rsid w:val="00A634CE"/>
    <w:rsid w:val="00A7471C"/>
    <w:rsid w:val="00A7671C"/>
    <w:rsid w:val="00A7737A"/>
    <w:rsid w:val="00A82FF7"/>
    <w:rsid w:val="00A86B64"/>
    <w:rsid w:val="00A94FC1"/>
    <w:rsid w:val="00A9767A"/>
    <w:rsid w:val="00AA2CBC"/>
    <w:rsid w:val="00AB03AB"/>
    <w:rsid w:val="00AB4F8F"/>
    <w:rsid w:val="00AB57BC"/>
    <w:rsid w:val="00AC0713"/>
    <w:rsid w:val="00AC29A8"/>
    <w:rsid w:val="00AC518F"/>
    <w:rsid w:val="00AC5820"/>
    <w:rsid w:val="00AC5B2C"/>
    <w:rsid w:val="00AC7C9C"/>
    <w:rsid w:val="00AD1CD8"/>
    <w:rsid w:val="00AD5806"/>
    <w:rsid w:val="00AD647C"/>
    <w:rsid w:val="00AD6E6E"/>
    <w:rsid w:val="00AD6FC5"/>
    <w:rsid w:val="00AD7E9D"/>
    <w:rsid w:val="00AE0CC6"/>
    <w:rsid w:val="00AE22A9"/>
    <w:rsid w:val="00AE3BE7"/>
    <w:rsid w:val="00AE678F"/>
    <w:rsid w:val="00AF7C92"/>
    <w:rsid w:val="00B00533"/>
    <w:rsid w:val="00B0233C"/>
    <w:rsid w:val="00B05D60"/>
    <w:rsid w:val="00B1188C"/>
    <w:rsid w:val="00B137DB"/>
    <w:rsid w:val="00B16609"/>
    <w:rsid w:val="00B1728A"/>
    <w:rsid w:val="00B258BB"/>
    <w:rsid w:val="00B309AB"/>
    <w:rsid w:val="00B37635"/>
    <w:rsid w:val="00B4590C"/>
    <w:rsid w:val="00B4768A"/>
    <w:rsid w:val="00B479A0"/>
    <w:rsid w:val="00B546B3"/>
    <w:rsid w:val="00B629F0"/>
    <w:rsid w:val="00B67B97"/>
    <w:rsid w:val="00B71D89"/>
    <w:rsid w:val="00B75659"/>
    <w:rsid w:val="00B75C39"/>
    <w:rsid w:val="00B86113"/>
    <w:rsid w:val="00B90848"/>
    <w:rsid w:val="00B94614"/>
    <w:rsid w:val="00B968C8"/>
    <w:rsid w:val="00B976D4"/>
    <w:rsid w:val="00BA177E"/>
    <w:rsid w:val="00BA3EC5"/>
    <w:rsid w:val="00BA51D9"/>
    <w:rsid w:val="00BA5A65"/>
    <w:rsid w:val="00BA61F4"/>
    <w:rsid w:val="00BB066C"/>
    <w:rsid w:val="00BB5DFC"/>
    <w:rsid w:val="00BC25DD"/>
    <w:rsid w:val="00BC41FF"/>
    <w:rsid w:val="00BD279D"/>
    <w:rsid w:val="00BD3ACD"/>
    <w:rsid w:val="00BD6BB8"/>
    <w:rsid w:val="00BE3327"/>
    <w:rsid w:val="00BE4A9F"/>
    <w:rsid w:val="00BE6C85"/>
    <w:rsid w:val="00BE718A"/>
    <w:rsid w:val="00BF081D"/>
    <w:rsid w:val="00BF2AF2"/>
    <w:rsid w:val="00BF3FD4"/>
    <w:rsid w:val="00C00466"/>
    <w:rsid w:val="00C02433"/>
    <w:rsid w:val="00C20ED2"/>
    <w:rsid w:val="00C21390"/>
    <w:rsid w:val="00C247C8"/>
    <w:rsid w:val="00C26D1E"/>
    <w:rsid w:val="00C306B9"/>
    <w:rsid w:val="00C318F4"/>
    <w:rsid w:val="00C370A3"/>
    <w:rsid w:val="00C41F3A"/>
    <w:rsid w:val="00C42DE6"/>
    <w:rsid w:val="00C4475B"/>
    <w:rsid w:val="00C54405"/>
    <w:rsid w:val="00C56E5E"/>
    <w:rsid w:val="00C60BD0"/>
    <w:rsid w:val="00C6232D"/>
    <w:rsid w:val="00C625F1"/>
    <w:rsid w:val="00C63B6B"/>
    <w:rsid w:val="00C6611A"/>
    <w:rsid w:val="00C66BA2"/>
    <w:rsid w:val="00C777AD"/>
    <w:rsid w:val="00C809BD"/>
    <w:rsid w:val="00C822B3"/>
    <w:rsid w:val="00C85B0D"/>
    <w:rsid w:val="00C863E3"/>
    <w:rsid w:val="00C870F6"/>
    <w:rsid w:val="00C87494"/>
    <w:rsid w:val="00C95985"/>
    <w:rsid w:val="00CA4016"/>
    <w:rsid w:val="00CA4F8E"/>
    <w:rsid w:val="00CB2AA9"/>
    <w:rsid w:val="00CB7009"/>
    <w:rsid w:val="00CB71F7"/>
    <w:rsid w:val="00CC2AD8"/>
    <w:rsid w:val="00CC5026"/>
    <w:rsid w:val="00CC6106"/>
    <w:rsid w:val="00CC68D0"/>
    <w:rsid w:val="00CD14E2"/>
    <w:rsid w:val="00CD3022"/>
    <w:rsid w:val="00CD31EE"/>
    <w:rsid w:val="00CD357D"/>
    <w:rsid w:val="00CD4496"/>
    <w:rsid w:val="00CE0F7F"/>
    <w:rsid w:val="00CE4FAC"/>
    <w:rsid w:val="00CF4DE2"/>
    <w:rsid w:val="00CF563E"/>
    <w:rsid w:val="00CF6BA7"/>
    <w:rsid w:val="00D00599"/>
    <w:rsid w:val="00D03F9A"/>
    <w:rsid w:val="00D04C46"/>
    <w:rsid w:val="00D06D51"/>
    <w:rsid w:val="00D203E7"/>
    <w:rsid w:val="00D20AE9"/>
    <w:rsid w:val="00D20DE0"/>
    <w:rsid w:val="00D24991"/>
    <w:rsid w:val="00D25CD3"/>
    <w:rsid w:val="00D32FB6"/>
    <w:rsid w:val="00D33238"/>
    <w:rsid w:val="00D348C6"/>
    <w:rsid w:val="00D3549C"/>
    <w:rsid w:val="00D40E15"/>
    <w:rsid w:val="00D416EC"/>
    <w:rsid w:val="00D44572"/>
    <w:rsid w:val="00D47DD0"/>
    <w:rsid w:val="00D50255"/>
    <w:rsid w:val="00D5100E"/>
    <w:rsid w:val="00D518D7"/>
    <w:rsid w:val="00D52B60"/>
    <w:rsid w:val="00D6042A"/>
    <w:rsid w:val="00D63737"/>
    <w:rsid w:val="00D66520"/>
    <w:rsid w:val="00D75DCF"/>
    <w:rsid w:val="00D84AE9"/>
    <w:rsid w:val="00D86314"/>
    <w:rsid w:val="00D87191"/>
    <w:rsid w:val="00DB224E"/>
    <w:rsid w:val="00DB7D2F"/>
    <w:rsid w:val="00DC37F7"/>
    <w:rsid w:val="00DD094C"/>
    <w:rsid w:val="00DE1CC8"/>
    <w:rsid w:val="00DE34CF"/>
    <w:rsid w:val="00DE6297"/>
    <w:rsid w:val="00DE7B22"/>
    <w:rsid w:val="00DF14E1"/>
    <w:rsid w:val="00DF3D68"/>
    <w:rsid w:val="00DF6ED7"/>
    <w:rsid w:val="00E020D6"/>
    <w:rsid w:val="00E13F3D"/>
    <w:rsid w:val="00E152A3"/>
    <w:rsid w:val="00E210A7"/>
    <w:rsid w:val="00E2269B"/>
    <w:rsid w:val="00E22BED"/>
    <w:rsid w:val="00E27A0D"/>
    <w:rsid w:val="00E322E7"/>
    <w:rsid w:val="00E34898"/>
    <w:rsid w:val="00E3705C"/>
    <w:rsid w:val="00E37C01"/>
    <w:rsid w:val="00E41853"/>
    <w:rsid w:val="00E45422"/>
    <w:rsid w:val="00E50D72"/>
    <w:rsid w:val="00E52A8D"/>
    <w:rsid w:val="00E537BE"/>
    <w:rsid w:val="00E559F3"/>
    <w:rsid w:val="00E704C5"/>
    <w:rsid w:val="00E70962"/>
    <w:rsid w:val="00E75219"/>
    <w:rsid w:val="00E7629E"/>
    <w:rsid w:val="00E770EE"/>
    <w:rsid w:val="00E83FEF"/>
    <w:rsid w:val="00E857CA"/>
    <w:rsid w:val="00E8663C"/>
    <w:rsid w:val="00E973AE"/>
    <w:rsid w:val="00EA19A4"/>
    <w:rsid w:val="00EA3711"/>
    <w:rsid w:val="00EA7DCA"/>
    <w:rsid w:val="00EB09B7"/>
    <w:rsid w:val="00EB23E9"/>
    <w:rsid w:val="00EB2949"/>
    <w:rsid w:val="00EB605B"/>
    <w:rsid w:val="00EC17E0"/>
    <w:rsid w:val="00EC565C"/>
    <w:rsid w:val="00ED4892"/>
    <w:rsid w:val="00EE7D7C"/>
    <w:rsid w:val="00EF08B9"/>
    <w:rsid w:val="00EF616C"/>
    <w:rsid w:val="00EF69B5"/>
    <w:rsid w:val="00F00FEC"/>
    <w:rsid w:val="00F05949"/>
    <w:rsid w:val="00F05E02"/>
    <w:rsid w:val="00F064C8"/>
    <w:rsid w:val="00F121B2"/>
    <w:rsid w:val="00F158B0"/>
    <w:rsid w:val="00F20210"/>
    <w:rsid w:val="00F21F8C"/>
    <w:rsid w:val="00F25D98"/>
    <w:rsid w:val="00F2700A"/>
    <w:rsid w:val="00F300FB"/>
    <w:rsid w:val="00F33300"/>
    <w:rsid w:val="00F3362A"/>
    <w:rsid w:val="00F33E10"/>
    <w:rsid w:val="00F37F57"/>
    <w:rsid w:val="00F45E7C"/>
    <w:rsid w:val="00F46A68"/>
    <w:rsid w:val="00F5042E"/>
    <w:rsid w:val="00F51B05"/>
    <w:rsid w:val="00F521DE"/>
    <w:rsid w:val="00F53941"/>
    <w:rsid w:val="00F55B35"/>
    <w:rsid w:val="00F62238"/>
    <w:rsid w:val="00F652AB"/>
    <w:rsid w:val="00F65C16"/>
    <w:rsid w:val="00F6639D"/>
    <w:rsid w:val="00F67EED"/>
    <w:rsid w:val="00F70D24"/>
    <w:rsid w:val="00F73303"/>
    <w:rsid w:val="00F75D26"/>
    <w:rsid w:val="00F766AD"/>
    <w:rsid w:val="00F832B2"/>
    <w:rsid w:val="00F85509"/>
    <w:rsid w:val="00F911B5"/>
    <w:rsid w:val="00F96B9B"/>
    <w:rsid w:val="00F97777"/>
    <w:rsid w:val="00FA3C56"/>
    <w:rsid w:val="00FB0165"/>
    <w:rsid w:val="00FB1288"/>
    <w:rsid w:val="00FB35A6"/>
    <w:rsid w:val="00FB491B"/>
    <w:rsid w:val="00FB6386"/>
    <w:rsid w:val="00FC2058"/>
    <w:rsid w:val="00FC54AD"/>
    <w:rsid w:val="00FC64D3"/>
    <w:rsid w:val="00FC6649"/>
    <w:rsid w:val="00FC66A7"/>
    <w:rsid w:val="00FC7EE6"/>
    <w:rsid w:val="00FD273C"/>
    <w:rsid w:val="00FE7CC3"/>
    <w:rsid w:val="00FF0D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link w:val="berschrift1Zchn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link w:val="B2Char"/>
    <w:qFormat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Hervorhebung">
    <w:name w:val="Emphasis"/>
    <w:qFormat/>
    <w:rsid w:val="00007D89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basedOn w:val="Absatz-Standardschriftart"/>
    <w:link w:val="Titel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enabsatz">
    <w:name w:val="List Paragraph"/>
    <w:basedOn w:val="Standard"/>
    <w:uiPriority w:val="99"/>
    <w:qFormat/>
    <w:rsid w:val="00662A05"/>
    <w:pPr>
      <w:ind w:left="720"/>
      <w:contextualSpacing/>
    </w:p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qFormat/>
    <w:rsid w:val="00601DEF"/>
    <w:rPr>
      <w:rFonts w:ascii="Arial" w:hAnsi="Arial"/>
      <w:sz w:val="32"/>
      <w:lang w:val="en-GB" w:eastAsia="en-US"/>
    </w:rPr>
  </w:style>
  <w:style w:type="character" w:customStyle="1" w:styleId="B2Char">
    <w:name w:val="B2 Char"/>
    <w:link w:val="B2"/>
    <w:qFormat/>
    <w:rsid w:val="00601DEF"/>
    <w:rPr>
      <w:rFonts w:ascii="Times New Roman" w:hAnsi="Times New Roman"/>
      <w:lang w:val="en-GB" w:eastAsia="en-US"/>
    </w:rPr>
  </w:style>
  <w:style w:type="character" w:customStyle="1" w:styleId="berschrift1Zchn">
    <w:name w:val="Überschrift 1 Zchn"/>
    <w:aliases w:val="H1 Zchn,Huvudrubrik Zchn,app heading 1 Zchn,l1 Zchn,h1 Zchn,h11 Zchn,h12 Zchn,h13 Zchn,h14 Zchn,h15 Zchn,h16 Zchn,NMP Heading 1 Zchn,heading 1 Zchn,h17 Zchn,h111 Zchn,h121 Zchn,h131 Zchn,h141 Zchn,h151 Zchn,h161 Zchn,h18 Zchn,h19 Zchn"/>
    <w:basedOn w:val="Absatz-Standardschriftart"/>
    <w:link w:val="berschrift1"/>
    <w:rsid w:val="008B560F"/>
    <w:rPr>
      <w:rFonts w:ascii="Arial" w:hAnsi="Arial"/>
      <w:sz w:val="36"/>
      <w:lang w:val="en-GB" w:eastAsia="en-US"/>
    </w:rPr>
  </w:style>
  <w:style w:type="paragraph" w:customStyle="1" w:styleId="tac0">
    <w:name w:val="tac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tal0">
    <w:name w:val="tal"/>
    <w:basedOn w:val="Standard"/>
    <w:rsid w:val="00877AF2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  <w:style w:type="paragraph" w:customStyle="1" w:styleId="msonormal0">
    <w:name w:val="msonormal"/>
    <w:basedOn w:val="Standard"/>
    <w:rsid w:val="00142B45"/>
    <w:pPr>
      <w:spacing w:before="100" w:beforeAutospacing="1" w:after="100" w:afterAutospacing="1"/>
    </w:pPr>
    <w:rPr>
      <w:rFonts w:eastAsia="Times New Roman"/>
      <w:sz w:val="24"/>
      <w:szCs w:val="24"/>
      <w:lang w:val="en-IN" w:eastAsia="en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972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5895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51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0269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632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0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050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904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0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510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23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72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66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108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60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880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68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475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729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3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58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943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47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5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65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13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949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102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836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26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753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6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93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853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117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806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089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00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0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31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94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26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0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9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19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1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275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3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3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207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835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530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95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9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70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69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274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0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75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55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521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9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85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84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2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455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1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69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52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42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896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13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21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792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46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79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71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366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84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779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086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15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22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6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58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01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84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91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273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7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39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322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7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4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928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714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981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97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11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9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41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49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552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13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50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384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5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8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727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045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85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2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1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97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1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70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884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47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617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5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6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400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14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58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18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1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7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709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00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370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7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46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81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586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580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793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441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5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489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7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17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375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38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8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907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40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0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401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62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2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75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508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128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7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574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37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1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42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848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1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666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571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44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24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251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776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3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37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011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14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06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973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91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23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81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08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73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4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087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8459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96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5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44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0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847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27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55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3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97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71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7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06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4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37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9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69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548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96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335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43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11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3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3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1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32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86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59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65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136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275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7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17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840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53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561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700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67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773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55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68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82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82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334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11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1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252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042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333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24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35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22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58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7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7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62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0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05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08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98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94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555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5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7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84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73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0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701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9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23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475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23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228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028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516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77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00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07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24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21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44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4113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1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97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02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868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53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723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95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9028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45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938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40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6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44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893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3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1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85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63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1111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558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5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45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453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504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5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157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2645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16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586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91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23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93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24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7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31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99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875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703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5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2275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1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2685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174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03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5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0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782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13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575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63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664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2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97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16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440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99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969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61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4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8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463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2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136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95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5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9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25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53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1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95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4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20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8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74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02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72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996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18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24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678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24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152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556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675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7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96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16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7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8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59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86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27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7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99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761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56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392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90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5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585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4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02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87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85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1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2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55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15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3416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79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77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737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6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81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054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7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59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18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093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38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2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45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319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9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02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88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8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03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38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602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00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89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76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403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63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8261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2333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851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1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10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515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2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16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207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6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12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86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843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1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991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78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04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2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622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066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8301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857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20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179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47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87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143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34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227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415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02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16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747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833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60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75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627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9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66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151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6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79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23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21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039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2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4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64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59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39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224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6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7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8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182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103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9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73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67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695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6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60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735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33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076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521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65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710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244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3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628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62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21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726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67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05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74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61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76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4925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6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90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1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3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92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4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485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236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92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335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566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11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495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14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317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379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30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7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89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574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3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9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913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9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21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0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93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4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14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29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76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7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282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62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0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43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13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6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625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207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92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8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799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0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78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670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168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99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63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7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136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51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6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20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203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27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5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20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931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95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71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256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927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76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244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11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60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09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35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3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83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92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95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39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3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325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21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2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888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242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473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134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80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712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51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83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4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887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86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45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379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4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6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00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444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70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08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75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6570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570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16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20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704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69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6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30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205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740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138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12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658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1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060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228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5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90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966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6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316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523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88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56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85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5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0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726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112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08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816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944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9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86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373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39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23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75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592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1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91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5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7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9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17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8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35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1347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87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469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81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87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11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210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530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9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743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6566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72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635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494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24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682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38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20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992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784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549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1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009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980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662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1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20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96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00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63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8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426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76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95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2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10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07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09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824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542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44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4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530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28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0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52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83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40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81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61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1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58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9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955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11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69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16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634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7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86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653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28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76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795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50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3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82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0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646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957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1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694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372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2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58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057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58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795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144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896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7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48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266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6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083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17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2083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47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501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4578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429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9435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06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03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94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646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99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723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25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3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78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74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0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02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958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6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55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32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379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01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0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94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9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039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557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10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93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5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69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90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63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1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928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13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22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03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73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32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7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8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36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07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01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6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60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980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9082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760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40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10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528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92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86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6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266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3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471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515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873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070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35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889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0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57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25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3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4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55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35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6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85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1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079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4144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61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119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586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645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6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464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2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44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43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3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85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0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97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053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7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743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461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153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20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1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54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65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4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478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526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97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526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27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555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668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6539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059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880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796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64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43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628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72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73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095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086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12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07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495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265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10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52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244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635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24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416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7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02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9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55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37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660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5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2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53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9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8799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323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76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14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8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68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395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16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19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606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72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6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37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50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7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008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636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865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51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490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06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317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890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575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9664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23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422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94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9505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59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9889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660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23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0256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2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03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334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444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761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574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4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9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295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7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829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16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470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057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15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338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51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7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052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18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558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908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6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43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95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2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116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49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329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272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99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48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51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060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962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600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212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16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63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52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58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378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709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719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551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6226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44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305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8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454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53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99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92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068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43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9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2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7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63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292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42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51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6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83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21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466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955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8658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660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275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710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90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2196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92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29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62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16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1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52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00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894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16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3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39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077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5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78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24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34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01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196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385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774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3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02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812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16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92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29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5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613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97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6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765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181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28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140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096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3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681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68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03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65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02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78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9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8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65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0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0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54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6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2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7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96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56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29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815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439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08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093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04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80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64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6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99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72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33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697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1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9308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54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0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8410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28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161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580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416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145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11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822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249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873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37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79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6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0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2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51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87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1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27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740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62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6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712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01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0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02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237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494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37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7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1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90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220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81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75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88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3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24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607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26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41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9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533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407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204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768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8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792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03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0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592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72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2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67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857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185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00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479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2829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525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421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76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8080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2047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42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39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9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33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29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694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87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3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983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7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117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8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717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6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49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07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39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471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328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71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7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85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607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2445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750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30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1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2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47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518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40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87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878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90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464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869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98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598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4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57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03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13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9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88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07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388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442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24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472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90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835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54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2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60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33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362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1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617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154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79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183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14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07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23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63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5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93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53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0458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7417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05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0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94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4878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7906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33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65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010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145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346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99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1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75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61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2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72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075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80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57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91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002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160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817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013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592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941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55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377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74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87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73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02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87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58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233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3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74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41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13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507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54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8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07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34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536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266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46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83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667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89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911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8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193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976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9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690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3987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85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8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035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038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3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570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595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672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014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2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05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62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19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57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634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509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612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134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933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757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43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706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22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761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90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25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179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166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808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654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8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655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19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540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59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407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0994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086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93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1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65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9845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55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90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53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22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06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14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93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00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45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47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453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1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114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43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600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03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88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526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31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19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4752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265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22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21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292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62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973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763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836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1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54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2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9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59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4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5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219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9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53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271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72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3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2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1413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17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7290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095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9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1160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245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356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82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6956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7294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24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090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570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14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04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9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911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372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1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420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65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5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30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6993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98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8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5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91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4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0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592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6340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7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0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063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0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2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548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947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6269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87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5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3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972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325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79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42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0906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762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504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80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10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706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773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219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79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671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78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3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63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41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7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369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10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608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861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96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06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5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54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80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100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58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43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367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83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0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803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60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821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32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1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96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74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883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78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95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2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91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34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7927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797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64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043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87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46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910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725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12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828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376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1701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2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59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71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45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9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86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361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71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73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0458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943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7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8123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4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047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490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163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4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01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25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312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54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64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79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52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634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4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479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499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86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320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5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4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211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1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8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449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58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65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4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68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74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310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039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494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091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110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32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6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428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65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369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935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022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288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47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24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4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89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44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517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69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95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022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03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7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6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205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542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3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72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85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27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194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847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6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8757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031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62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4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34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75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374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36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95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6738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804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2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57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9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2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6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9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2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4991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17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50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729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287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80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42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08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43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35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0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052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5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85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1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190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43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862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496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777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8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85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76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599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845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2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36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48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679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401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70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337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3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328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660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189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661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138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80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7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681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9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034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34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9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768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35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119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0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11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35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1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8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06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3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9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7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17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7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9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82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85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2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348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319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715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46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395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45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601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07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09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98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543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78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8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87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33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224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12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6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463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595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423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42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86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045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9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97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5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8756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61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625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9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9950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17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39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7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59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0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96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979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7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24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387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199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673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924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65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31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918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652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51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23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122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540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330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8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573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84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12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77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10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7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339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3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6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1906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11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820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35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2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884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475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14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002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51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181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92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444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954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80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934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147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11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5430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88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39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0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74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4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819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36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9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8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26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05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92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622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520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433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47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496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182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7332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352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49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5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46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91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52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7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07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40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17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7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479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929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068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08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46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68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763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406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692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2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18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61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900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2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1605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370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62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515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388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1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008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754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93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96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51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946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77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045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81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304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289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2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869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9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907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064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686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033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9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8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6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114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408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2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7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6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06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7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7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189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3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20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63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3230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43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67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27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360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655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486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2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458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9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7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21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142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664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5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29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78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310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9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8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6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61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2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442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279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6408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2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5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084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06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967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493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11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846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792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3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976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1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61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294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1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571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40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95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02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8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854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08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04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67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704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71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9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99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8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90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7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167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711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561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80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2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26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622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696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437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60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720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799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60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049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60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429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47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205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00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3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769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54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45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349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44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208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86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31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953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4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895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58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81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88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253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015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8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28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51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8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3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29750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536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7824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0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9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88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21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08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882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80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721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8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02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13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3945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0868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641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5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8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1409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70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755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7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29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842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110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23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861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170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501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379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592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488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04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6093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29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44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19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677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852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59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213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84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4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63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35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408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907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709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380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2141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2306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758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47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646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02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02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5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08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00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428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03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17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4385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274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192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405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384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056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4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4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740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4784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943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57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7784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195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7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19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486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99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74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4094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9615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702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160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2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436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859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85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512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785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443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3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248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2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592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32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737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788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614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8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6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894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26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411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07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755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9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438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401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70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850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52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93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399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921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03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393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7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30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236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1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05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408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455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5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69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952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04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2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144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60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6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82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31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27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59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4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10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291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74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185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90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009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22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352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33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426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418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49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577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68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488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6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716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24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56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3030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189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49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8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88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730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90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85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85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44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276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19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442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0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230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415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411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8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1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8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42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363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7084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4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50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69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91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446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92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4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8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37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33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57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66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5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534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33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17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1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604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00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42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13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176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339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02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8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3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95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788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89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47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3208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835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78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6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1212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11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240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03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64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9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5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319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09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60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627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57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3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79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45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2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253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276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7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877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45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852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313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084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0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1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735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39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55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04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22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98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542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55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908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04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570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225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40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6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53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15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27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198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410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742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2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314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63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47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29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097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6464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43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55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11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08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54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06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03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100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14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563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80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31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80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44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685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89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24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90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471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50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322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10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91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820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00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57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95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1330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2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367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01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5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44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60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140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758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896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965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017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3635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42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12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10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31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4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17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86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022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072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238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998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456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25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53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4726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48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008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00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38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44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456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91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27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89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4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92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20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692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917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6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90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887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601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65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574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9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15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6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8796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22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231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266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169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18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82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024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602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13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004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315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22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68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983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4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780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121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05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1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66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90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724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247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14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31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2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767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160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963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858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151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8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35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37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2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12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83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748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5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102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168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81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229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890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556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08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741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141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175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70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82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4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2901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07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5845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8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60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3819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8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77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86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6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2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58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1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435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79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12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9133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4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9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50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567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221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7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95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5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36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83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468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0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10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524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77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051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556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90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772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53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815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385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723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17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293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824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21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543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0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817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291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3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49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56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7451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4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942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129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43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246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84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978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773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2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819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220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600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090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177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485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55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3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0926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099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1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34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8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419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3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2250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241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191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835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46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371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0473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96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0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314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70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57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83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902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21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131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15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112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89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132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304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81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987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33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4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9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597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530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790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851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413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10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2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024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11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6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3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607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5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4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918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973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1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612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6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05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2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4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70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167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984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295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497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35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82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2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0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22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7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5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8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079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8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6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772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14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27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75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65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1142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9786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408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2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92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79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390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2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06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01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47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346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8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9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003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904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141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24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086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8540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47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250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079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68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83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25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326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880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05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80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72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070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554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8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70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534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67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270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27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949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9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325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1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462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18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77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589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65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510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8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1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407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85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6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16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2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81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92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85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64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788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698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419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11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91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29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17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3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62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04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94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4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288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97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173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25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96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0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899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908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06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677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887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39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1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724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69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7479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817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3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124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9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10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292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9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1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630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58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36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59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150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951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27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24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90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22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2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75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779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10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64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804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606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4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9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59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70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14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15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23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75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954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284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98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06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592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56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56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7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192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451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66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5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7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18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38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826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417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500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32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05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59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19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1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7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246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53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3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77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19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65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262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15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234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36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56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8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581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4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745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5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713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17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03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84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63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938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47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257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65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273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1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9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6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9066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1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583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06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03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36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613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7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759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183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069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216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595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69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14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857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5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1001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62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821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7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37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50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507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33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038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801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097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9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32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8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8277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386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7476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6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3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907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14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693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4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31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29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611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366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73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49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530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25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07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877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8081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838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560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16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94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487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93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39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98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48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80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7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8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62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2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065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457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32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87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89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12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480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5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94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90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962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14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1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9430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1116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570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4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77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228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98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2302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9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36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6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190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57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07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231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8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12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23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11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64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1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78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807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041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91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6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04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83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1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533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48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829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0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664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8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158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4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7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281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74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7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1371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902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920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70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418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69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088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3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4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1326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515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115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3750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34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74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8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00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362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977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8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9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0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45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509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925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628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99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017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205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11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02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8970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453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50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71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4181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682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52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445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53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17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675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572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516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03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231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407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08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724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843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72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543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314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873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156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67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4668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3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833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63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5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37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20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815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729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019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03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5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37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812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653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92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14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229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689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5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31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37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4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74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5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75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83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2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54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513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90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30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559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631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4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125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668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65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285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63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63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58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21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12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3140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0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56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9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8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6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53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794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84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00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69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547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634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10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255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98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9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75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359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6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6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0738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45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7814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897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741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362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3128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6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926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3183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9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036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6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3019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7150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824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6210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373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83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327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761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85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179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958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139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40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415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889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257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50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6681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130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2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30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775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09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170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138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8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871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5807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5565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22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4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07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639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74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28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23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93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5541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761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258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326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92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7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43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2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61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58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08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93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941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3584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935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9441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335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23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832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615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658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9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406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4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803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3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82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780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1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95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830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0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375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2828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36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71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82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122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96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616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785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18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15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48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364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83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4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52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925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029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310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321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6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3277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081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7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78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303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628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49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547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6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0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28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1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4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735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08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5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905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28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969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84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568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315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678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80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4777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8604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94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7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833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13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7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03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49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835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011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71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627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5732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5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8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91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156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549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88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560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8061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1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25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30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80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3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026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55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52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129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04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41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224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870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78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02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120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551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8416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6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44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371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14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53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786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6933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46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35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8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29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341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261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9404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33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88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112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563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497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95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73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794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2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1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522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8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045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326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457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1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25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941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1645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700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1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980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90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21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956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220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160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170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942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329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8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540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4277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0154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5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657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75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82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53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580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3485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991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052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60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71</Pages>
  <Words>17615</Words>
  <Characters>110980</Characters>
  <Application>Microsoft Office Word</Application>
  <DocSecurity>0</DocSecurity>
  <Lines>924</Lines>
  <Paragraphs>256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128339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16</cp:revision>
  <cp:lastPrinted>1900-01-01T00:00:00Z</cp:lastPrinted>
  <dcterms:created xsi:type="dcterms:W3CDTF">2023-10-30T13:42:00Z</dcterms:created>
  <dcterms:modified xsi:type="dcterms:W3CDTF">2023-11-14T14:22:00Z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