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2D5E5D94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</w:t>
        </w:r>
        <w:r w:rsidR="00272C27">
          <w:rPr>
            <w:b/>
            <w:i/>
            <w:noProof/>
            <w:sz w:val="28"/>
          </w:rPr>
          <w:t>3</w:t>
        </w:r>
        <w:r w:rsidR="00AC2713">
          <w:rPr>
            <w:b/>
            <w:i/>
            <w:noProof/>
            <w:sz w:val="28"/>
          </w:rPr>
          <w:t>0</w:t>
        </w:r>
        <w:r w:rsidR="00793A6E">
          <w:rPr>
            <w:b/>
            <w:i/>
            <w:noProof/>
            <w:sz w:val="28"/>
          </w:rPr>
          <w:t>73</w:t>
        </w:r>
        <w:r w:rsidR="00966C4B">
          <w:rPr>
            <w:b/>
            <w:i/>
            <w:noProof/>
            <w:sz w:val="28"/>
          </w:rPr>
          <w:t>5</w:t>
        </w:r>
      </w:fldSimple>
    </w:p>
    <w:p w14:paraId="210A5493" w14:textId="36EF72AA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</w:t>
        </w:r>
        <w:r w:rsidR="00272C27">
          <w:rPr>
            <w:b/>
            <w:noProof/>
            <w:sz w:val="24"/>
          </w:rPr>
          <w:t>2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272C27">
          <w:rPr>
            <w:b/>
            <w:noProof/>
            <w:sz w:val="24"/>
          </w:rPr>
          <w:t>2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272C27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F9B58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38.523-</w:t>
              </w:r>
              <w:r w:rsidR="0037409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7015F9" w:rsidR="001E41F3" w:rsidRPr="00410371" w:rsidRDefault="00D373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03093F">
              <w:rPr>
                <w:b/>
                <w:noProof/>
                <w:sz w:val="28"/>
              </w:rPr>
              <w:t>21</w:t>
            </w:r>
            <w:r w:rsidR="007868BF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51346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17.</w:t>
              </w:r>
              <w:r w:rsidR="00B53EED">
                <w:rPr>
                  <w:b/>
                  <w:noProof/>
                  <w:sz w:val="28"/>
                </w:rPr>
                <w:t>8</w:t>
              </w:r>
              <w:r w:rsidR="00040B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9DE04A" w:rsidR="001E41F3" w:rsidRDefault="0003093F" w:rsidP="009C5B9C">
            <w:pPr>
              <w:pStyle w:val="CRCoverPage"/>
              <w:spacing w:after="0"/>
              <w:rPr>
                <w:noProof/>
              </w:rPr>
            </w:pPr>
            <w:r w:rsidRPr="0003093F">
              <w:t xml:space="preserve">Correction for </w:t>
            </w:r>
            <w:r w:rsidR="003B66EF" w:rsidRPr="003B66EF">
              <w:t>altstep a_NR_RacingCond_AwaitRrcMessageAndTwoSysInd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53B21" w:rsidR="001E41F3" w:rsidRDefault="009C5B9C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525A32" w:rsidR="001E41F3" w:rsidRDefault="00B53EED" w:rsidP="00975DEC">
            <w:pPr>
              <w:pStyle w:val="CRCoverPage"/>
              <w:spacing w:after="0"/>
              <w:ind w:left="100"/>
              <w:rPr>
                <w:noProof/>
              </w:rPr>
            </w:pPr>
            <w:r w:rsidRPr="00B53EED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47F80E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252D0D">
              <w:rPr>
                <w:noProof/>
              </w:rPr>
              <w:t>0</w:t>
            </w:r>
            <w:r w:rsidR="009438C6">
              <w:rPr>
                <w:noProof/>
              </w:rPr>
              <w:t>9-</w:t>
            </w:r>
            <w:r w:rsidR="00C71168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C6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8CC30A" w14:textId="32A4BDB4" w:rsidR="00DA4CBE" w:rsidRDefault="00DA4CBE" w:rsidP="00DA4C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altstep a</w:t>
            </w:r>
            <w:r w:rsidRPr="001904EA">
              <w:rPr>
                <w:rFonts w:cs="Arial"/>
              </w:rPr>
              <w:t>_NR_RacingCond_AwaitRrcMessageAndTwoSysInd</w:t>
            </w:r>
            <w:r>
              <w:rPr>
                <w:noProof/>
              </w:rPr>
              <w:t xml:space="preserve"> , the check for received SYSTEM_IND1 is using variable p_SysIndByRef2 </w:t>
            </w:r>
          </w:p>
          <w:p w14:paraId="708AA7DE" w14:textId="48488AF2" w:rsidR="00DD6C67" w:rsidRPr="00256E59" w:rsidRDefault="00DD6C67" w:rsidP="00DA4CBE">
            <w:pPr>
              <w:pStyle w:val="CRCoverPage"/>
              <w:spacing w:after="0"/>
              <w:rPr>
                <w:noProof/>
              </w:rPr>
            </w:pPr>
          </w:p>
        </w:tc>
      </w:tr>
      <w:tr w:rsidR="00DD6C6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446D06C0" w:rsidR="00DD6C67" w:rsidRPr="00256E59" w:rsidRDefault="00DD6C67" w:rsidP="00DD6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C6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875C64" w:rsidR="00DD6C67" w:rsidRPr="00256E59" w:rsidRDefault="00DA4CBE" w:rsidP="00DD6C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check for “RRC message and/or SYSTEM_IND1 has not been received yet”</w:t>
            </w:r>
          </w:p>
        </w:tc>
      </w:tr>
      <w:tr w:rsidR="00DD6C6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D6C67" w:rsidRDefault="00DD6C67" w:rsidP="00DD6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C6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9B90A5" w:rsidR="00DD6C67" w:rsidRDefault="00DD6C67" w:rsidP="00DD6C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DD6C67" w14:paraId="034AF533" w14:textId="77777777" w:rsidTr="00547111">
        <w:tc>
          <w:tcPr>
            <w:tcW w:w="2694" w:type="dxa"/>
            <w:gridSpan w:val="2"/>
          </w:tcPr>
          <w:p w14:paraId="39D9EB5B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D6C67" w:rsidRDefault="00DD6C67" w:rsidP="00DD6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C6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7609A2" w:rsidR="00DD6C67" w:rsidRPr="00E02E82" w:rsidRDefault="0064099C" w:rsidP="00DD6C6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e.g. </w:t>
            </w:r>
            <w:r w:rsidR="00B53EED">
              <w:rPr>
                <w:noProof/>
              </w:rPr>
              <w:t>7.1.1.1.17</w:t>
            </w:r>
            <w:r w:rsidR="00DA4CBE">
              <w:rPr>
                <w:noProof/>
              </w:rPr>
              <w:t>.NR5GC</w:t>
            </w:r>
          </w:p>
        </w:tc>
      </w:tr>
      <w:tr w:rsidR="00DD6C6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D6C67" w:rsidRDefault="00DD6C67" w:rsidP="00DD6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C6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D6C67" w:rsidRDefault="00DD6C67" w:rsidP="00DD6C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D6C67" w:rsidRDefault="00DD6C67" w:rsidP="00DD6C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6C6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D6C67" w:rsidRDefault="00DD6C67" w:rsidP="00DD6C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D6C67" w:rsidRDefault="00DD6C67" w:rsidP="00DD6C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6C6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0E2C16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F3B908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D6C67" w:rsidRDefault="00DD6C67" w:rsidP="00DD6C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D6C67" w:rsidRDefault="00DD6C67" w:rsidP="00DD6C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6C6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D6C67" w:rsidRDefault="00DD6C67" w:rsidP="00DD6C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D6C67" w:rsidRDefault="00DD6C67" w:rsidP="00DD6C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6C6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D6C67" w:rsidRDefault="00DD6C67" w:rsidP="00DD6C67">
            <w:pPr>
              <w:pStyle w:val="CRCoverPage"/>
              <w:spacing w:after="0"/>
              <w:rPr>
                <w:noProof/>
              </w:rPr>
            </w:pPr>
          </w:p>
        </w:tc>
      </w:tr>
      <w:tr w:rsidR="00DD6C6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D6C67" w:rsidRDefault="00DD6C67" w:rsidP="00DD6C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6C6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D6C67" w:rsidRPr="008863B9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D6C67" w:rsidRPr="008863B9" w:rsidRDefault="00DD6C67" w:rsidP="00DD6C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6C6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D6C67" w:rsidRDefault="00DD6C67" w:rsidP="00DD6C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624228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255C8C3" w14:textId="097F060A" w:rsidR="0091657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6574" w:rsidRPr="00DF63D5">
        <w:rPr>
          <w:rFonts w:cs="Arial"/>
          <w:iCs/>
        </w:rPr>
        <w:t>Table of Contents</w:t>
      </w:r>
      <w:r w:rsidR="00916574">
        <w:tab/>
      </w:r>
      <w:r w:rsidR="00916574">
        <w:fldChar w:fldCharType="begin"/>
      </w:r>
      <w:r w:rsidR="00916574">
        <w:instrText xml:space="preserve"> PAGEREF _Toc126242284 \h </w:instrText>
      </w:r>
      <w:r w:rsidR="00916574">
        <w:fldChar w:fldCharType="separate"/>
      </w:r>
      <w:r w:rsidR="00916574">
        <w:t>3</w:t>
      </w:r>
      <w:r w:rsidR="00916574">
        <w:fldChar w:fldCharType="end"/>
      </w:r>
    </w:p>
    <w:p w14:paraId="1003BA15" w14:textId="48F9529C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_Toc126242285 \h </w:instrText>
      </w:r>
      <w:r>
        <w:fldChar w:fldCharType="separate"/>
      </w:r>
      <w:r>
        <w:t>4</w:t>
      </w:r>
      <w:r>
        <w:fldChar w:fldCharType="end"/>
      </w:r>
    </w:p>
    <w:p w14:paraId="7A0677EA" w14:textId="0385F771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_Toc126242286 \h </w:instrText>
      </w:r>
      <w:r>
        <w:fldChar w:fldCharType="separate"/>
      </w:r>
      <w:r>
        <w:t>4</w:t>
      </w:r>
      <w:r>
        <w:fldChar w:fldCharType="end"/>
      </w:r>
    </w:p>
    <w:p w14:paraId="6533465D" w14:textId="77D58D54" w:rsidR="00916574" w:rsidRDefault="0091657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F63D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F63D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_Toc126242287 \h </w:instrText>
      </w:r>
      <w:r>
        <w:fldChar w:fldCharType="separate"/>
      </w:r>
      <w:r>
        <w:t>4</w:t>
      </w:r>
      <w:r>
        <w:fldChar w:fldCharType="end"/>
      </w:r>
    </w:p>
    <w:p w14:paraId="325A0C2F" w14:textId="7B1F4F7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624228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3B9C8B3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C07CA3">
        <w:rPr>
          <w:rFonts w:cs="Arial"/>
          <w:lang w:eastAsia="ja-JP"/>
        </w:rPr>
        <w:t>37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3FBD82B4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D2284">
        <w:rPr>
          <w:rFonts w:cs="Arial"/>
          <w:sz w:val="24"/>
          <w:lang w:eastAsia="ja-JP"/>
        </w:rPr>
        <w:t>Shaun Harry</w:t>
      </w:r>
      <w:r w:rsidR="004D2284" w:rsidRPr="004D2284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D2284" w:rsidRPr="004D2284">
        <w:rPr>
          <w:rFonts w:cs="Arial"/>
          <w:lang w:eastAsia="ja-JP"/>
        </w:rPr>
        <w:t>shaun.harry@</w:t>
      </w:r>
      <w:r w:rsidR="004D2284">
        <w:rPr>
          <w:rFonts w:cs="Arial"/>
          <w:lang w:eastAsia="ja-JP"/>
        </w:rPr>
        <w:t>keysight.com</w:t>
      </w: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6242286"/>
      <w:r w:rsidRPr="00854C55">
        <w:rPr>
          <w:b/>
        </w:rPr>
        <w:t>Corrections required</w:t>
      </w:r>
      <w:bookmarkEnd w:id="4"/>
      <w:bookmarkEnd w:id="5"/>
      <w:bookmarkEnd w:id="6"/>
    </w:p>
    <w:p w14:paraId="358C0D5E" w14:textId="77777777" w:rsidR="000D4A33" w:rsidRDefault="000D4A33" w:rsidP="000D4A33"/>
    <w:p w14:paraId="66E9787E" w14:textId="77777777" w:rsidR="001904EA" w:rsidRDefault="001904EA" w:rsidP="001904EA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54888063"/>
      <w:bookmarkStart w:id="8" w:name="_Toc100131355"/>
      <w:bookmarkStart w:id="9" w:name="_Toc122434493"/>
      <w:bookmarkStart w:id="10" w:name="_Toc295288970"/>
      <w:bookmarkStart w:id="11" w:name="_Toc325725665"/>
      <w:r>
        <w:rPr>
          <w:b/>
          <w:lang w:val="pt-BR"/>
        </w:rPr>
        <w:t>Change 1</w:t>
      </w:r>
      <w:bookmarkEnd w:id="7"/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904EA" w14:paraId="4D14B939" w14:textId="77777777" w:rsidTr="00226D65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056FC" w14:textId="77777777" w:rsidR="001904EA" w:rsidRPr="003C0071" w:rsidRDefault="001904EA" w:rsidP="00226D65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D9E3" w14:textId="45D811F4" w:rsidR="001904EA" w:rsidRPr="003C0071" w:rsidRDefault="001904EA" w:rsidP="00226D65">
            <w:pPr>
              <w:spacing w:after="0"/>
              <w:rPr>
                <w:rFonts w:ascii="Arial" w:hAnsi="Arial" w:cs="Arial"/>
              </w:rPr>
            </w:pPr>
            <w:r w:rsidRPr="001904EA">
              <w:rPr>
                <w:rFonts w:ascii="Arial" w:hAnsi="Arial" w:cs="Arial"/>
              </w:rPr>
              <w:t>altstep a_NR_RacingCond_AwaitRrcMessageAndTwoSysInd</w:t>
            </w:r>
          </w:p>
        </w:tc>
      </w:tr>
      <w:tr w:rsidR="001904EA" w14:paraId="79806C24" w14:textId="77777777" w:rsidTr="00226D6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29ECB" w14:textId="77777777" w:rsidR="001904EA" w:rsidRDefault="001904EA" w:rsidP="00226D6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987A" w14:textId="6CAB7B33" w:rsidR="001904EA" w:rsidRPr="004127A6" w:rsidRDefault="00DA4CBE" w:rsidP="00226D65">
            <w:pPr>
              <w:pStyle w:val="TH"/>
              <w:jc w:val="left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</w:rPr>
              <w:t xml:space="preserve">Check for received SYSTEM_IND1 is using variable </w:t>
            </w:r>
            <w:r w:rsidRPr="00DA4CBE">
              <w:rPr>
                <w:rFonts w:ascii="Courier New" w:hAnsi="Courier New" w:cs="Courier New"/>
                <w:bCs/>
                <w:lang w:eastAsia="de-DE"/>
              </w:rPr>
              <w:t>p_SysIndByRef2</w:t>
            </w:r>
            <w:r w:rsidR="001904EA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</w:p>
        </w:tc>
      </w:tr>
      <w:tr w:rsidR="001904EA" w14:paraId="3DBE80D4" w14:textId="77777777" w:rsidTr="00226D6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1899A" w14:textId="77777777" w:rsidR="001904EA" w:rsidRDefault="001904EA" w:rsidP="00226D6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C1C4" w14:textId="0027D6E9" w:rsidR="001904EA" w:rsidRDefault="00DA4CBE" w:rsidP="00226D65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Correct check for “</w:t>
            </w:r>
            <w:r w:rsidRPr="00DA4CBE">
              <w:rPr>
                <w:noProof/>
                <w:lang w:val="en-SG"/>
              </w:rPr>
              <w:t>RRC message and/or SYSTEM_IND1 has not been received yet</w:t>
            </w:r>
            <w:r>
              <w:rPr>
                <w:noProof/>
                <w:lang w:val="en-SG"/>
              </w:rPr>
              <w:t>”</w:t>
            </w:r>
          </w:p>
        </w:tc>
      </w:tr>
      <w:tr w:rsidR="001904EA" w14:paraId="64F23960" w14:textId="77777777" w:rsidTr="00226D6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10BF9" w14:textId="77777777" w:rsidR="001904EA" w:rsidRDefault="001904EA" w:rsidP="00226D6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29D2" w14:textId="77777777" w:rsidR="001904EA" w:rsidRDefault="001904EA" w:rsidP="00226D65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NR</w:t>
            </w:r>
            <w:r w:rsidRPr="004127A6">
              <w:rPr>
                <w:rFonts w:ascii="Arial" w:hAnsi="Arial" w:cs="Arial"/>
                <w:noProof/>
              </w:rPr>
              <w:t>_</w:t>
            </w:r>
            <w:r>
              <w:rPr>
                <w:rFonts w:ascii="Arial" w:hAnsi="Arial" w:cs="Arial"/>
                <w:noProof/>
              </w:rPr>
              <w:t>Timing.ttcn</w:t>
            </w:r>
          </w:p>
        </w:tc>
      </w:tr>
      <w:tr w:rsidR="001904EA" w14:paraId="691E7D53" w14:textId="77777777" w:rsidTr="00226D6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FFAC8" w14:textId="77777777" w:rsidR="001904EA" w:rsidRPr="00E84C6D" w:rsidRDefault="001904EA" w:rsidP="00226D6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84C6D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9B82" w14:textId="02C3AD8A" w:rsidR="001904EA" w:rsidRPr="00E84C6D" w:rsidRDefault="00E84C6D" w:rsidP="00226D65">
            <w:pPr>
              <w:rPr>
                <w:rFonts w:ascii="Arial" w:hAnsi="Arial"/>
                <w:highlight w:val="cyan"/>
              </w:rPr>
            </w:pPr>
            <w:r w:rsidRPr="00E84C6D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51BAD4B5" w14:textId="77777777" w:rsidR="001904EA" w:rsidRDefault="001904EA" w:rsidP="001904EA">
      <w:pPr>
        <w:spacing w:after="0"/>
        <w:rPr>
          <w:rFonts w:ascii="Arial" w:hAnsi="Arial"/>
          <w:b/>
          <w:sz w:val="32"/>
          <w:lang w:val="pt-BR"/>
        </w:rPr>
      </w:pPr>
      <w:bookmarkStart w:id="12" w:name="_Toc54888064"/>
    </w:p>
    <w:p w14:paraId="077F11C1" w14:textId="77777777" w:rsidR="001904EA" w:rsidRDefault="001904EA" w:rsidP="001904EA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904EA" w14:paraId="67BD4CFF" w14:textId="77777777" w:rsidTr="00226D6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BF1A" w14:textId="77777777" w:rsidR="001904EA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62825CF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>altstep a_NR_RacingCond_AwaitRrcMessageAndTwoSysInd(NR_CellId_Type p_NR_CellId,</w:t>
            </w:r>
          </w:p>
          <w:p w14:paraId="4D3F361D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RacingCond_ExpectedSequence_Type p_ExpectedSequence,</w:t>
            </w:r>
          </w:p>
          <w:p w14:paraId="0D0BCE0E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inout template (omit) NR_SRB_COMMON_IND p_SrbIndByRef,</w:t>
            </w:r>
          </w:p>
          <w:p w14:paraId="18ECA88F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inout template (omit) NR_SYSTEM_IND p_SysIndByRef1,</w:t>
            </w:r>
          </w:p>
          <w:p w14:paraId="4A0B35A3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inout template (omit) NR_SYSTEM_IND p_SysIndByRef2,</w:t>
            </w:r>
          </w:p>
          <w:p w14:paraId="2B159731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template (present) NR_SRB_COMMON_IND p_ExpectedSrbInd := car_NR_SRB_IND_Any,</w:t>
            </w:r>
          </w:p>
          <w:p w14:paraId="7655F8A2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template (present) NR_SYSTEM_IND p_ExpectedSysInd1 := car_NR_SYSTEM_IND_Any,</w:t>
            </w:r>
          </w:p>
          <w:p w14:paraId="5B3043C7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template (present) NR_SYSTEM_IND p_ExpectedSysInd2 := car_NR_SYSTEM_IND_Any)</w:t>
            </w:r>
          </w:p>
          <w:p w14:paraId="65A51CE8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runs on NR_BASE_PTC</w:t>
            </w:r>
          </w:p>
          <w:p w14:paraId="0A52D48A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{ /* note: since this is an altstep 'interleave' cannot be used */</w:t>
            </w:r>
          </w:p>
          <w:p w14:paraId="26B066F6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/* note: since the altstep uses repeat to receive the second message the altstep is left and re-entered again</w:t>
            </w:r>
          </w:p>
          <w:p w14:paraId="586AA104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*       =&gt; local variables are uninitialised; the only way to store information of subsequent messages is by the inout parameters</w:t>
            </w:r>
          </w:p>
          <w:p w14:paraId="0DAFF265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*          (which for that reason have to be "inout"; "out" would not work */</w:t>
            </w:r>
          </w:p>
          <w:p w14:paraId="31F2BB4C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var NR_SRB_COMMON_IND v_SRB_COMMON_IND;</w:t>
            </w:r>
          </w:p>
          <w:p w14:paraId="48082BB3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var NR_SYSTEM_IND v_SYSTEM_IND;</w:t>
            </w:r>
          </w:p>
          <w:p w14:paraId="7C814ABD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var SubFrameTiming_Type v_Timing_SysInd1;</w:t>
            </w:r>
          </w:p>
          <w:p w14:paraId="071D3744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var SubFrameTiming_Type v_Timing_SysInd2;</w:t>
            </w:r>
          </w:p>
          <w:p w14:paraId="06DDCFE6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var SubFrameTiming_Type v_Timing_SrbInd;</w:t>
            </w:r>
          </w:p>
          <w:p w14:paraId="067D53C5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11035C4D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[not isvalue(p_SrbIndByRef)] SRB.receive (p_ExpectedSrbInd) -&gt; value v_SRB_COMMON_IND</w:t>
            </w:r>
          </w:p>
          <w:p w14:paraId="48F89E22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{</w:t>
            </w:r>
          </w:p>
          <w:p w14:paraId="04D765FB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p_SrbIndByRef := v_SRB_COMMON_IND;</w:t>
            </w:r>
          </w:p>
          <w:p w14:paraId="567009AD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if (not (isvalue(p_SysIndByRef1) and isvalue(p_SysIndByRef2))) {// both SYSTEM_INDs not been received yet</w:t>
            </w:r>
          </w:p>
          <w:p w14:paraId="2330143B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  repeat;                                                       // =&gt; wait for SYSTEM_IND1 and/or 2</w:t>
            </w:r>
          </w:p>
          <w:p w14:paraId="0684E1DF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} else {</w:t>
            </w:r>
          </w:p>
          <w:p w14:paraId="32D9D199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  v_Timing_SrbInd := valueof(p_SrbIndByRef.Common.TimingInfo.SubFrame);</w:t>
            </w:r>
          </w:p>
          <w:p w14:paraId="694AAD27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  v_Timing_SysInd1 := valueof(p_SysIndByRef1.Common.TimingInfo.SubFrame);</w:t>
            </w:r>
          </w:p>
          <w:p w14:paraId="70E19173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  v_Timing_SysInd2 := valueof(p_SysIndByRef2.Common.TimingInfo.SubFrame);</w:t>
            </w:r>
          </w:p>
          <w:p w14:paraId="1895D247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  fl_NR_RacingCond_CheckSequence(p_NR_CellId, p_ExpectedSequence, v_Timing_SrbInd, v_Timing_SysInd1, v_Timing_SysInd2);</w:t>
            </w:r>
          </w:p>
          <w:p w14:paraId="46B0BE0B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}</w:t>
            </w:r>
          </w:p>
          <w:p w14:paraId="05777415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52ACF310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[not isvalue(p_SysIndByRef1)] SYSIND.receive (p_ExpectedSysInd1) -&gt; value v_SYSTEM_IND</w:t>
            </w:r>
          </w:p>
          <w:p w14:paraId="4FF597CF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{</w:t>
            </w:r>
          </w:p>
          <w:p w14:paraId="1BCDC8BA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p_SysIndByRef1 := v_SYSTEM_IND;</w:t>
            </w:r>
          </w:p>
          <w:p w14:paraId="409A49F5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if (not (isvalue(p_SrbIndByRef) and isvalue(p_SysIndByRef2))) { // RRC message and/or SYSTEM_IND2 has not been received yet</w:t>
            </w:r>
          </w:p>
          <w:p w14:paraId="7A14134B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  repeat;                                                       // =&gt; wait for RRC PDU and/or SYSTEM_IND2</w:t>
            </w:r>
          </w:p>
          <w:p w14:paraId="6F351589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} else {</w:t>
            </w:r>
          </w:p>
          <w:p w14:paraId="62881B2F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  v_Timing_SrbInd := valueof(p_SrbIndByRef.Common.TimingInfo.SubFrame);</w:t>
            </w:r>
          </w:p>
          <w:p w14:paraId="1A87C201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  v_Timing_SysInd1 := valueof(p_SysIndByRef1.Common.TimingInfo.SubFrame);</w:t>
            </w:r>
          </w:p>
          <w:p w14:paraId="652A515D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  v_Timing_SysInd2 := valueof(p_SysIndByRef2.Common.TimingInfo.SubFrame);</w:t>
            </w:r>
          </w:p>
          <w:p w14:paraId="2380550C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  fl_NR_RacingCond_CheckSequence(p_NR_CellId, p_ExpectedSequence, v_Timing_SrbInd, v_Timing_SysInd1, v_Timing_SysInd2);</w:t>
            </w:r>
          </w:p>
          <w:p w14:paraId="0D4B754B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}</w:t>
            </w:r>
          </w:p>
          <w:p w14:paraId="22DF801C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73427F0C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[not isvalue(p_SysIndByRef2)] SYSIND.receive (p_ExpectedSysInd2) -&gt; value v_SYSTEM_IND</w:t>
            </w:r>
          </w:p>
          <w:p w14:paraId="5910D722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{</w:t>
            </w:r>
          </w:p>
          <w:p w14:paraId="761A2337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p_SysIndByRef2 := v_SYSTEM_IND;</w:t>
            </w:r>
          </w:p>
          <w:p w14:paraId="63C5FC73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if (not (isvalue(p_SrbIndByRef) and isvalue(</w:t>
            </w:r>
            <w:r w:rsidRPr="0063303B">
              <w:rPr>
                <w:rFonts w:ascii="Courier New" w:hAnsi="Courier New" w:cs="Courier New"/>
                <w:bCs/>
                <w:highlight w:val="yellow"/>
                <w:lang w:eastAsia="de-DE"/>
              </w:rPr>
              <w:t>p_SysIndByRef2</w:t>
            </w:r>
            <w:r w:rsidRPr="0063303B">
              <w:rPr>
                <w:rFonts w:ascii="Courier New" w:hAnsi="Courier New" w:cs="Courier New"/>
                <w:bCs/>
                <w:lang w:eastAsia="de-DE"/>
              </w:rPr>
              <w:t>))) { // RRC message and/or SYSTEM_IND1 has not been received yet</w:t>
            </w:r>
          </w:p>
          <w:p w14:paraId="3D72B134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  repeat;                                                       // =&gt; wait for RRC PDU</w:t>
            </w:r>
          </w:p>
          <w:p w14:paraId="7404E12B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} else {</w:t>
            </w:r>
          </w:p>
          <w:p w14:paraId="7A3F212F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  v_Timing_SrbInd := valueof(p_SrbIndByRef.Common.TimingInfo.SubFrame);</w:t>
            </w:r>
          </w:p>
          <w:p w14:paraId="62E8FDEF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  v_Timing_SysInd1 := valueof(p_SysIndByRef1.Common.TimingInfo.SubFrame);</w:t>
            </w:r>
          </w:p>
          <w:p w14:paraId="1F62AF64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  v_Timing_SysInd2 := valueof(p_SysIndByRef2.Common.TimingInfo.SubFrame);</w:t>
            </w:r>
          </w:p>
          <w:p w14:paraId="27EF4295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  fl_NR_RacingCond_CheckSequence(p_NR_CellId, p_ExpectedSequence, v_Timing_SrbInd, v_Timing_SysInd1, v_Timing_SysInd2);</w:t>
            </w:r>
          </w:p>
          <w:p w14:paraId="20DA0AE6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  }</w:t>
            </w:r>
          </w:p>
          <w:p w14:paraId="67E0D8F1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    }</w:t>
            </w:r>
          </w:p>
          <w:p w14:paraId="37EF8904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}</w:t>
            </w:r>
          </w:p>
          <w:p w14:paraId="7B6834C4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</w:p>
        </w:tc>
      </w:tr>
    </w:tbl>
    <w:p w14:paraId="643FADF9" w14:textId="77777777" w:rsidR="001904EA" w:rsidRDefault="001904EA" w:rsidP="001904EA">
      <w:pPr>
        <w:spacing w:after="0"/>
        <w:rPr>
          <w:rFonts w:ascii="Arial" w:hAnsi="Arial"/>
          <w:b/>
        </w:rPr>
      </w:pPr>
    </w:p>
    <w:p w14:paraId="7A021367" w14:textId="77777777" w:rsidR="001904EA" w:rsidRDefault="001904EA" w:rsidP="001904EA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904EA" w14:paraId="6B10C5C1" w14:textId="77777777" w:rsidTr="00226D6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507A" w14:textId="77777777" w:rsidR="001904EA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CAF2E1D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lastRenderedPageBreak/>
              <w:t>altstep a_NR_RacingCond_AwaitRrcMessageAndTwoSysInd(NR_CellId_Type p_NR_CellId,</w:t>
            </w:r>
          </w:p>
          <w:p w14:paraId="5788E78D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                                              RacingCond_ExpectedSequence_Type p_ExpectedSequence,</w:t>
            </w:r>
          </w:p>
          <w:p w14:paraId="3A27DDF8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                                              inout template (omit) NR_SRB_COMMON_IND p_SrbIndByRef,</w:t>
            </w:r>
          </w:p>
          <w:p w14:paraId="267B5374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                                              inout template (omit) NR_SYSTEM_IND p_SysIndByRef1,</w:t>
            </w:r>
          </w:p>
          <w:p w14:paraId="643D533E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                                              inout template (omit) NR_SYSTEM_IND p_SysIndByRef2,</w:t>
            </w:r>
          </w:p>
          <w:p w14:paraId="1FAF6404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                                              template (present) NR_SRB_COMMON_IND p_ExpectedSrbInd := car_NR_SRB_IND_Any,</w:t>
            </w:r>
          </w:p>
          <w:p w14:paraId="269CB5E9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                                              template (present) NR_SYSTEM_IND p_ExpectedSysInd1 := car_NR_SYSTEM_IND_Any,</w:t>
            </w:r>
          </w:p>
          <w:p w14:paraId="64FB77EB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                                              template (present) NR_SYSTEM_IND p_ExpectedSysInd2 := car_NR_SYSTEM_IND_Any)</w:t>
            </w:r>
          </w:p>
          <w:p w14:paraId="1E346F21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                                           runs on NR_BASE_PTC</w:t>
            </w:r>
          </w:p>
          <w:p w14:paraId="5C980906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{ /* note: since this is an altstep 'interleave' cannot be used */</w:t>
            </w:r>
          </w:p>
          <w:p w14:paraId="4F9F0252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/* note: since the altstep uses repeat to receive the second message the altstep is left and re-entered again</w:t>
            </w:r>
          </w:p>
          <w:p w14:paraId="2228E725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*       =&gt; local variables are uninitialised; the only way to store information of subsequent messages is by the inout parameters</w:t>
            </w:r>
          </w:p>
          <w:p w14:paraId="16384ABD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*          (which for that reason have to be "inout"; "out" would not work */</w:t>
            </w:r>
          </w:p>
          <w:p w14:paraId="0897F567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var NR_SRB_COMMON_IND v_SRB_COMMON_IND;</w:t>
            </w:r>
          </w:p>
          <w:p w14:paraId="48AE217F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var NR_SYSTEM_IND v_SYSTEM_IND;</w:t>
            </w:r>
          </w:p>
          <w:p w14:paraId="5B47DE00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var SubFrameTiming_Type v_Timing_SysInd1;</w:t>
            </w:r>
          </w:p>
          <w:p w14:paraId="6F1C902C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var SubFrameTiming_Type v_Timing_SysInd2;</w:t>
            </w:r>
          </w:p>
          <w:p w14:paraId="35D3D096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var SubFrameTiming_Type v_Timing_SrbInd;</w:t>
            </w:r>
          </w:p>
          <w:p w14:paraId="19F5D3DA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6CCFF02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[not isvalue(p_SrbIndByRef)] SRB.receive (p_ExpectedSrbInd) -&gt; value v_SRB_COMMON_IND</w:t>
            </w:r>
          </w:p>
          <w:p w14:paraId="015F94AC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{</w:t>
            </w:r>
          </w:p>
          <w:p w14:paraId="4AD72CA7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p_SrbIndByRef := v_SRB_COMMON_IND;</w:t>
            </w:r>
          </w:p>
          <w:p w14:paraId="3BD8D5EA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if (not (isvalue(p_SysIndByRef1) and isvalue(p_SysIndByRef2))) {// both SYSTEM_INDs not been received yet</w:t>
            </w:r>
          </w:p>
          <w:p w14:paraId="08934FBF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  repeat;                                                       // =&gt; wait for SYSTEM_IND1 and/or 2</w:t>
            </w:r>
          </w:p>
          <w:p w14:paraId="16670EC8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} else {</w:t>
            </w:r>
          </w:p>
          <w:p w14:paraId="0AAED192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  v_Timing_SrbInd := valueof(p_SrbIndByRef.Common.TimingInfo.SubFrame);</w:t>
            </w:r>
          </w:p>
          <w:p w14:paraId="6FAA8961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  v_Timing_SysInd1 := valueof(p_SysIndByRef1.Common.TimingInfo.SubFrame);</w:t>
            </w:r>
          </w:p>
          <w:p w14:paraId="7C65490B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  v_Timing_SysInd2 := valueof(p_SysIndByRef2.Common.TimingInfo.SubFrame);</w:t>
            </w:r>
          </w:p>
          <w:p w14:paraId="54B0201C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  fl_NR_RacingCond_CheckSequence(p_NR_CellId, p_ExpectedSequence, v_Timing_SrbInd, v_Timing_SysInd1, v_Timing_SysInd2);</w:t>
            </w:r>
          </w:p>
          <w:p w14:paraId="03CCA86B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5D65C6F8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248EF77B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[not isvalue(p_SysIndByRef1)] SYSIND.receive (p_ExpectedSysInd1) -&gt; value v_SYSTEM_IND</w:t>
            </w:r>
          </w:p>
          <w:p w14:paraId="1BB8E5EE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{</w:t>
            </w:r>
          </w:p>
          <w:p w14:paraId="1F599070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p_SysIndByRef1 := v_SYSTEM_IND;</w:t>
            </w:r>
          </w:p>
          <w:p w14:paraId="4A06DC46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if (not (isvalue(p_SrbIndByRef) and isvalue(p_SysIndByRef2))) { // RRC message and/or SYSTEM_IND2 has not been received yet</w:t>
            </w:r>
          </w:p>
          <w:p w14:paraId="043D3D21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  repeat;                                                       // =&gt; wait for RRC PDU and/or SYSTEM_IND2</w:t>
            </w:r>
          </w:p>
          <w:p w14:paraId="3C5ECA58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} else {</w:t>
            </w:r>
          </w:p>
          <w:p w14:paraId="1B856405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  v_Timing_SrbInd := valueof(p_SrbIndByRef.Common.TimingInfo.SubFrame);</w:t>
            </w:r>
          </w:p>
          <w:p w14:paraId="675AC352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  v_Timing_SysInd1 := valueof(p_SysIndByRef1.Common.TimingInfo.SubFrame);</w:t>
            </w:r>
          </w:p>
          <w:p w14:paraId="200400C6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lastRenderedPageBreak/>
              <w:t xml:space="preserve">          v_Timing_SysInd2 := valueof(p_SysIndByRef2.Common.TimingInfo.SubFrame);</w:t>
            </w:r>
          </w:p>
          <w:p w14:paraId="549E798E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  fl_NR_RacingCond_CheckSequence(p_NR_CellId, p_ExpectedSequence, v_Timing_SrbInd, v_Timing_SysInd1, v_Timing_SysInd2);</w:t>
            </w:r>
          </w:p>
          <w:p w14:paraId="5EAA1D51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3F33995F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398FAF66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[not isvalue(p_SysIndByRef2)] SYSIND.receive (p_ExpectedSysInd2) -&gt; value v_SYSTEM_IND</w:t>
            </w:r>
          </w:p>
          <w:p w14:paraId="5848A662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{</w:t>
            </w:r>
          </w:p>
          <w:p w14:paraId="7623DEA1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p_SysIndByRef2 := v_SYSTEM_IND;</w:t>
            </w:r>
          </w:p>
          <w:p w14:paraId="5920CF4E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if (not (isvalue(p_SrbIndByRef) and isvalue(</w:t>
            </w:r>
            <w:r w:rsidRPr="0063303B">
              <w:rPr>
                <w:rFonts w:ascii="Courier New" w:hAnsi="Courier New" w:cs="Courier New"/>
                <w:highlight w:val="yellow"/>
                <w:lang w:eastAsia="de-DE"/>
              </w:rPr>
              <w:t>p_SysIndByRef1</w:t>
            </w:r>
            <w:r w:rsidRPr="0063303B">
              <w:rPr>
                <w:rFonts w:ascii="Courier New" w:hAnsi="Courier New" w:cs="Courier New"/>
                <w:lang w:eastAsia="de-DE"/>
              </w:rPr>
              <w:t>))) { // RRC message and/or SYSTEM_IND1 has not been received yet</w:t>
            </w:r>
          </w:p>
          <w:p w14:paraId="5ABDD740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  repeat;                                                       // =&gt; wait for RRC PDU</w:t>
            </w:r>
          </w:p>
          <w:p w14:paraId="3FF78C04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} else {</w:t>
            </w:r>
          </w:p>
          <w:p w14:paraId="16C34029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  v_Timing_SrbInd := valueof(p_SrbIndByRef.Common.TimingInfo.SubFrame);</w:t>
            </w:r>
          </w:p>
          <w:p w14:paraId="5B811C0A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  v_Timing_SysInd1 := valueof(p_SysIndByRef1.Common.TimingInfo.SubFrame);</w:t>
            </w:r>
          </w:p>
          <w:p w14:paraId="031D9FDA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  v_Timing_SysInd2 := valueof(p_SysIndByRef2.Common.TimingInfo.SubFrame);</w:t>
            </w:r>
          </w:p>
          <w:p w14:paraId="228A171C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  fl_NR_RacingCond_CheckSequence(p_NR_CellId, p_ExpectedSequence, v_Timing_SrbInd, v_Timing_SysInd1, v_Timing_SysInd2);</w:t>
            </w:r>
          </w:p>
          <w:p w14:paraId="26A54765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2DB0BD57" w14:textId="77777777" w:rsidR="001904EA" w:rsidRPr="0063303B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705C8FAA" w14:textId="77777777" w:rsidR="001904EA" w:rsidRPr="00DB19C9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3303B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2A005D87" w14:textId="77777777" w:rsidR="001904EA" w:rsidRPr="00CA4CF2" w:rsidRDefault="001904EA" w:rsidP="00226D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DB19C9">
              <w:rPr>
                <w:rFonts w:ascii="Courier New" w:hAnsi="Courier New" w:cs="Courier New"/>
                <w:lang w:eastAsia="de-DE"/>
              </w:rPr>
              <w:t xml:space="preserve">  </w:t>
            </w:r>
          </w:p>
        </w:tc>
      </w:tr>
      <w:bookmarkEnd w:id="9"/>
      <w:bookmarkEnd w:id="10"/>
      <w:bookmarkEnd w:id="11"/>
      <w:bookmarkEnd w:id="12"/>
    </w:tbl>
    <w:p w14:paraId="7D7F626A" w14:textId="77777777" w:rsidR="001904EA" w:rsidRDefault="001904EA" w:rsidP="001904EA">
      <w:pPr>
        <w:spacing w:after="0"/>
        <w:rPr>
          <w:rFonts w:ascii="Arial" w:hAnsi="Arial"/>
          <w:b/>
        </w:rPr>
      </w:pPr>
    </w:p>
    <w:p w14:paraId="170A6C12" w14:textId="54E28069" w:rsidR="000D4A33" w:rsidRDefault="000D4A33" w:rsidP="0073066D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576" w:firstLine="0"/>
        <w:rPr>
          <w:rFonts w:eastAsia="SimSun" w:cs="Arial"/>
          <w:color w:val="000000"/>
          <w:lang w:val="en-US" w:eastAsia="zh-CN"/>
        </w:rPr>
      </w:pPr>
    </w:p>
    <w:sectPr w:rsidR="000D4A3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11F81" w14:textId="77777777" w:rsidR="00A45654" w:rsidRDefault="00A45654">
      <w:r>
        <w:separator/>
      </w:r>
    </w:p>
  </w:endnote>
  <w:endnote w:type="continuationSeparator" w:id="0">
    <w:p w14:paraId="20C8D52D" w14:textId="77777777" w:rsidR="00A45654" w:rsidRDefault="00A45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2ABB3" w14:textId="77777777" w:rsidR="00A45654" w:rsidRDefault="00A45654">
      <w:r>
        <w:separator/>
      </w:r>
    </w:p>
  </w:footnote>
  <w:footnote w:type="continuationSeparator" w:id="0">
    <w:p w14:paraId="32C9C17F" w14:textId="77777777" w:rsidR="00A45654" w:rsidRDefault="00A456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356852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0"/>
  </w:num>
  <w:num w:numId="4" w16cid:durableId="974918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12C15"/>
    <w:rsid w:val="00022E4A"/>
    <w:rsid w:val="0003093F"/>
    <w:rsid w:val="000339D8"/>
    <w:rsid w:val="00040BAC"/>
    <w:rsid w:val="00045309"/>
    <w:rsid w:val="000579F6"/>
    <w:rsid w:val="00067513"/>
    <w:rsid w:val="0008307F"/>
    <w:rsid w:val="00095A97"/>
    <w:rsid w:val="0009779D"/>
    <w:rsid w:val="000A461F"/>
    <w:rsid w:val="000A6394"/>
    <w:rsid w:val="000A724E"/>
    <w:rsid w:val="000B302A"/>
    <w:rsid w:val="000B7FED"/>
    <w:rsid w:val="000C038A"/>
    <w:rsid w:val="000C6598"/>
    <w:rsid w:val="000D44B3"/>
    <w:rsid w:val="000D4A33"/>
    <w:rsid w:val="000D64EB"/>
    <w:rsid w:val="000D7922"/>
    <w:rsid w:val="000F05A6"/>
    <w:rsid w:val="00110E0E"/>
    <w:rsid w:val="00115AB7"/>
    <w:rsid w:val="001323D9"/>
    <w:rsid w:val="001438B2"/>
    <w:rsid w:val="00145D43"/>
    <w:rsid w:val="001534C7"/>
    <w:rsid w:val="0016259C"/>
    <w:rsid w:val="00166F5F"/>
    <w:rsid w:val="00177A0C"/>
    <w:rsid w:val="00185D73"/>
    <w:rsid w:val="001904EA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F215C"/>
    <w:rsid w:val="001F45B8"/>
    <w:rsid w:val="00206320"/>
    <w:rsid w:val="002230B9"/>
    <w:rsid w:val="00226281"/>
    <w:rsid w:val="00227518"/>
    <w:rsid w:val="00232623"/>
    <w:rsid w:val="0024706E"/>
    <w:rsid w:val="00252D0D"/>
    <w:rsid w:val="00256E59"/>
    <w:rsid w:val="0026004D"/>
    <w:rsid w:val="00261D81"/>
    <w:rsid w:val="002640DD"/>
    <w:rsid w:val="0026582C"/>
    <w:rsid w:val="002678F4"/>
    <w:rsid w:val="00272C27"/>
    <w:rsid w:val="00275D12"/>
    <w:rsid w:val="00281A4E"/>
    <w:rsid w:val="00284FEB"/>
    <w:rsid w:val="002860C4"/>
    <w:rsid w:val="00290A2B"/>
    <w:rsid w:val="00293B86"/>
    <w:rsid w:val="002A0D25"/>
    <w:rsid w:val="002A281A"/>
    <w:rsid w:val="002A388C"/>
    <w:rsid w:val="002A7662"/>
    <w:rsid w:val="002B5741"/>
    <w:rsid w:val="002C17AA"/>
    <w:rsid w:val="002C4BB1"/>
    <w:rsid w:val="002E472E"/>
    <w:rsid w:val="00300A0F"/>
    <w:rsid w:val="00300A5B"/>
    <w:rsid w:val="00305409"/>
    <w:rsid w:val="00314C5F"/>
    <w:rsid w:val="00325739"/>
    <w:rsid w:val="003379F6"/>
    <w:rsid w:val="003609EF"/>
    <w:rsid w:val="00361F2E"/>
    <w:rsid w:val="0036231A"/>
    <w:rsid w:val="00363423"/>
    <w:rsid w:val="00370A1A"/>
    <w:rsid w:val="00374096"/>
    <w:rsid w:val="00374415"/>
    <w:rsid w:val="00374DD4"/>
    <w:rsid w:val="00385FBA"/>
    <w:rsid w:val="00392E62"/>
    <w:rsid w:val="00392EC6"/>
    <w:rsid w:val="003B66EF"/>
    <w:rsid w:val="003E1A36"/>
    <w:rsid w:val="003E3B97"/>
    <w:rsid w:val="003E3BEE"/>
    <w:rsid w:val="003F5114"/>
    <w:rsid w:val="00410371"/>
    <w:rsid w:val="004242F1"/>
    <w:rsid w:val="00424CD9"/>
    <w:rsid w:val="00440437"/>
    <w:rsid w:val="00441797"/>
    <w:rsid w:val="0044768E"/>
    <w:rsid w:val="00456520"/>
    <w:rsid w:val="00464805"/>
    <w:rsid w:val="004720C0"/>
    <w:rsid w:val="00497D1B"/>
    <w:rsid w:val="00497DD7"/>
    <w:rsid w:val="004A56B1"/>
    <w:rsid w:val="004B75B7"/>
    <w:rsid w:val="004C07BC"/>
    <w:rsid w:val="004C63DD"/>
    <w:rsid w:val="004D2284"/>
    <w:rsid w:val="005141D9"/>
    <w:rsid w:val="0051580D"/>
    <w:rsid w:val="00516556"/>
    <w:rsid w:val="0053343B"/>
    <w:rsid w:val="0053545C"/>
    <w:rsid w:val="00547111"/>
    <w:rsid w:val="00550F54"/>
    <w:rsid w:val="00560950"/>
    <w:rsid w:val="00563934"/>
    <w:rsid w:val="005651BA"/>
    <w:rsid w:val="00574F78"/>
    <w:rsid w:val="005767EB"/>
    <w:rsid w:val="00577E0E"/>
    <w:rsid w:val="005907E2"/>
    <w:rsid w:val="00592D74"/>
    <w:rsid w:val="005A5A9C"/>
    <w:rsid w:val="005E2C44"/>
    <w:rsid w:val="00621188"/>
    <w:rsid w:val="00622486"/>
    <w:rsid w:val="006257ED"/>
    <w:rsid w:val="0063325D"/>
    <w:rsid w:val="0064099C"/>
    <w:rsid w:val="00642C17"/>
    <w:rsid w:val="00647B85"/>
    <w:rsid w:val="00650E43"/>
    <w:rsid w:val="00653DE4"/>
    <w:rsid w:val="00663D89"/>
    <w:rsid w:val="00665C47"/>
    <w:rsid w:val="00667140"/>
    <w:rsid w:val="00670255"/>
    <w:rsid w:val="00672CBB"/>
    <w:rsid w:val="0067579B"/>
    <w:rsid w:val="00695808"/>
    <w:rsid w:val="00696E59"/>
    <w:rsid w:val="006B3C66"/>
    <w:rsid w:val="006B46FB"/>
    <w:rsid w:val="006B6F80"/>
    <w:rsid w:val="006C0D58"/>
    <w:rsid w:val="006C5486"/>
    <w:rsid w:val="006E21FB"/>
    <w:rsid w:val="006E5904"/>
    <w:rsid w:val="006E7C27"/>
    <w:rsid w:val="006F1B18"/>
    <w:rsid w:val="006F4AD0"/>
    <w:rsid w:val="0073066D"/>
    <w:rsid w:val="00732F5A"/>
    <w:rsid w:val="0074081F"/>
    <w:rsid w:val="0074552A"/>
    <w:rsid w:val="00745C21"/>
    <w:rsid w:val="00754736"/>
    <w:rsid w:val="00760B80"/>
    <w:rsid w:val="0076150F"/>
    <w:rsid w:val="00771F32"/>
    <w:rsid w:val="00776756"/>
    <w:rsid w:val="00781B33"/>
    <w:rsid w:val="00785AFF"/>
    <w:rsid w:val="007868BF"/>
    <w:rsid w:val="00792342"/>
    <w:rsid w:val="00792A02"/>
    <w:rsid w:val="00793A6E"/>
    <w:rsid w:val="007977A8"/>
    <w:rsid w:val="007B512A"/>
    <w:rsid w:val="007C0455"/>
    <w:rsid w:val="007C09AD"/>
    <w:rsid w:val="007C2097"/>
    <w:rsid w:val="007C24E2"/>
    <w:rsid w:val="007D6A07"/>
    <w:rsid w:val="007F7259"/>
    <w:rsid w:val="007F7B3D"/>
    <w:rsid w:val="00800809"/>
    <w:rsid w:val="008040A8"/>
    <w:rsid w:val="00807EA0"/>
    <w:rsid w:val="008279FA"/>
    <w:rsid w:val="00844D9F"/>
    <w:rsid w:val="008626E7"/>
    <w:rsid w:val="00870EE7"/>
    <w:rsid w:val="008712E1"/>
    <w:rsid w:val="00873374"/>
    <w:rsid w:val="0088068E"/>
    <w:rsid w:val="008863B9"/>
    <w:rsid w:val="008A0AAC"/>
    <w:rsid w:val="008A45A6"/>
    <w:rsid w:val="008B1569"/>
    <w:rsid w:val="008C166F"/>
    <w:rsid w:val="008D3CCC"/>
    <w:rsid w:val="008D4170"/>
    <w:rsid w:val="008F3789"/>
    <w:rsid w:val="008F686C"/>
    <w:rsid w:val="0091207D"/>
    <w:rsid w:val="00913DD6"/>
    <w:rsid w:val="009148DE"/>
    <w:rsid w:val="00916574"/>
    <w:rsid w:val="00924C3E"/>
    <w:rsid w:val="00927946"/>
    <w:rsid w:val="00941E30"/>
    <w:rsid w:val="009438C6"/>
    <w:rsid w:val="00966C4B"/>
    <w:rsid w:val="00973773"/>
    <w:rsid w:val="00975727"/>
    <w:rsid w:val="00975DEC"/>
    <w:rsid w:val="009777D9"/>
    <w:rsid w:val="0098422A"/>
    <w:rsid w:val="009861EE"/>
    <w:rsid w:val="00991B88"/>
    <w:rsid w:val="009A5753"/>
    <w:rsid w:val="009A579D"/>
    <w:rsid w:val="009B13F9"/>
    <w:rsid w:val="009C5B9C"/>
    <w:rsid w:val="009D53BE"/>
    <w:rsid w:val="009E3297"/>
    <w:rsid w:val="009E4B4C"/>
    <w:rsid w:val="009F4828"/>
    <w:rsid w:val="009F562A"/>
    <w:rsid w:val="009F734F"/>
    <w:rsid w:val="00A0564D"/>
    <w:rsid w:val="00A22558"/>
    <w:rsid w:val="00A246B6"/>
    <w:rsid w:val="00A308F0"/>
    <w:rsid w:val="00A34D2E"/>
    <w:rsid w:val="00A45654"/>
    <w:rsid w:val="00A47E70"/>
    <w:rsid w:val="00A50CF0"/>
    <w:rsid w:val="00A521EC"/>
    <w:rsid w:val="00A63A85"/>
    <w:rsid w:val="00A7071B"/>
    <w:rsid w:val="00A71099"/>
    <w:rsid w:val="00A7671C"/>
    <w:rsid w:val="00A9176F"/>
    <w:rsid w:val="00A91C69"/>
    <w:rsid w:val="00AA2CBC"/>
    <w:rsid w:val="00AB66B1"/>
    <w:rsid w:val="00AC2713"/>
    <w:rsid w:val="00AC5820"/>
    <w:rsid w:val="00AD1CD8"/>
    <w:rsid w:val="00AF01A9"/>
    <w:rsid w:val="00B0233C"/>
    <w:rsid w:val="00B03E98"/>
    <w:rsid w:val="00B05011"/>
    <w:rsid w:val="00B12DDE"/>
    <w:rsid w:val="00B258BB"/>
    <w:rsid w:val="00B349F0"/>
    <w:rsid w:val="00B36D49"/>
    <w:rsid w:val="00B37FA6"/>
    <w:rsid w:val="00B53EED"/>
    <w:rsid w:val="00B56630"/>
    <w:rsid w:val="00B61F5A"/>
    <w:rsid w:val="00B65467"/>
    <w:rsid w:val="00B67B97"/>
    <w:rsid w:val="00B822A8"/>
    <w:rsid w:val="00B87461"/>
    <w:rsid w:val="00B94737"/>
    <w:rsid w:val="00B968C8"/>
    <w:rsid w:val="00BA2388"/>
    <w:rsid w:val="00BA3EC5"/>
    <w:rsid w:val="00BA51D9"/>
    <w:rsid w:val="00BB5DFC"/>
    <w:rsid w:val="00BD1967"/>
    <w:rsid w:val="00BD279D"/>
    <w:rsid w:val="00BD6BB8"/>
    <w:rsid w:val="00C03551"/>
    <w:rsid w:val="00C056E5"/>
    <w:rsid w:val="00C07CA3"/>
    <w:rsid w:val="00C11ECC"/>
    <w:rsid w:val="00C240CC"/>
    <w:rsid w:val="00C2484F"/>
    <w:rsid w:val="00C317E5"/>
    <w:rsid w:val="00C41AF7"/>
    <w:rsid w:val="00C66BA2"/>
    <w:rsid w:val="00C71168"/>
    <w:rsid w:val="00C82D50"/>
    <w:rsid w:val="00C86234"/>
    <w:rsid w:val="00C86A18"/>
    <w:rsid w:val="00C870F6"/>
    <w:rsid w:val="00C87A22"/>
    <w:rsid w:val="00C92A5D"/>
    <w:rsid w:val="00C95985"/>
    <w:rsid w:val="00C95A97"/>
    <w:rsid w:val="00CA2787"/>
    <w:rsid w:val="00CB2D5A"/>
    <w:rsid w:val="00CC5026"/>
    <w:rsid w:val="00CC68D0"/>
    <w:rsid w:val="00CD39A8"/>
    <w:rsid w:val="00CE6FBF"/>
    <w:rsid w:val="00CE79B5"/>
    <w:rsid w:val="00D00148"/>
    <w:rsid w:val="00D03F9A"/>
    <w:rsid w:val="00D06D51"/>
    <w:rsid w:val="00D14405"/>
    <w:rsid w:val="00D24991"/>
    <w:rsid w:val="00D31026"/>
    <w:rsid w:val="00D35695"/>
    <w:rsid w:val="00D373BD"/>
    <w:rsid w:val="00D50255"/>
    <w:rsid w:val="00D66520"/>
    <w:rsid w:val="00D84AE9"/>
    <w:rsid w:val="00DA0DBE"/>
    <w:rsid w:val="00DA1FC7"/>
    <w:rsid w:val="00DA4CBE"/>
    <w:rsid w:val="00DB2C64"/>
    <w:rsid w:val="00DB3990"/>
    <w:rsid w:val="00DB3B9F"/>
    <w:rsid w:val="00DD34E0"/>
    <w:rsid w:val="00DD4D0C"/>
    <w:rsid w:val="00DD6C67"/>
    <w:rsid w:val="00DE12D9"/>
    <w:rsid w:val="00DE211A"/>
    <w:rsid w:val="00DE34CF"/>
    <w:rsid w:val="00E02E82"/>
    <w:rsid w:val="00E13F3D"/>
    <w:rsid w:val="00E22C03"/>
    <w:rsid w:val="00E250C9"/>
    <w:rsid w:val="00E34898"/>
    <w:rsid w:val="00E35060"/>
    <w:rsid w:val="00E50DF1"/>
    <w:rsid w:val="00E53BB2"/>
    <w:rsid w:val="00E84C6D"/>
    <w:rsid w:val="00E87946"/>
    <w:rsid w:val="00E9177E"/>
    <w:rsid w:val="00E93810"/>
    <w:rsid w:val="00EA51E8"/>
    <w:rsid w:val="00EB09B7"/>
    <w:rsid w:val="00EB394A"/>
    <w:rsid w:val="00EB397C"/>
    <w:rsid w:val="00EC6DB7"/>
    <w:rsid w:val="00EE7D7C"/>
    <w:rsid w:val="00F02F66"/>
    <w:rsid w:val="00F25D98"/>
    <w:rsid w:val="00F2700A"/>
    <w:rsid w:val="00F300FB"/>
    <w:rsid w:val="00F53192"/>
    <w:rsid w:val="00F60BEA"/>
    <w:rsid w:val="00F7391B"/>
    <w:rsid w:val="00F8417E"/>
    <w:rsid w:val="00FA0AC9"/>
    <w:rsid w:val="00FB0699"/>
    <w:rsid w:val="00FB2005"/>
    <w:rsid w:val="00FB6386"/>
    <w:rsid w:val="00FC7A00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4552A"/>
    <w:pPr>
      <w:ind w:left="720"/>
      <w:contextualSpacing/>
    </w:pPr>
  </w:style>
  <w:style w:type="character" w:customStyle="1" w:styleId="THChar">
    <w:name w:val="TH Char"/>
    <w:link w:val="TH"/>
    <w:qFormat/>
    <w:locked/>
    <w:rsid w:val="001904E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6</Pages>
  <Words>1621</Words>
  <Characters>9246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2023-10-02T13:44:00Z</dcterms:created>
  <dcterms:modified xsi:type="dcterms:W3CDTF">2023-10-02T13:49:00Z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