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7DE28D" w14:textId="77777777" w:rsidR="00311386" w:rsidRDefault="00311386" w:rsidP="0031138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2023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R5s230716</w:t>
        </w:r>
      </w:fldSimple>
    </w:p>
    <w:p w14:paraId="2869379B" w14:textId="77777777" w:rsidR="00311386" w:rsidRDefault="00000000" w:rsidP="00311386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11386" w:rsidRPr="00BA51D9">
          <w:rPr>
            <w:b/>
            <w:noProof/>
            <w:sz w:val="24"/>
          </w:rPr>
          <w:t>Online</w:t>
        </w:r>
      </w:fldSimple>
      <w:r w:rsidR="00311386">
        <w:rPr>
          <w:b/>
          <w:noProof/>
          <w:sz w:val="24"/>
        </w:rPr>
        <w:t xml:space="preserve">, </w:t>
      </w:r>
      <w:r w:rsidR="00311386">
        <w:fldChar w:fldCharType="begin"/>
      </w:r>
      <w:r w:rsidR="00311386">
        <w:instrText xml:space="preserve"> DOCPROPERTY  Country  \* MERGEFORMAT </w:instrText>
      </w:r>
      <w:r w:rsidR="00311386">
        <w:fldChar w:fldCharType="end"/>
      </w:r>
      <w:r w:rsidR="00311386">
        <w:rPr>
          <w:b/>
          <w:noProof/>
          <w:sz w:val="24"/>
        </w:rPr>
        <w:t xml:space="preserve">, </w:t>
      </w:r>
      <w:fldSimple w:instr=" DOCPROPERTY  StartDate  \* MERGEFORMAT ">
        <w:r w:rsidR="00311386" w:rsidRPr="00BA51D9">
          <w:rPr>
            <w:b/>
            <w:noProof/>
            <w:sz w:val="24"/>
          </w:rPr>
          <w:t>9th Dec 2022</w:t>
        </w:r>
      </w:fldSimple>
      <w:r w:rsidR="00311386">
        <w:rPr>
          <w:b/>
          <w:noProof/>
          <w:sz w:val="24"/>
        </w:rPr>
        <w:t xml:space="preserve"> - </w:t>
      </w:r>
      <w:fldSimple w:instr=" DOCPROPERTY  EndDate  \* MERGEFORMAT ">
        <w:r w:rsidR="00311386" w:rsidRPr="00BA51D9">
          <w:rPr>
            <w:b/>
            <w:noProof/>
            <w:sz w:val="24"/>
          </w:rPr>
          <w:t>31st Dec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11386" w14:paraId="409F9608" w14:textId="77777777" w:rsidTr="001C245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86FCDD" w14:textId="77777777" w:rsidR="00311386" w:rsidRDefault="00311386" w:rsidP="001C245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11386" w14:paraId="7F3BC5DD" w14:textId="77777777" w:rsidTr="001C245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4B9263" w14:textId="77777777" w:rsidR="00311386" w:rsidRDefault="00311386" w:rsidP="001C245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11386" w14:paraId="54E11E16" w14:textId="77777777" w:rsidTr="001C245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22B0B0" w14:textId="77777777" w:rsidR="00311386" w:rsidRDefault="00311386" w:rsidP="001C24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1386" w14:paraId="13831581" w14:textId="77777777" w:rsidTr="001C245C">
        <w:tc>
          <w:tcPr>
            <w:tcW w:w="142" w:type="dxa"/>
            <w:tcBorders>
              <w:left w:val="single" w:sz="4" w:space="0" w:color="auto"/>
            </w:tcBorders>
          </w:tcPr>
          <w:p w14:paraId="5B4C1D23" w14:textId="77777777" w:rsidR="00311386" w:rsidRDefault="00311386" w:rsidP="001C245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206BE2E" w14:textId="77777777" w:rsidR="00311386" w:rsidRPr="00410371" w:rsidRDefault="00000000" w:rsidP="001C245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11386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27BAA4DB" w14:textId="77777777" w:rsidR="00311386" w:rsidRDefault="00311386" w:rsidP="001C245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E533D9A" w14:textId="77777777" w:rsidR="00311386" w:rsidRPr="00410371" w:rsidRDefault="00000000" w:rsidP="001C245C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311386" w:rsidRPr="00410371">
                <w:rPr>
                  <w:b/>
                  <w:noProof/>
                  <w:sz w:val="28"/>
                </w:rPr>
                <w:t>3208</w:t>
              </w:r>
            </w:fldSimple>
          </w:p>
        </w:tc>
        <w:tc>
          <w:tcPr>
            <w:tcW w:w="709" w:type="dxa"/>
          </w:tcPr>
          <w:p w14:paraId="1A6F00D5" w14:textId="77777777" w:rsidR="00311386" w:rsidRDefault="00311386" w:rsidP="001C245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F7FB496" w14:textId="77777777" w:rsidR="00311386" w:rsidRPr="00410371" w:rsidRDefault="00000000" w:rsidP="001C245C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11386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13FA3BA" w14:textId="77777777" w:rsidR="00311386" w:rsidRDefault="00311386" w:rsidP="001C245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178EA1E" w14:textId="77777777" w:rsidR="00311386" w:rsidRPr="00410371" w:rsidRDefault="00000000" w:rsidP="001C245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11386" w:rsidRPr="00410371">
                <w:rPr>
                  <w:b/>
                  <w:noProof/>
                  <w:sz w:val="28"/>
                </w:rPr>
                <w:t>17.8.0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6BA48AD" w14:textId="77777777" w:rsidR="00311386" w:rsidRDefault="00311386" w:rsidP="001C245C">
            <w:pPr>
              <w:pStyle w:val="CRCoverPage"/>
              <w:spacing w:after="0"/>
              <w:rPr>
                <w:noProof/>
              </w:rPr>
            </w:pPr>
          </w:p>
        </w:tc>
      </w:tr>
      <w:tr w:rsidR="00311386" w14:paraId="79A4286C" w14:textId="77777777" w:rsidTr="001C245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DCA49F" w14:textId="77777777" w:rsidR="00311386" w:rsidRDefault="00311386" w:rsidP="001C245C">
            <w:pPr>
              <w:pStyle w:val="CRCoverPage"/>
              <w:spacing w:after="0"/>
              <w:rPr>
                <w:noProof/>
              </w:rPr>
            </w:pPr>
          </w:p>
        </w:tc>
      </w:tr>
      <w:tr w:rsidR="00311386" w14:paraId="53B5C5AD" w14:textId="77777777" w:rsidTr="001C245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9AFAE13" w14:textId="77777777" w:rsidR="00311386" w:rsidRPr="00F25D98" w:rsidRDefault="00311386" w:rsidP="001C245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11386" w14:paraId="1F84FB3A" w14:textId="77777777" w:rsidTr="001C245C">
        <w:tc>
          <w:tcPr>
            <w:tcW w:w="9641" w:type="dxa"/>
            <w:gridSpan w:val="9"/>
          </w:tcPr>
          <w:p w14:paraId="7F6D4F37" w14:textId="77777777" w:rsidR="00311386" w:rsidRDefault="00311386" w:rsidP="001C24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BA6987E" w14:textId="77777777" w:rsidR="00311386" w:rsidRDefault="00311386" w:rsidP="0031138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11386" w14:paraId="1194201F" w14:textId="77777777" w:rsidTr="001C245C">
        <w:tc>
          <w:tcPr>
            <w:tcW w:w="2835" w:type="dxa"/>
          </w:tcPr>
          <w:p w14:paraId="5134EAFF" w14:textId="77777777" w:rsidR="00311386" w:rsidRDefault="00311386" w:rsidP="001C245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6280E94" w14:textId="77777777" w:rsidR="00311386" w:rsidRDefault="00311386" w:rsidP="001C245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9C42AB7" w14:textId="77777777" w:rsidR="00311386" w:rsidRDefault="00311386" w:rsidP="001C24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9E7F" w14:textId="77777777" w:rsidR="00311386" w:rsidRDefault="00311386" w:rsidP="001C245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785D42" w14:textId="77777777" w:rsidR="00311386" w:rsidRDefault="00311386" w:rsidP="001C24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69E6ED7" w14:textId="77777777" w:rsidR="00311386" w:rsidRDefault="00311386" w:rsidP="001C245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70EFAFB" w14:textId="77777777" w:rsidR="00311386" w:rsidRDefault="00311386" w:rsidP="001C24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4BF56F6" w14:textId="77777777" w:rsidR="00311386" w:rsidRDefault="00311386" w:rsidP="001C245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77E4E0" w14:textId="77777777" w:rsidR="00311386" w:rsidRDefault="00311386" w:rsidP="001C245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AA10852" w14:textId="77777777" w:rsidR="00311386" w:rsidRDefault="00311386" w:rsidP="0031138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11386" w14:paraId="55146BAD" w14:textId="77777777" w:rsidTr="001C245C">
        <w:tc>
          <w:tcPr>
            <w:tcW w:w="9640" w:type="dxa"/>
            <w:gridSpan w:val="11"/>
          </w:tcPr>
          <w:p w14:paraId="0EC92170" w14:textId="77777777" w:rsidR="00311386" w:rsidRDefault="00311386" w:rsidP="001C24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1386" w14:paraId="023204ED" w14:textId="77777777" w:rsidTr="001C245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B73A936" w14:textId="77777777" w:rsidR="00311386" w:rsidRDefault="00311386" w:rsidP="001C245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2F3C87" w14:textId="77777777" w:rsidR="00311386" w:rsidRDefault="00000000" w:rsidP="001C245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311386">
                <w:t>Correction to function f_TC_7_1_3_1_2_NR5GC for a Redcap UE.</w:t>
              </w:r>
            </w:fldSimple>
          </w:p>
        </w:tc>
      </w:tr>
      <w:tr w:rsidR="00311386" w14:paraId="7D7FF88B" w14:textId="77777777" w:rsidTr="001C245C">
        <w:tc>
          <w:tcPr>
            <w:tcW w:w="1843" w:type="dxa"/>
            <w:tcBorders>
              <w:left w:val="single" w:sz="4" w:space="0" w:color="auto"/>
            </w:tcBorders>
          </w:tcPr>
          <w:p w14:paraId="53F3B191" w14:textId="77777777" w:rsidR="00311386" w:rsidRDefault="00311386" w:rsidP="001C24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EFEDBB" w14:textId="77777777" w:rsidR="00311386" w:rsidRDefault="00311386" w:rsidP="001C24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1386" w14:paraId="0D57B6BC" w14:textId="77777777" w:rsidTr="001C245C">
        <w:tc>
          <w:tcPr>
            <w:tcW w:w="1843" w:type="dxa"/>
            <w:tcBorders>
              <w:left w:val="single" w:sz="4" w:space="0" w:color="auto"/>
            </w:tcBorders>
          </w:tcPr>
          <w:p w14:paraId="316EF5FE" w14:textId="77777777" w:rsidR="00311386" w:rsidRDefault="00311386" w:rsidP="001C245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DFD0BE" w14:textId="77777777" w:rsidR="00311386" w:rsidRDefault="00000000" w:rsidP="001C245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311386">
                <w:rPr>
                  <w:noProof/>
                </w:rPr>
                <w:t>ROHDE &amp; SCHWARZ</w:t>
              </w:r>
            </w:fldSimple>
          </w:p>
        </w:tc>
      </w:tr>
      <w:tr w:rsidR="00311386" w14:paraId="03B3CA7E" w14:textId="77777777" w:rsidTr="001C245C">
        <w:tc>
          <w:tcPr>
            <w:tcW w:w="1843" w:type="dxa"/>
            <w:tcBorders>
              <w:left w:val="single" w:sz="4" w:space="0" w:color="auto"/>
            </w:tcBorders>
          </w:tcPr>
          <w:p w14:paraId="7909F620" w14:textId="77777777" w:rsidR="00311386" w:rsidRDefault="00311386" w:rsidP="001C245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3433CC" w14:textId="77777777" w:rsidR="00311386" w:rsidRDefault="005F1E3F" w:rsidP="001C245C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311386">
              <w:fldChar w:fldCharType="begin"/>
            </w:r>
            <w:r w:rsidR="00311386">
              <w:instrText xml:space="preserve"> DOCPROPERTY  SourceIfTsg  \* MERGEFORMAT </w:instrText>
            </w:r>
            <w:r w:rsidR="00311386">
              <w:fldChar w:fldCharType="end"/>
            </w:r>
          </w:p>
        </w:tc>
      </w:tr>
      <w:tr w:rsidR="00311386" w14:paraId="2BCEA4DB" w14:textId="77777777" w:rsidTr="001C245C">
        <w:tc>
          <w:tcPr>
            <w:tcW w:w="1843" w:type="dxa"/>
            <w:tcBorders>
              <w:left w:val="single" w:sz="4" w:space="0" w:color="auto"/>
            </w:tcBorders>
          </w:tcPr>
          <w:p w14:paraId="236BEBCA" w14:textId="77777777" w:rsidR="00311386" w:rsidRDefault="00311386" w:rsidP="001C24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4157B5" w14:textId="77777777" w:rsidR="00311386" w:rsidRDefault="00311386" w:rsidP="001C24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1386" w14:paraId="7349EC9B" w14:textId="77777777" w:rsidTr="001C245C">
        <w:tc>
          <w:tcPr>
            <w:tcW w:w="1843" w:type="dxa"/>
            <w:tcBorders>
              <w:left w:val="single" w:sz="4" w:space="0" w:color="auto"/>
            </w:tcBorders>
          </w:tcPr>
          <w:p w14:paraId="319720D4" w14:textId="77777777" w:rsidR="00311386" w:rsidRDefault="00311386" w:rsidP="001C245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DD3327F" w14:textId="77777777" w:rsidR="00311386" w:rsidRDefault="00000000" w:rsidP="001C245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311386">
                <w:rPr>
                  <w:noProof/>
                </w:rPr>
                <w:t>NR_redcap_plus_ARCH-UEConTest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7A44DE91" w14:textId="77777777" w:rsidR="00311386" w:rsidRDefault="00311386" w:rsidP="001C245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1B55DD" w14:textId="77777777" w:rsidR="00311386" w:rsidRDefault="00311386" w:rsidP="001C245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6B9DC6D" w14:textId="77777777" w:rsidR="00311386" w:rsidRDefault="00000000" w:rsidP="001C245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11386">
                <w:rPr>
                  <w:noProof/>
                </w:rPr>
                <w:t>2023-09-22</w:t>
              </w:r>
            </w:fldSimple>
          </w:p>
        </w:tc>
      </w:tr>
      <w:tr w:rsidR="00311386" w14:paraId="2015271D" w14:textId="77777777" w:rsidTr="001C245C">
        <w:tc>
          <w:tcPr>
            <w:tcW w:w="1843" w:type="dxa"/>
            <w:tcBorders>
              <w:left w:val="single" w:sz="4" w:space="0" w:color="auto"/>
            </w:tcBorders>
          </w:tcPr>
          <w:p w14:paraId="7606DA2F" w14:textId="77777777" w:rsidR="00311386" w:rsidRDefault="00311386" w:rsidP="001C24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FED4238" w14:textId="77777777" w:rsidR="00311386" w:rsidRDefault="00311386" w:rsidP="001C24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C125601" w14:textId="77777777" w:rsidR="00311386" w:rsidRDefault="00311386" w:rsidP="001C24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67A4159" w14:textId="77777777" w:rsidR="00311386" w:rsidRDefault="00311386" w:rsidP="001C24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B29DD21" w14:textId="77777777" w:rsidR="00311386" w:rsidRDefault="00311386" w:rsidP="001C24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1386" w14:paraId="00B976A5" w14:textId="77777777" w:rsidTr="001C245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68A3B21" w14:textId="77777777" w:rsidR="00311386" w:rsidRDefault="00311386" w:rsidP="001C245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00B58A6" w14:textId="77777777" w:rsidR="00311386" w:rsidRDefault="00000000" w:rsidP="001C245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11386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E54B538" w14:textId="77777777" w:rsidR="00311386" w:rsidRDefault="00311386" w:rsidP="001C245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2B8E1D1" w14:textId="77777777" w:rsidR="00311386" w:rsidRDefault="00311386" w:rsidP="001C245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BBB272" w14:textId="77777777" w:rsidR="00311386" w:rsidRDefault="00000000" w:rsidP="001C245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11386">
                <w:rPr>
                  <w:noProof/>
                </w:rPr>
                <w:t>Rel-17</w:t>
              </w:r>
            </w:fldSimple>
          </w:p>
        </w:tc>
      </w:tr>
      <w:tr w:rsidR="00311386" w14:paraId="60481546" w14:textId="77777777" w:rsidTr="001C245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6093706" w14:textId="77777777" w:rsidR="00311386" w:rsidRDefault="00311386" w:rsidP="001C245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A90E0BE" w14:textId="77777777" w:rsidR="00311386" w:rsidRDefault="00311386" w:rsidP="001C245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30A7EDC" w14:textId="77777777" w:rsidR="00311386" w:rsidRDefault="00311386" w:rsidP="001C245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4B1B3B5" w14:textId="77777777" w:rsidR="00311386" w:rsidRPr="007C2097" w:rsidRDefault="00311386" w:rsidP="001C245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11386" w14:paraId="11E0E06D" w14:textId="77777777" w:rsidTr="001C245C">
        <w:tc>
          <w:tcPr>
            <w:tcW w:w="1843" w:type="dxa"/>
          </w:tcPr>
          <w:p w14:paraId="4864F545" w14:textId="77777777" w:rsidR="00311386" w:rsidRDefault="00311386" w:rsidP="001C24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42245E9" w14:textId="77777777" w:rsidR="00311386" w:rsidRDefault="00311386" w:rsidP="001C24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1386" w14:paraId="7D1404B3" w14:textId="77777777" w:rsidTr="001C245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0E74D5" w14:textId="77777777" w:rsidR="00311386" w:rsidRDefault="00311386" w:rsidP="003113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A51B44" w14:textId="77777777" w:rsidR="00311386" w:rsidRPr="00D268E5" w:rsidRDefault="00311386" w:rsidP="00311386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7.1.3.1.2 is a </w:t>
            </w:r>
            <w:proofErr w:type="gramStart"/>
            <w:r w:rsidRPr="00BB5D0C">
              <w:t>18 bit</w:t>
            </w:r>
            <w:proofErr w:type="gramEnd"/>
            <w:r w:rsidRPr="00BB5D0C">
              <w:t xml:space="preserve"> SN</w:t>
            </w:r>
            <w:r>
              <w:rPr>
                <w:noProof/>
              </w:rPr>
              <w:t xml:space="preserve"> test case and can be run against a Redcap UE capable of supporting 18 bit pdcp SN based on l</w:t>
            </w:r>
            <w:r>
              <w:rPr>
                <w:rFonts w:cs="Arial"/>
                <w:color w:val="000000"/>
                <w:sz w:val="18"/>
                <w:szCs w:val="18"/>
                <w:shd w:val="clear" w:color="auto" w:fill="FFFFFF"/>
              </w:rPr>
              <w:t>ongSN-RedCap-r17 UE capability support indication</w:t>
            </w:r>
            <w:r>
              <w:rPr>
                <w:noProof/>
              </w:rPr>
              <w:t xml:space="preserve"> but current TTCN implementation doesn’t consider a Redcap UE capable of this</w:t>
            </w:r>
            <w:r>
              <w:rPr>
                <w:rFonts w:cs="Arial"/>
                <w:color w:val="000000"/>
                <w:sz w:val="18"/>
                <w:szCs w:val="18"/>
                <w:shd w:val="clear" w:color="auto" w:fill="FFFFFF"/>
              </w:rPr>
              <w:t xml:space="preserve"> and always set it to 12 bit for a Redcap UE. Thus, this case needs to set PDCP SN as 18 </w:t>
            </w:r>
            <w:proofErr w:type="gramStart"/>
            <w:r>
              <w:rPr>
                <w:rFonts w:cs="Arial"/>
                <w:color w:val="000000"/>
                <w:sz w:val="18"/>
                <w:szCs w:val="18"/>
                <w:shd w:val="clear" w:color="auto" w:fill="FFFFFF"/>
              </w:rPr>
              <w:t>bit</w:t>
            </w:r>
            <w:proofErr w:type="gramEnd"/>
            <w:r>
              <w:rPr>
                <w:rFonts w:cs="Arial"/>
                <w:color w:val="000000"/>
                <w:sz w:val="18"/>
                <w:szCs w:val="18"/>
                <w:shd w:val="clear" w:color="auto" w:fill="FFFFFF"/>
              </w:rPr>
              <w:t xml:space="preserve"> by default and if a Redcap UE is capable of it then it can be run against this case.</w:t>
            </w:r>
          </w:p>
        </w:tc>
      </w:tr>
      <w:tr w:rsidR="00311386" w14:paraId="7513D1DE" w14:textId="77777777" w:rsidTr="001C24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0530C1" w14:textId="77777777" w:rsidR="00311386" w:rsidRDefault="00311386" w:rsidP="003113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2C1AFA" w14:textId="77777777" w:rsidR="00311386" w:rsidRPr="00D268E5" w:rsidRDefault="00311386" w:rsidP="003113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1386" w14:paraId="0A7589F0" w14:textId="77777777" w:rsidTr="001C24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6724D1" w14:textId="77777777" w:rsidR="00311386" w:rsidRDefault="00311386" w:rsidP="003113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3FC2072" w14:textId="77777777" w:rsidR="00311386" w:rsidRPr="00D268E5" w:rsidRDefault="00311386" w:rsidP="00311386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Added </w:t>
            </w:r>
            <w:r w:rsidRPr="00CC0F74">
              <w:rPr>
                <w:noProof/>
              </w:rPr>
              <w:t>cs_PDCP_Config_Def</w:t>
            </w:r>
            <w:r w:rsidRPr="00AD43CD">
              <w:rPr>
                <w:noProof/>
              </w:rPr>
              <w:t xml:space="preserve"> </w:t>
            </w:r>
            <w:r>
              <w:rPr>
                <w:noProof/>
              </w:rPr>
              <w:t xml:space="preserve"> to configure 18bit pdcp SN for this test case instead of using </w:t>
            </w:r>
            <w:r w:rsidRPr="00CC0F74">
              <w:rPr>
                <w:noProof/>
              </w:rPr>
              <w:t xml:space="preserve">cs_38508_PDCP_Config </w:t>
            </w:r>
            <w:r>
              <w:rPr>
                <w:noProof/>
              </w:rPr>
              <w:t xml:space="preserve">which always set it to 12 bit for a Redcap UE based on </w:t>
            </w:r>
            <w:r w:rsidRPr="00CC0F74">
              <w:rPr>
                <w:noProof/>
              </w:rPr>
              <w:t>f_NR_38508_SetPDCP_SN_UL</w:t>
            </w:r>
            <w:r>
              <w:rPr>
                <w:noProof/>
              </w:rPr>
              <w:t xml:space="preserve">() and </w:t>
            </w:r>
            <w:r w:rsidRPr="00CC0F74">
              <w:rPr>
                <w:noProof/>
              </w:rPr>
              <w:t>f_NR_38508_SetPDCP_SN_DL</w:t>
            </w:r>
            <w:r>
              <w:rPr>
                <w:noProof/>
              </w:rPr>
              <w:t>() function call checks.</w:t>
            </w:r>
          </w:p>
        </w:tc>
      </w:tr>
      <w:tr w:rsidR="00311386" w14:paraId="16CC917A" w14:textId="77777777" w:rsidTr="001C24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396B77" w14:textId="77777777" w:rsidR="00311386" w:rsidRDefault="00311386" w:rsidP="003113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DCA5AB" w14:textId="77777777" w:rsidR="00311386" w:rsidRPr="00D268E5" w:rsidRDefault="00311386" w:rsidP="003113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1386" w14:paraId="4BB68AA0" w14:textId="77777777" w:rsidTr="001C245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0F5AE91" w14:textId="77777777" w:rsidR="00311386" w:rsidRDefault="00311386" w:rsidP="003113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36C1D3" w14:textId="77777777" w:rsidR="00311386" w:rsidRPr="00D268E5" w:rsidRDefault="00311386" w:rsidP="003113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conformant UE </w:t>
            </w:r>
            <w:r>
              <w:rPr>
                <w:rFonts w:cs="Arial"/>
                <w:lang w:eastAsia="en-GB"/>
              </w:rPr>
              <w:t>may fail the test cases.</w:t>
            </w:r>
          </w:p>
        </w:tc>
      </w:tr>
      <w:tr w:rsidR="00311386" w14:paraId="362929A9" w14:textId="77777777" w:rsidTr="001C245C">
        <w:tc>
          <w:tcPr>
            <w:tcW w:w="2694" w:type="dxa"/>
            <w:gridSpan w:val="2"/>
          </w:tcPr>
          <w:p w14:paraId="34F10733" w14:textId="77777777" w:rsidR="00311386" w:rsidRDefault="00311386" w:rsidP="003113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DADF8A9" w14:textId="77777777" w:rsidR="00311386" w:rsidRDefault="00311386" w:rsidP="003113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1386" w14:paraId="45D32B27" w14:textId="77777777" w:rsidTr="001C245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430100F" w14:textId="77777777" w:rsidR="00311386" w:rsidRDefault="00311386" w:rsidP="003113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E4FD39" w14:textId="77777777" w:rsidR="00311386" w:rsidRDefault="00311386" w:rsidP="00311386">
            <w:pPr>
              <w:pStyle w:val="CRCoverPage"/>
              <w:spacing w:after="0"/>
              <w:ind w:left="100"/>
              <w:rPr>
                <w:noProof/>
              </w:rPr>
            </w:pPr>
            <w:r>
              <w:t>7.1.3.1.2 NR5GC</w:t>
            </w:r>
          </w:p>
        </w:tc>
      </w:tr>
      <w:tr w:rsidR="00311386" w14:paraId="58735243" w14:textId="77777777" w:rsidTr="001C24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2B60E4" w14:textId="77777777" w:rsidR="00311386" w:rsidRDefault="00311386" w:rsidP="003113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30EFFC" w14:textId="77777777" w:rsidR="00311386" w:rsidRDefault="00311386" w:rsidP="003113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1386" w14:paraId="1B42B3D3" w14:textId="77777777" w:rsidTr="001C24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7CBA0" w14:textId="77777777" w:rsidR="00311386" w:rsidRDefault="00311386" w:rsidP="003113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BB998F" w14:textId="77777777" w:rsidR="00311386" w:rsidRDefault="00311386" w:rsidP="003113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7FED405" w14:textId="77777777" w:rsidR="00311386" w:rsidRDefault="00311386" w:rsidP="003113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18B22F" w14:textId="77777777" w:rsidR="00311386" w:rsidRDefault="00311386" w:rsidP="0031138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C78A444" w14:textId="77777777" w:rsidR="00311386" w:rsidRDefault="00311386" w:rsidP="0031138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11386" w14:paraId="23619FB0" w14:textId="77777777" w:rsidTr="001C24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F96770" w14:textId="77777777" w:rsidR="00311386" w:rsidRDefault="00311386" w:rsidP="003113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021FF6" w14:textId="77777777" w:rsidR="00311386" w:rsidRDefault="00311386" w:rsidP="003113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90E5E7" w14:textId="77777777" w:rsidR="00311386" w:rsidRDefault="00311386" w:rsidP="003113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D097FA" w14:textId="77777777" w:rsidR="00311386" w:rsidRDefault="00311386" w:rsidP="0031138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63091E" w14:textId="77777777" w:rsidR="00311386" w:rsidRDefault="00311386" w:rsidP="0031138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11386" w14:paraId="032393AB" w14:textId="77777777" w:rsidTr="001C24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7E9F7" w14:textId="77777777" w:rsidR="00311386" w:rsidRDefault="00311386" w:rsidP="0031138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17B06D" w14:textId="77777777" w:rsidR="00311386" w:rsidRDefault="00311386" w:rsidP="003113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D81DA3" w14:textId="77777777" w:rsidR="00311386" w:rsidRDefault="00311386" w:rsidP="003113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F5E077" w14:textId="77777777" w:rsidR="00311386" w:rsidRDefault="00311386" w:rsidP="0031138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B0FE96" w14:textId="77777777" w:rsidR="00311386" w:rsidRDefault="00311386" w:rsidP="0031138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11386" w14:paraId="39865E53" w14:textId="77777777" w:rsidTr="001C24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E4AC11" w14:textId="77777777" w:rsidR="00311386" w:rsidRDefault="00311386" w:rsidP="0031138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A9AA59" w14:textId="77777777" w:rsidR="00311386" w:rsidRDefault="00311386" w:rsidP="003113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F8DC35" w14:textId="77777777" w:rsidR="00311386" w:rsidRDefault="00311386" w:rsidP="003113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24BD93" w14:textId="77777777" w:rsidR="00311386" w:rsidRDefault="00311386" w:rsidP="0031138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898A2A" w14:textId="77777777" w:rsidR="00311386" w:rsidRDefault="00311386" w:rsidP="0031138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11386" w14:paraId="215C4606" w14:textId="77777777" w:rsidTr="001C24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DD73A9" w14:textId="77777777" w:rsidR="00311386" w:rsidRDefault="00311386" w:rsidP="0031138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AB0E9C" w14:textId="77777777" w:rsidR="00311386" w:rsidRDefault="00311386" w:rsidP="00311386">
            <w:pPr>
              <w:pStyle w:val="CRCoverPage"/>
              <w:spacing w:after="0"/>
              <w:rPr>
                <w:noProof/>
              </w:rPr>
            </w:pPr>
          </w:p>
        </w:tc>
      </w:tr>
      <w:tr w:rsidR="00311386" w14:paraId="4E1E49D9" w14:textId="77777777" w:rsidTr="001C245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BF7155D" w14:textId="77777777" w:rsidR="00311386" w:rsidRDefault="00311386" w:rsidP="003113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FB920A" w14:textId="77777777" w:rsidR="00311386" w:rsidRDefault="00311386" w:rsidP="0031138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11386" w:rsidRPr="008863B9" w14:paraId="5CFB5BD4" w14:textId="77777777" w:rsidTr="001C245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B03D6DB" w14:textId="77777777" w:rsidR="00311386" w:rsidRPr="008863B9" w:rsidRDefault="00311386" w:rsidP="003113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D5690BC" w14:textId="77777777" w:rsidR="00311386" w:rsidRPr="008863B9" w:rsidRDefault="00311386" w:rsidP="0031138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11386" w14:paraId="1FE211B2" w14:textId="77777777" w:rsidTr="001C245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FEC48F" w14:textId="77777777" w:rsidR="00311386" w:rsidRDefault="00311386" w:rsidP="003113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C7750C" w14:textId="77777777" w:rsidR="00311386" w:rsidRDefault="00311386" w:rsidP="0031138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CDA651" w14:textId="77777777" w:rsidR="00311386" w:rsidRDefault="00311386" w:rsidP="00311386">
      <w:pPr>
        <w:pStyle w:val="CRCoverPage"/>
        <w:spacing w:after="0"/>
        <w:rPr>
          <w:noProof/>
          <w:sz w:val="8"/>
          <w:szCs w:val="8"/>
        </w:rPr>
      </w:pPr>
    </w:p>
    <w:p w14:paraId="7272444B" w14:textId="77777777" w:rsidR="00311386" w:rsidRDefault="00311386" w:rsidP="00311386">
      <w:pPr>
        <w:rPr>
          <w:noProof/>
        </w:rPr>
        <w:sectPr w:rsidR="00311386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4B2ED67" w14:textId="77777777" w:rsidR="00311386" w:rsidRDefault="00311386" w:rsidP="00311386">
      <w:pPr>
        <w:rPr>
          <w:noProof/>
        </w:rPr>
      </w:pPr>
    </w:p>
    <w:p w14:paraId="7F4A6181" w14:textId="77777777" w:rsidR="001E41F3" w:rsidRPr="00D268E5" w:rsidRDefault="001E41F3">
      <w:pPr>
        <w:rPr>
          <w:noProof/>
        </w:rPr>
        <w:sectPr w:rsidR="001E41F3" w:rsidRPr="00D268E5">
          <w:headerReference w:type="even" r:id="rId22"/>
          <w:headerReference w:type="default" r:id="rId23"/>
          <w:footerReference w:type="even" r:id="rId24"/>
          <w:footerReference w:type="default" r:id="rId25"/>
          <w:headerReference w:type="first" r:id="rId26"/>
          <w:footerReference w:type="first" r:id="rId2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38B90F1" w14:textId="77777777" w:rsidR="00446488" w:rsidRPr="00D268E5" w:rsidRDefault="00446488" w:rsidP="00446488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0" w:name="_Toc146204897"/>
      <w:r w:rsidRPr="00D268E5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0"/>
    </w:p>
    <w:p w14:paraId="7C4449C9" w14:textId="77777777" w:rsidR="00BC1854" w:rsidRDefault="0044648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D268E5">
        <w:rPr>
          <w:rFonts w:cs="Arial"/>
        </w:rPr>
        <w:fldChar w:fldCharType="begin"/>
      </w:r>
      <w:r w:rsidRPr="00D268E5">
        <w:rPr>
          <w:rFonts w:cs="Arial"/>
        </w:rPr>
        <w:instrText xml:space="preserve"> TOC \o "1-3" </w:instrText>
      </w:r>
      <w:r w:rsidRPr="00D268E5">
        <w:rPr>
          <w:rFonts w:cs="Arial"/>
        </w:rPr>
        <w:fldChar w:fldCharType="separate"/>
      </w:r>
      <w:r w:rsidR="00BC1854" w:rsidRPr="00692113">
        <w:rPr>
          <w:rFonts w:ascii="Arial" w:hAnsi="Arial" w:cs="Arial"/>
          <w:iCs/>
        </w:rPr>
        <w:t>Table of Contents</w:t>
      </w:r>
      <w:r w:rsidR="00BC1854">
        <w:tab/>
      </w:r>
      <w:r w:rsidR="00BC1854">
        <w:fldChar w:fldCharType="begin"/>
      </w:r>
      <w:r w:rsidR="00BC1854">
        <w:instrText xml:space="preserve"> PAGEREF _Toc146204897 \h </w:instrText>
      </w:r>
      <w:r w:rsidR="00BC1854">
        <w:fldChar w:fldCharType="separate"/>
      </w:r>
      <w:r w:rsidR="00BC1854">
        <w:t>1</w:t>
      </w:r>
      <w:r w:rsidR="00BC1854">
        <w:fldChar w:fldCharType="end"/>
      </w:r>
    </w:p>
    <w:p w14:paraId="62CF94DC" w14:textId="77777777" w:rsidR="00BC1854" w:rsidRDefault="00BC185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692113">
        <w:rPr>
          <w:rFonts w:cs="Arial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692113">
        <w:rPr>
          <w:rFonts w:cs="Arial"/>
        </w:rPr>
        <w:t>Overview</w:t>
      </w:r>
      <w:r>
        <w:tab/>
      </w:r>
      <w:r>
        <w:fldChar w:fldCharType="begin"/>
      </w:r>
      <w:r>
        <w:instrText xml:space="preserve"> PAGEREF _Toc146204898 \h </w:instrText>
      </w:r>
      <w:r>
        <w:fldChar w:fldCharType="separate"/>
      </w:r>
      <w:r>
        <w:t>1</w:t>
      </w:r>
      <w:r>
        <w:fldChar w:fldCharType="end"/>
      </w:r>
    </w:p>
    <w:p w14:paraId="508EAB0A" w14:textId="77777777" w:rsidR="00BC1854" w:rsidRDefault="00BC185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692113">
        <w:rPr>
          <w:rFonts w:cs="Arial"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692113">
        <w:rPr>
          <w:rFonts w:cs="Arial"/>
        </w:rPr>
        <w:t>Corrections required</w:t>
      </w:r>
      <w:r>
        <w:tab/>
      </w:r>
      <w:r>
        <w:fldChar w:fldCharType="begin"/>
      </w:r>
      <w:r>
        <w:instrText xml:space="preserve"> PAGEREF _Toc146204899 \h </w:instrText>
      </w:r>
      <w:r>
        <w:fldChar w:fldCharType="separate"/>
      </w:r>
      <w:r>
        <w:t>1</w:t>
      </w:r>
      <w:r>
        <w:fldChar w:fldCharType="end"/>
      </w:r>
    </w:p>
    <w:p w14:paraId="0C4486C9" w14:textId="77777777" w:rsidR="00BC1854" w:rsidRDefault="00BC185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92113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92113">
        <w:rPr>
          <w:rFonts w:cs="Arial"/>
          <w:b/>
          <w:color w:val="000000"/>
          <w:lang w:eastAsia="en-GB"/>
        </w:rPr>
        <w:t>Function f_TC_7_1_3_1_2_NR5GC()</w:t>
      </w:r>
      <w:r>
        <w:tab/>
      </w:r>
      <w:r>
        <w:fldChar w:fldCharType="begin"/>
      </w:r>
      <w:r>
        <w:instrText xml:space="preserve"> PAGEREF _Toc146204900 \h </w:instrText>
      </w:r>
      <w:r>
        <w:fldChar w:fldCharType="separate"/>
      </w:r>
      <w:r>
        <w:t>1</w:t>
      </w:r>
      <w:r>
        <w:fldChar w:fldCharType="end"/>
      </w:r>
    </w:p>
    <w:p w14:paraId="3BF392EE" w14:textId="77777777" w:rsidR="00446488" w:rsidRPr="00D268E5" w:rsidRDefault="00446488" w:rsidP="00446488">
      <w:pPr>
        <w:rPr>
          <w:sz w:val="24"/>
          <w:lang w:eastAsia="ja-JP"/>
        </w:rPr>
      </w:pPr>
      <w:r w:rsidRPr="00D268E5">
        <w:rPr>
          <w:rFonts w:cs="Arial"/>
          <w:noProof/>
        </w:rPr>
        <w:fldChar w:fldCharType="end"/>
      </w:r>
      <w:r w:rsidRPr="00D268E5">
        <w:rPr>
          <w:lang w:val="pt-BR"/>
        </w:rPr>
        <w:br w:type="page"/>
      </w:r>
    </w:p>
    <w:p w14:paraId="0A5879FF" w14:textId="77777777" w:rsidR="00446488" w:rsidRPr="00D268E5" w:rsidRDefault="00446488" w:rsidP="0001190B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1" w:name="_Toc122434485"/>
      <w:bookmarkStart w:id="2" w:name="_Toc146204898"/>
      <w:r w:rsidRPr="00D268E5">
        <w:rPr>
          <w:rFonts w:cs="Arial"/>
        </w:rPr>
        <w:lastRenderedPageBreak/>
        <w:t>Overview</w:t>
      </w:r>
      <w:bookmarkEnd w:id="1"/>
      <w:bookmarkEnd w:id="2"/>
    </w:p>
    <w:p w14:paraId="7F4CF4B0" w14:textId="77777777" w:rsidR="0072258E" w:rsidRDefault="0072258E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72258E">
        <w:rPr>
          <w:rFonts w:cs="Arial"/>
          <w:sz w:val="24"/>
          <w:lang w:eastAsia="ja-JP"/>
        </w:rPr>
        <w:t>This document lists all the essential changes needed to correct problems in the iwd-TTCN3-B2022-09_D23wk</w:t>
      </w:r>
      <w:r w:rsidR="00F0132E">
        <w:rPr>
          <w:rFonts w:cs="Arial"/>
          <w:sz w:val="24"/>
          <w:lang w:eastAsia="ja-JP"/>
        </w:rPr>
        <w:t>37</w:t>
      </w:r>
      <w:r w:rsidRPr="0072258E">
        <w:rPr>
          <w:rFonts w:cs="Arial"/>
          <w:sz w:val="24"/>
          <w:lang w:eastAsia="ja-JP"/>
        </w:rPr>
        <w:t xml:space="preserve"> related to the title of this CR.</w:t>
      </w:r>
    </w:p>
    <w:p w14:paraId="465407F6" w14:textId="77777777" w:rsidR="004F69EA" w:rsidRPr="00D268E5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D268E5">
        <w:rPr>
          <w:rFonts w:cs="Arial"/>
          <w:sz w:val="24"/>
          <w:lang w:eastAsia="ja-JP"/>
        </w:rPr>
        <w:t>Contact:</w:t>
      </w:r>
      <w:r w:rsidR="004F69EA" w:rsidRPr="00D268E5">
        <w:rPr>
          <w:rFonts w:cs="Arial"/>
          <w:sz w:val="24"/>
          <w:lang w:eastAsia="ja-JP"/>
        </w:rPr>
        <w:tab/>
      </w:r>
      <w:r w:rsidR="00D06424" w:rsidRPr="00D268E5">
        <w:rPr>
          <w:rFonts w:cs="Arial"/>
          <w:sz w:val="24"/>
          <w:lang w:eastAsia="ja-JP"/>
        </w:rPr>
        <w:t>Parikshit Bhise</w:t>
      </w:r>
    </w:p>
    <w:p w14:paraId="20C2444E" w14:textId="77777777" w:rsidR="00446488" w:rsidRDefault="004F69EA" w:rsidP="0072258E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D268E5">
        <w:rPr>
          <w:rFonts w:cs="Arial"/>
          <w:sz w:val="24"/>
          <w:lang w:eastAsia="ja-JP"/>
        </w:rPr>
        <w:tab/>
      </w:r>
      <w:hyperlink r:id="rId28" w:history="1">
        <w:r w:rsidR="00D06424" w:rsidRPr="00D268E5">
          <w:rPr>
            <w:rStyle w:val="Hyperlink"/>
            <w:rFonts w:cs="Arial"/>
            <w:sz w:val="24"/>
            <w:lang w:eastAsia="ja-JP"/>
          </w:rPr>
          <w:t>parikshit.bhise@rohde-schwarz.com</w:t>
        </w:r>
      </w:hyperlink>
      <w:r w:rsidR="00F30F52" w:rsidRPr="00D268E5">
        <w:rPr>
          <w:rFonts w:cs="Arial"/>
          <w:sz w:val="24"/>
          <w:lang w:eastAsia="ja-JP"/>
        </w:rPr>
        <w:t xml:space="preserve"> </w:t>
      </w:r>
    </w:p>
    <w:p w14:paraId="57C3394E" w14:textId="77777777" w:rsidR="0072258E" w:rsidRPr="0072258E" w:rsidRDefault="0072258E" w:rsidP="0072258E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</w:p>
    <w:p w14:paraId="777A3E6C" w14:textId="77777777" w:rsidR="00446488" w:rsidRPr="00D268E5" w:rsidRDefault="00446488" w:rsidP="00446488"/>
    <w:p w14:paraId="27B9B451" w14:textId="77777777" w:rsidR="00D268E5" w:rsidRPr="00D268E5" w:rsidRDefault="00D268E5">
      <w:pPr>
        <w:spacing w:after="0"/>
        <w:rPr>
          <w:rFonts w:ascii="Arial" w:hAnsi="Arial" w:cs="Arial"/>
          <w:sz w:val="36"/>
        </w:rPr>
      </w:pPr>
      <w:bookmarkStart w:id="3" w:name="_Toc122434488"/>
      <w:bookmarkStart w:id="4" w:name="_Toc295288959"/>
      <w:r w:rsidRPr="00D268E5">
        <w:rPr>
          <w:rFonts w:cs="Arial"/>
        </w:rPr>
        <w:br w:type="page"/>
      </w:r>
    </w:p>
    <w:p w14:paraId="1A473D4D" w14:textId="77777777" w:rsidR="00446488" w:rsidRPr="00D268E5" w:rsidRDefault="00446488" w:rsidP="0001190B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5" w:name="_Toc146204899"/>
      <w:r w:rsidRPr="00D268E5">
        <w:rPr>
          <w:rFonts w:cs="Arial"/>
        </w:rPr>
        <w:lastRenderedPageBreak/>
        <w:t>Corrections required</w:t>
      </w:r>
      <w:bookmarkEnd w:id="3"/>
      <w:bookmarkEnd w:id="4"/>
      <w:bookmarkEnd w:id="5"/>
    </w:p>
    <w:p w14:paraId="3A077D74" w14:textId="77777777" w:rsidR="00F84478" w:rsidRPr="008974E7" w:rsidRDefault="00F84478" w:rsidP="0001190B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6" w:name="_Toc146204900"/>
      <w:bookmarkStart w:id="7" w:name="_Toc122434493"/>
      <w:bookmarkStart w:id="8" w:name="_Toc295288970"/>
      <w:bookmarkStart w:id="9" w:name="_Toc325725665"/>
      <w:r w:rsidRPr="008974E7">
        <w:rPr>
          <w:rFonts w:cs="Arial"/>
          <w:b/>
          <w:color w:val="000000"/>
          <w:lang w:eastAsia="en-GB"/>
        </w:rPr>
        <w:t xml:space="preserve">Function </w:t>
      </w:r>
      <w:r w:rsidR="00A43E41" w:rsidRPr="00A43E41">
        <w:rPr>
          <w:rFonts w:cs="Arial"/>
          <w:b/>
          <w:color w:val="000000"/>
          <w:lang w:eastAsia="en-GB"/>
        </w:rPr>
        <w:t>f_TC_7_1_3_1_2_NR5</w:t>
      </w:r>
      <w:proofErr w:type="gramStart"/>
      <w:r w:rsidR="00A43E41" w:rsidRPr="00A43E41">
        <w:rPr>
          <w:rFonts w:cs="Arial"/>
          <w:b/>
          <w:color w:val="000000"/>
          <w:lang w:eastAsia="en-GB"/>
        </w:rPr>
        <w:t>GC(</w:t>
      </w:r>
      <w:proofErr w:type="gramEnd"/>
      <w:r w:rsidR="00A43E41" w:rsidRPr="00A43E41">
        <w:rPr>
          <w:rFonts w:cs="Arial"/>
          <w:b/>
          <w:color w:val="000000"/>
          <w:lang w:eastAsia="en-GB"/>
        </w:rPr>
        <w:t>)</w:t>
      </w:r>
      <w:bookmarkEnd w:id="6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F84478" w:rsidRPr="00D268E5" w14:paraId="09A94219" w14:textId="77777777" w:rsidTr="00F0132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493BF" w14:textId="77777777" w:rsidR="00F84478" w:rsidRPr="005E2E04" w:rsidRDefault="00F84478" w:rsidP="001333F4">
            <w:pPr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 w:rsidRPr="005E2E04">
              <w:rPr>
                <w:rFonts w:ascii="Arial" w:hAnsi="Arial" w:cs="Arial"/>
                <w:bCs/>
                <w:sz w:val="18"/>
                <w:szCs w:val="18"/>
                <w:lang w:val="de-DE"/>
              </w:rPr>
              <w:t xml:space="preserve">Function </w:t>
            </w:r>
            <w:r w:rsidRPr="005E2E04">
              <w:rPr>
                <w:rFonts w:ascii="Arial" w:hAnsi="Arial" w:cs="Arial"/>
                <w:sz w:val="18"/>
                <w:szCs w:val="18"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4E09A" w14:textId="77777777" w:rsidR="00F84478" w:rsidRPr="005E2E04" w:rsidRDefault="00AE7029" w:rsidP="001333F4">
            <w:pPr>
              <w:pStyle w:val="CRCoverPage"/>
              <w:spacing w:after="0"/>
              <w:rPr>
                <w:rFonts w:cs="Arial"/>
                <w:sz w:val="18"/>
                <w:szCs w:val="18"/>
                <w:lang w:eastAsia="en-GB"/>
              </w:rPr>
            </w:pPr>
            <w:r w:rsidRPr="00AE7029">
              <w:rPr>
                <w:noProof/>
              </w:rPr>
              <w:t xml:space="preserve">function </w:t>
            </w:r>
            <w:r w:rsidR="00F0132E" w:rsidRPr="00F0132E">
              <w:rPr>
                <w:noProof/>
              </w:rPr>
              <w:t>f_TC_7_1_3_1_2_NR5GC</w:t>
            </w:r>
          </w:p>
        </w:tc>
      </w:tr>
      <w:tr w:rsidR="00F84478" w:rsidRPr="00D268E5" w14:paraId="516AE8E5" w14:textId="77777777" w:rsidTr="00F0132E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97DDE" w14:textId="77777777" w:rsidR="00F84478" w:rsidRPr="005E2E04" w:rsidRDefault="00F84478" w:rsidP="001333F4">
            <w:pPr>
              <w:spacing w:before="40" w:after="40"/>
              <w:rPr>
                <w:rFonts w:ascii="Arial" w:hAnsi="Arial"/>
                <w:sz w:val="18"/>
                <w:szCs w:val="18"/>
              </w:rPr>
            </w:pPr>
            <w:r w:rsidRPr="005E2E04">
              <w:rPr>
                <w:rFonts w:ascii="Arial" w:hAnsi="Arial"/>
                <w:sz w:val="18"/>
                <w:szCs w:val="18"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E7DC0" w14:textId="77777777" w:rsidR="0056250C" w:rsidRPr="00092B08" w:rsidRDefault="0056250C" w:rsidP="007F31A5">
            <w:pPr>
              <w:pStyle w:val="CRCoverPage"/>
              <w:spacing w:after="0"/>
              <w:rPr>
                <w:noProof/>
              </w:rPr>
            </w:pPr>
            <w:r w:rsidRPr="0056250C">
              <w:rPr>
                <w:noProof/>
              </w:rPr>
              <w:t>1.</w:t>
            </w:r>
            <w:r>
              <w:rPr>
                <w:noProof/>
              </w:rPr>
              <w:t xml:space="preserve"> </w:t>
            </w:r>
            <w:r w:rsidR="00BB14A6">
              <w:rPr>
                <w:noProof/>
              </w:rPr>
              <w:t xml:space="preserve">7.1.3.1.2 is a </w:t>
            </w:r>
            <w:r w:rsidR="008C2759" w:rsidRPr="00BB5D0C">
              <w:t>18-bit</w:t>
            </w:r>
            <w:r w:rsidR="00BB14A6" w:rsidRPr="00BB5D0C">
              <w:t xml:space="preserve"> SN</w:t>
            </w:r>
            <w:r w:rsidR="00BB14A6">
              <w:rPr>
                <w:noProof/>
              </w:rPr>
              <w:t xml:space="preserve"> test case and can be run against a Redcap UE capable of supporting 18 bit pdcp SN based on l</w:t>
            </w:r>
            <w:r w:rsidR="00BB14A6">
              <w:rPr>
                <w:rFonts w:cs="Arial"/>
                <w:color w:val="000000"/>
                <w:sz w:val="18"/>
                <w:szCs w:val="18"/>
                <w:shd w:val="clear" w:color="auto" w:fill="FFFFFF"/>
              </w:rPr>
              <w:t>ongSN-RedCap-r17 UE capability support indication</w:t>
            </w:r>
            <w:r w:rsidR="00BB14A6">
              <w:rPr>
                <w:noProof/>
              </w:rPr>
              <w:t xml:space="preserve"> but</w:t>
            </w:r>
            <w:r w:rsidR="00AD43CD">
              <w:rPr>
                <w:noProof/>
              </w:rPr>
              <w:t xml:space="preserve"> </w:t>
            </w:r>
            <w:r w:rsidR="00BB14A6">
              <w:rPr>
                <w:noProof/>
              </w:rPr>
              <w:t xml:space="preserve">current </w:t>
            </w:r>
            <w:r w:rsidR="00AD43CD">
              <w:rPr>
                <w:noProof/>
              </w:rPr>
              <w:t xml:space="preserve">TTCN implementation doesn’t consider a Redcap UE capable of </w:t>
            </w:r>
            <w:r w:rsidR="002F012E">
              <w:rPr>
                <w:noProof/>
              </w:rPr>
              <w:t>this</w:t>
            </w:r>
            <w:r w:rsidR="00BB14A6">
              <w:rPr>
                <w:rFonts w:cs="Arial"/>
                <w:color w:val="000000"/>
                <w:sz w:val="18"/>
                <w:szCs w:val="18"/>
                <w:shd w:val="clear" w:color="auto" w:fill="FFFFFF"/>
              </w:rPr>
              <w:t xml:space="preserve"> and always set it to 12 </w:t>
            </w:r>
            <w:proofErr w:type="gramStart"/>
            <w:r w:rsidR="00BB14A6">
              <w:rPr>
                <w:rFonts w:cs="Arial"/>
                <w:color w:val="000000"/>
                <w:sz w:val="18"/>
                <w:szCs w:val="18"/>
                <w:shd w:val="clear" w:color="auto" w:fill="FFFFFF"/>
              </w:rPr>
              <w:t>bit</w:t>
            </w:r>
            <w:proofErr w:type="gramEnd"/>
            <w:r w:rsidR="00BB14A6">
              <w:rPr>
                <w:rFonts w:cs="Arial"/>
                <w:color w:val="000000"/>
                <w:sz w:val="18"/>
                <w:szCs w:val="18"/>
                <w:shd w:val="clear" w:color="auto" w:fill="FFFFFF"/>
              </w:rPr>
              <w:t xml:space="preserve"> for a Redcap UE</w:t>
            </w:r>
            <w:r w:rsidR="00AD43CD">
              <w:rPr>
                <w:rFonts w:cs="Arial"/>
                <w:color w:val="000000"/>
                <w:sz w:val="18"/>
                <w:szCs w:val="18"/>
                <w:shd w:val="clear" w:color="auto" w:fill="FFFFFF"/>
              </w:rPr>
              <w:t>.</w:t>
            </w:r>
            <w:r w:rsidR="00BB14A6">
              <w:rPr>
                <w:rFonts w:cs="Arial"/>
                <w:color w:val="000000"/>
                <w:sz w:val="18"/>
                <w:szCs w:val="18"/>
                <w:shd w:val="clear" w:color="auto" w:fill="FFFFFF"/>
              </w:rPr>
              <w:t xml:space="preserve"> Thus, this case needs to set PDCP SN as 18 </w:t>
            </w:r>
            <w:proofErr w:type="gramStart"/>
            <w:r w:rsidR="00BB14A6">
              <w:rPr>
                <w:rFonts w:cs="Arial"/>
                <w:color w:val="000000"/>
                <w:sz w:val="18"/>
                <w:szCs w:val="18"/>
                <w:shd w:val="clear" w:color="auto" w:fill="FFFFFF"/>
              </w:rPr>
              <w:t>bit</w:t>
            </w:r>
            <w:proofErr w:type="gramEnd"/>
            <w:r w:rsidR="00BB14A6">
              <w:rPr>
                <w:rFonts w:cs="Arial"/>
                <w:color w:val="000000"/>
                <w:sz w:val="18"/>
                <w:szCs w:val="18"/>
                <w:shd w:val="clear" w:color="auto" w:fill="FFFFFF"/>
              </w:rPr>
              <w:t xml:space="preserve"> by default and if a Redcap UE is capable of it then it can be run against this case. </w:t>
            </w:r>
          </w:p>
        </w:tc>
      </w:tr>
      <w:tr w:rsidR="00F84478" w:rsidRPr="00D268E5" w14:paraId="4156D8C8" w14:textId="77777777" w:rsidTr="00F0132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5713C" w14:textId="77777777" w:rsidR="00F84478" w:rsidRPr="005E2E04" w:rsidRDefault="00F84478" w:rsidP="001333F4">
            <w:pPr>
              <w:spacing w:before="40" w:after="40"/>
              <w:rPr>
                <w:rFonts w:ascii="Arial" w:hAnsi="Arial"/>
                <w:sz w:val="18"/>
                <w:szCs w:val="18"/>
              </w:rPr>
            </w:pPr>
            <w:r w:rsidRPr="005E2E04">
              <w:rPr>
                <w:rFonts w:ascii="Arial" w:hAnsi="Arial"/>
                <w:sz w:val="18"/>
                <w:szCs w:val="18"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5CEAE" w14:textId="77777777" w:rsidR="00591369" w:rsidRPr="00092B08" w:rsidRDefault="00B6459A" w:rsidP="00B6459A">
            <w:pPr>
              <w:pStyle w:val="CRCoverPage"/>
              <w:spacing w:after="0"/>
              <w:rPr>
                <w:noProof/>
              </w:rPr>
            </w:pPr>
            <w:r w:rsidRPr="00B6459A">
              <w:rPr>
                <w:noProof/>
              </w:rPr>
              <w:t>1.</w:t>
            </w:r>
            <w:r>
              <w:rPr>
                <w:noProof/>
              </w:rPr>
              <w:t xml:space="preserve"> </w:t>
            </w:r>
            <w:r w:rsidR="00AD43CD">
              <w:rPr>
                <w:noProof/>
              </w:rPr>
              <w:t xml:space="preserve">Added </w:t>
            </w:r>
            <w:r w:rsidR="00CC0F74" w:rsidRPr="00CC0F74">
              <w:rPr>
                <w:noProof/>
              </w:rPr>
              <w:t>cs_PDCP_Config_Def</w:t>
            </w:r>
            <w:r w:rsidR="00CC0F74" w:rsidRPr="00AD43CD">
              <w:rPr>
                <w:noProof/>
              </w:rPr>
              <w:t xml:space="preserve"> </w:t>
            </w:r>
            <w:r w:rsidR="00CC0F74">
              <w:rPr>
                <w:noProof/>
              </w:rPr>
              <w:t xml:space="preserve"> to configure 18bit pdcp SN for this test case instead of using </w:t>
            </w:r>
            <w:r w:rsidR="00CC0F74" w:rsidRPr="00CC0F74">
              <w:rPr>
                <w:noProof/>
              </w:rPr>
              <w:t xml:space="preserve">cs_38508_PDCP_Config </w:t>
            </w:r>
            <w:r w:rsidR="00CC0F74">
              <w:rPr>
                <w:noProof/>
              </w:rPr>
              <w:t xml:space="preserve">which always set it to 12 bit for a Redcap UE based on </w:t>
            </w:r>
            <w:r w:rsidR="00CC0F74" w:rsidRPr="00CC0F74">
              <w:rPr>
                <w:noProof/>
              </w:rPr>
              <w:t>f_NR_38508_SetPDCP_SN_UL</w:t>
            </w:r>
            <w:r w:rsidR="00CC0F74">
              <w:rPr>
                <w:noProof/>
              </w:rPr>
              <w:t xml:space="preserve">() and </w:t>
            </w:r>
            <w:r w:rsidR="00CC0F74" w:rsidRPr="00CC0F74">
              <w:rPr>
                <w:noProof/>
              </w:rPr>
              <w:t>f_NR_38508_SetPDCP_SN_DL</w:t>
            </w:r>
            <w:r w:rsidR="00CC0F74">
              <w:rPr>
                <w:noProof/>
              </w:rPr>
              <w:t>() function call checks.</w:t>
            </w:r>
          </w:p>
        </w:tc>
      </w:tr>
      <w:tr w:rsidR="00F84478" w:rsidRPr="001D039E" w14:paraId="6FB1778B" w14:textId="77777777" w:rsidTr="00F0132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735F7" w14:textId="77777777" w:rsidR="00F84478" w:rsidRPr="005E2E04" w:rsidRDefault="00F84478" w:rsidP="001333F4">
            <w:pPr>
              <w:spacing w:before="40" w:after="40"/>
              <w:rPr>
                <w:rFonts w:ascii="Arial" w:hAnsi="Arial"/>
                <w:sz w:val="18"/>
                <w:szCs w:val="18"/>
              </w:rPr>
            </w:pPr>
            <w:r w:rsidRPr="005E2E04">
              <w:rPr>
                <w:rFonts w:ascii="Arial" w:hAnsi="Arial"/>
                <w:sz w:val="18"/>
                <w:szCs w:val="18"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E1F3E" w14:textId="77777777" w:rsidR="00F84478" w:rsidRPr="001D039E" w:rsidRDefault="00AD43CD" w:rsidP="001333F4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AD43CD">
              <w:rPr>
                <w:rFonts w:ascii="Arial" w:hAnsi="Arial" w:cs="Arial"/>
                <w:sz w:val="18"/>
                <w:szCs w:val="18"/>
                <w:lang w:eastAsia="en-GB"/>
              </w:rPr>
              <w:t>..</w:t>
            </w:r>
            <w:r w:rsidR="00CC0F74">
              <w:t xml:space="preserve"> </w:t>
            </w:r>
            <w:r w:rsidR="00CC0F74" w:rsidRPr="00CC0F74">
              <w:rPr>
                <w:rFonts w:ascii="Arial" w:hAnsi="Arial" w:cs="Arial"/>
                <w:sz w:val="18"/>
                <w:szCs w:val="18"/>
                <w:lang w:eastAsia="en-GB"/>
              </w:rPr>
              <w:t>7_1_3\PDCP_NR5GC.ttcn</w:t>
            </w:r>
          </w:p>
        </w:tc>
      </w:tr>
      <w:tr w:rsidR="00F84478" w:rsidRPr="00D268E5" w14:paraId="737553F4" w14:textId="77777777" w:rsidTr="00F0132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41087" w14:textId="77777777" w:rsidR="00F84478" w:rsidRPr="005E2E04" w:rsidRDefault="00F84478" w:rsidP="001333F4">
            <w:pPr>
              <w:spacing w:before="40" w:after="40"/>
              <w:rPr>
                <w:rFonts w:ascii="Arial" w:hAnsi="Arial"/>
                <w:sz w:val="18"/>
                <w:szCs w:val="18"/>
                <w:highlight w:val="cyan"/>
              </w:rPr>
            </w:pPr>
            <w:r w:rsidRPr="0032656B">
              <w:rPr>
                <w:rFonts w:ascii="Arial" w:hAnsi="Arial"/>
                <w:sz w:val="18"/>
                <w:szCs w:val="18"/>
                <w:highlight w:val="cyan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AB66C" w14:textId="4591140F" w:rsidR="00F84478" w:rsidRPr="005E2E04" w:rsidRDefault="0032656B" w:rsidP="001333F4">
            <w:pPr>
              <w:rPr>
                <w:rFonts w:ascii="Arial" w:hAnsi="Arial"/>
                <w:sz w:val="18"/>
                <w:szCs w:val="18"/>
                <w:highlight w:val="cyan"/>
                <w:lang w:eastAsia="zh-CN"/>
              </w:rPr>
            </w:pPr>
            <w:r w:rsidRPr="0032656B">
              <w:rPr>
                <w:rFonts w:ascii="Arial" w:hAnsi="Arial"/>
                <w:sz w:val="18"/>
                <w:szCs w:val="18"/>
                <w:highlight w:val="cyan"/>
                <w:lang w:eastAsia="zh-CN"/>
              </w:rPr>
              <w:t xml:space="preserve">Accepted </w:t>
            </w:r>
            <w:r w:rsidR="00736A52">
              <w:rPr>
                <w:rFonts w:ascii="Arial" w:hAnsi="Arial"/>
                <w:sz w:val="18"/>
                <w:szCs w:val="18"/>
                <w:highlight w:val="cyan"/>
                <w:lang w:eastAsia="zh-CN"/>
              </w:rPr>
              <w:t>i</w:t>
            </w:r>
            <w:r w:rsidRPr="0032656B">
              <w:rPr>
                <w:rFonts w:ascii="Arial" w:hAnsi="Arial" w:cs="Arial"/>
                <w:sz w:val="18"/>
                <w:szCs w:val="18"/>
                <w:highlight w:val="cyan"/>
                <w:lang w:eastAsia="en-GB"/>
              </w:rPr>
              <w:t>n</w:t>
            </w:r>
            <w:r w:rsidRPr="0032656B">
              <w:rPr>
                <w:rFonts w:ascii="Arial" w:hAnsi="Arial"/>
                <w:sz w:val="18"/>
                <w:szCs w:val="18"/>
                <w:highlight w:val="cyan"/>
                <w:lang w:eastAsia="zh-CN"/>
              </w:rPr>
              <w:t xml:space="preserve"> pri</w:t>
            </w:r>
            <w:r w:rsidRPr="0032656B">
              <w:rPr>
                <w:rFonts w:ascii="Arial" w:hAnsi="Arial" w:cs="Arial"/>
                <w:sz w:val="18"/>
                <w:szCs w:val="18"/>
                <w:highlight w:val="cyan"/>
                <w:lang w:eastAsia="en-GB"/>
              </w:rPr>
              <w:t>n</w:t>
            </w:r>
            <w:r w:rsidRPr="0032656B">
              <w:rPr>
                <w:rFonts w:ascii="Arial" w:hAnsi="Arial"/>
                <w:sz w:val="18"/>
                <w:szCs w:val="18"/>
                <w:highlight w:val="cyan"/>
                <w:lang w:eastAsia="zh-CN"/>
              </w:rPr>
              <w:t>ciple</w:t>
            </w:r>
            <w:r>
              <w:rPr>
                <w:rFonts w:ascii="Arial" w:hAnsi="Arial"/>
                <w:sz w:val="18"/>
                <w:szCs w:val="18"/>
                <w:highlight w:val="cyan"/>
                <w:lang w:eastAsia="zh-CN"/>
              </w:rPr>
              <w:br/>
            </w:r>
            <w:r>
              <w:rPr>
                <w:rFonts w:ascii="Arial" w:hAnsi="Arial"/>
                <w:sz w:val="18"/>
                <w:szCs w:val="18"/>
                <w:highlight w:val="cyan"/>
                <w:lang w:eastAsia="zh-CN"/>
              </w:rPr>
              <w:br/>
            </w:r>
            <w:r w:rsidRPr="0032656B">
              <w:rPr>
                <w:rFonts w:ascii="Arial" w:hAnsi="Arial"/>
                <w:sz w:val="18"/>
                <w:szCs w:val="18"/>
                <w:highlight w:val="cyan"/>
                <w:lang w:eastAsia="zh-CN"/>
              </w:rPr>
              <w:t>MCC160 impleme</w:t>
            </w:r>
            <w:r w:rsidRPr="0032656B">
              <w:rPr>
                <w:rFonts w:ascii="Arial" w:hAnsi="Arial" w:cs="Arial"/>
                <w:sz w:val="18"/>
                <w:szCs w:val="18"/>
                <w:highlight w:val="cyan"/>
                <w:lang w:eastAsia="en-GB"/>
              </w:rPr>
              <w:t>n</w:t>
            </w:r>
            <w:r w:rsidRPr="0032656B">
              <w:rPr>
                <w:rFonts w:ascii="Arial" w:hAnsi="Arial"/>
                <w:sz w:val="18"/>
                <w:szCs w:val="18"/>
                <w:highlight w:val="cyan"/>
                <w:lang w:eastAsia="zh-CN"/>
              </w:rPr>
              <w:t>tatio</w:t>
            </w:r>
            <w:r w:rsidRPr="0032656B">
              <w:rPr>
                <w:rFonts w:ascii="Arial" w:hAnsi="Arial" w:cs="Arial"/>
                <w:sz w:val="18"/>
                <w:szCs w:val="18"/>
                <w:highlight w:val="cyan"/>
                <w:lang w:eastAsia="en-GB"/>
              </w:rPr>
              <w:t>n</w:t>
            </w:r>
            <w:r w:rsidRPr="0032656B">
              <w:rPr>
                <w:rFonts w:ascii="Arial" w:hAnsi="Arial"/>
                <w:sz w:val="18"/>
                <w:szCs w:val="18"/>
                <w:highlight w:val="cyan"/>
                <w:lang w:eastAsia="zh-CN"/>
              </w:rPr>
              <w:t xml:space="preserve"> see </w:t>
            </w:r>
            <w:r w:rsidRPr="0032656B">
              <w:rPr>
                <w:noProof/>
                <w:highlight w:val="cyan"/>
              </w:rPr>
              <w:t>b</w:t>
            </w:r>
            <w:r w:rsidRPr="0032656B">
              <w:rPr>
                <w:rFonts w:ascii="Arial" w:hAnsi="Arial"/>
                <w:sz w:val="18"/>
                <w:szCs w:val="18"/>
                <w:highlight w:val="cyan"/>
                <w:lang w:eastAsia="zh-CN"/>
              </w:rPr>
              <w:t>elow.</w:t>
            </w:r>
          </w:p>
        </w:tc>
      </w:tr>
    </w:tbl>
    <w:p w14:paraId="7722A841" w14:textId="77777777" w:rsidR="00F84478" w:rsidRDefault="00F84478" w:rsidP="00F84478">
      <w:pPr>
        <w:rPr>
          <w:lang w:eastAsia="en-GB"/>
        </w:rPr>
      </w:pPr>
    </w:p>
    <w:p w14:paraId="079DC61E" w14:textId="77777777" w:rsidR="00F84478" w:rsidRPr="00D268E5" w:rsidRDefault="00F84478" w:rsidP="00F84478">
      <w:pPr>
        <w:spacing w:after="0"/>
        <w:rPr>
          <w:rFonts w:ascii="Arial" w:hAnsi="Arial"/>
          <w:lang w:eastAsia="en-GB"/>
        </w:rPr>
      </w:pPr>
      <w:r w:rsidRPr="00D268E5">
        <w:rPr>
          <w:rFonts w:ascii="Arial" w:hAnsi="Arial"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84478" w:rsidRPr="00D268E5" w14:paraId="65A852B6" w14:textId="77777777" w:rsidTr="00FA52CF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63428" w14:textId="77777777" w:rsidR="00FA52CF" w:rsidRPr="00FA52CF" w:rsidRDefault="00FA52CF" w:rsidP="00FA52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 xml:space="preserve">  function f_TC_7_1_3_1_2_NR5</w:t>
            </w:r>
            <w:proofErr w:type="gramStart"/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>GC(</w:t>
            </w:r>
            <w:proofErr w:type="gramEnd"/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>) runs on NR5GC_PTC</w:t>
            </w:r>
          </w:p>
          <w:p w14:paraId="30CBB268" w14:textId="77777777" w:rsidR="00FA52CF" w:rsidRPr="00FA52CF" w:rsidRDefault="00FA52CF" w:rsidP="00FA52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 xml:space="preserve">  {//Maintenance of PDCP sequence numbers / User plane / </w:t>
            </w:r>
            <w:proofErr w:type="gramStart"/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>18 bit</w:t>
            </w:r>
            <w:proofErr w:type="gramEnd"/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 xml:space="preserve"> SN</w:t>
            </w:r>
          </w:p>
          <w:p w14:paraId="11880B63" w14:textId="77777777" w:rsidR="00FA52CF" w:rsidRPr="00FA52CF" w:rsidRDefault="00FA52CF" w:rsidP="00FA52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>NR_PDCP_SS_State_Type</w:t>
            </w:r>
            <w:proofErr w:type="spellEnd"/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>v_NR_PDCP_State</w:t>
            </w:r>
            <w:proofErr w:type="spellEnd"/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2B299302" w14:textId="77777777" w:rsidR="00FA52CF" w:rsidRPr="00FA52CF" w:rsidRDefault="00FA52CF" w:rsidP="00FA52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>DRB_Identity</w:t>
            </w:r>
            <w:proofErr w:type="spellEnd"/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>v_DRBId</w:t>
            </w:r>
            <w:proofErr w:type="spellEnd"/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74F9767C" w14:textId="77777777" w:rsidR="00FA52CF" w:rsidRPr="00FA52CF" w:rsidRDefault="00FA52CF" w:rsidP="00FA52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>DRB_ToAddMod</w:t>
            </w:r>
            <w:proofErr w:type="spellEnd"/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>v_DRB_ToAddMod</w:t>
            </w:r>
            <w:proofErr w:type="spellEnd"/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21436D2F" w14:textId="77777777" w:rsidR="00FA52CF" w:rsidRPr="00FA52CF" w:rsidRDefault="00FA52CF" w:rsidP="00FA52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>NR_RadioBearer_Type</w:t>
            </w:r>
            <w:proofErr w:type="spellEnd"/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>v_SS_Drb_Config</w:t>
            </w:r>
            <w:proofErr w:type="spellEnd"/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32C05A8C" w14:textId="77777777" w:rsidR="00FA52CF" w:rsidRPr="00FA52CF" w:rsidRDefault="00FA52CF" w:rsidP="00FA52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185E88B9" w14:textId="77777777" w:rsidR="00FA52CF" w:rsidRPr="00FA52CF" w:rsidRDefault="00FA52CF" w:rsidP="00FA52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 xml:space="preserve">    f_NR5GC_Init_NAS(NR_1);</w:t>
            </w:r>
          </w:p>
          <w:p w14:paraId="7DAFEF34" w14:textId="77777777" w:rsidR="00FA52CF" w:rsidRPr="00FA52CF" w:rsidRDefault="00FA52CF" w:rsidP="00FA52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 xml:space="preserve">    //Create and configure NR cell1</w:t>
            </w:r>
          </w:p>
          <w:p w14:paraId="6178A177" w14:textId="77777777" w:rsidR="00FA52CF" w:rsidRPr="00FA52CF" w:rsidRDefault="00FA52CF" w:rsidP="00FA52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>f_NR_CellConfig_Def</w:t>
            </w:r>
            <w:proofErr w:type="spellEnd"/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14:paraId="6BD72A92" w14:textId="77777777" w:rsidR="00FA52CF" w:rsidRPr="00FA52CF" w:rsidRDefault="00FA52CF" w:rsidP="00FA52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 xml:space="preserve">    //Preamble</w:t>
            </w:r>
          </w:p>
          <w:p w14:paraId="388902CC" w14:textId="77777777" w:rsidR="00FA52CF" w:rsidRPr="00FA52CF" w:rsidRDefault="00FA52CF" w:rsidP="00FA52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 xml:space="preserve">    f_NR5GC_</w:t>
            </w:r>
            <w:proofErr w:type="gramStart"/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>Preamble(</w:t>
            </w:r>
            <w:proofErr w:type="gramEnd"/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 xml:space="preserve">nr_Cell1, STATE_IDLE_1A, </w:t>
            </w:r>
            <w:proofErr w:type="spellStart"/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>TESTModeA_ON</w:t>
            </w:r>
            <w:proofErr w:type="spellEnd"/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7B3D2B57" w14:textId="77777777" w:rsidR="00FA52CF" w:rsidRPr="00FA52CF" w:rsidRDefault="00FA52CF" w:rsidP="00FA52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>f_NR_AS_CipheringAlgorithm_Set</w:t>
            </w:r>
            <w:proofErr w:type="spellEnd"/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>(nea0);</w:t>
            </w:r>
          </w:p>
          <w:p w14:paraId="74B4A3A3" w14:textId="77777777" w:rsidR="00FA52CF" w:rsidRPr="00FA52CF" w:rsidRDefault="00FA52CF" w:rsidP="00FA52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50F687F2" w14:textId="77777777" w:rsidR="00FA52CF" w:rsidRPr="00FA52CF" w:rsidRDefault="00FA52CF" w:rsidP="00FA52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>DRBId</w:t>
            </w:r>
            <w:proofErr w:type="spellEnd"/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>f_NR_GetDefaultDRB_ForFirstPDUSession</w:t>
            </w:r>
            <w:proofErr w:type="spellEnd"/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>();</w:t>
            </w:r>
          </w:p>
          <w:p w14:paraId="1CCA1FC4" w14:textId="77777777" w:rsidR="00FA52CF" w:rsidRPr="00FA52CF" w:rsidRDefault="00FA52CF" w:rsidP="00FA52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>v_SS_Drb_</w:t>
            </w:r>
            <w:proofErr w:type="gramStart"/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>Config</w:t>
            </w:r>
            <w:proofErr w:type="spellEnd"/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>f_NR_GetRadioBearerConfig_FullAM</w:t>
            </w:r>
            <w:proofErr w:type="spellEnd"/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>v_DRBId</w:t>
            </w:r>
            <w:proofErr w:type="spellEnd"/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>,-,</w:t>
            </w:r>
            <w:proofErr w:type="spellStart"/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>cs_NR_PDCP_RbConfig_TransparentMode</w:t>
            </w:r>
            <w:proofErr w:type="spellEnd"/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 xml:space="preserve">,-, </w:t>
            </w:r>
            <w:proofErr w:type="spellStart"/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>cs_SDAP_Configuration_None</w:t>
            </w:r>
            <w:proofErr w:type="spellEnd"/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1131554F" w14:textId="77777777" w:rsidR="00FA52CF" w:rsidRPr="00FA52CF" w:rsidRDefault="00FA52CF" w:rsidP="00FA52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</w:t>
            </w:r>
            <w:proofErr w:type="spellStart"/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>v_DRB_</w:t>
            </w:r>
            <w:proofErr w:type="gramStart"/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>ToAddMod</w:t>
            </w:r>
            <w:proofErr w:type="spellEnd"/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>= cs_38508_NRDRB_ToAddMod(f_NR_GetSDAP_InDRBList(v_DRBId),v_DRBId,</w:t>
            </w:r>
            <w:r w:rsidRPr="00FA52C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cs_38508_PDCP_Config</w:t>
            </w:r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>); //@sic R5s190356 sic@</w:t>
            </w:r>
          </w:p>
          <w:p w14:paraId="2CA26688" w14:textId="77777777" w:rsidR="00FA52CF" w:rsidRPr="00FA52CF" w:rsidRDefault="00FA52CF" w:rsidP="00FA52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6D443709" w14:textId="77777777" w:rsidR="00FA52CF" w:rsidRPr="00FA52CF" w:rsidRDefault="00FA52CF" w:rsidP="00FA52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 xml:space="preserve">    f_NR5GC_RRC_ConnectedState3N_</w:t>
            </w:r>
            <w:proofErr w:type="gramStart"/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>Def(</w:t>
            </w:r>
            <w:proofErr w:type="gramEnd"/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>nr_Cell1,</w:t>
            </w:r>
          </w:p>
          <w:p w14:paraId="6D0046FB" w14:textId="77777777" w:rsidR="00FA52CF" w:rsidRPr="00FA52CF" w:rsidRDefault="00FA52CF" w:rsidP="00FA52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</w:t>
            </w:r>
            <w:proofErr w:type="spellStart"/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>TEST_LOOPModeA_ON</w:t>
            </w:r>
            <w:proofErr w:type="spellEnd"/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3EB00EFC" w14:textId="77777777" w:rsidR="00FA52CF" w:rsidRPr="00FA52CF" w:rsidRDefault="00FA52CF" w:rsidP="00FA52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</w:t>
            </w:r>
            <w:proofErr w:type="spellStart"/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>cs_UE_TestLoopModeA_NR_LB_Setup_NoScaling</w:t>
            </w:r>
            <w:proofErr w:type="spellEnd"/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033BA082" w14:textId="77777777" w:rsidR="00FA52CF" w:rsidRPr="00FA52CF" w:rsidRDefault="00FA52CF" w:rsidP="00FA52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-, -, -,</w:t>
            </w:r>
          </w:p>
          <w:p w14:paraId="21894F3B" w14:textId="77777777" w:rsidR="00FA52CF" w:rsidRPr="00FA52CF" w:rsidRDefault="00FA52CF" w:rsidP="00FA52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{</w:t>
            </w:r>
            <w:proofErr w:type="spellStart"/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>v_DRB_ToAddMod</w:t>
            </w:r>
            <w:proofErr w:type="spellEnd"/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>},</w:t>
            </w:r>
          </w:p>
          <w:p w14:paraId="2BB14029" w14:textId="77777777" w:rsidR="00FA52CF" w:rsidRPr="00FA52CF" w:rsidRDefault="00FA52CF" w:rsidP="00FA52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{</w:t>
            </w:r>
            <w:proofErr w:type="spellStart"/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>v_SS_Drb_Config</w:t>
            </w:r>
            <w:proofErr w:type="spellEnd"/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>});</w:t>
            </w:r>
          </w:p>
          <w:p w14:paraId="49F73870" w14:textId="77777777" w:rsidR="00FA52CF" w:rsidRPr="00FA52CF" w:rsidRDefault="00FA52CF" w:rsidP="00FA52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 xml:space="preserve">    //Initialize PDCP Parameters</w:t>
            </w:r>
          </w:p>
          <w:p w14:paraId="2C3D0ED5" w14:textId="77777777" w:rsidR="00FA52CF" w:rsidRPr="00FA52CF" w:rsidRDefault="00FA52CF" w:rsidP="00FA52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>f_NR_PDCP_</w:t>
            </w:r>
            <w:proofErr w:type="gramStart"/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>Init</w:t>
            </w:r>
            <w:proofErr w:type="spellEnd"/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>v_NR_PDCP_State</w:t>
            </w:r>
            <w:proofErr w:type="spellEnd"/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 xml:space="preserve">, PDCP_SNLength18, </w:t>
            </w:r>
            <w:proofErr w:type="spellStart"/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>v_DRBId</w:t>
            </w:r>
            <w:proofErr w:type="spellEnd"/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3D6EDBAB" w14:textId="77777777" w:rsidR="00FA52CF" w:rsidRPr="00FA52CF" w:rsidRDefault="00FA52CF" w:rsidP="00FA52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>f_NR_TestBody_Set</w:t>
            </w:r>
            <w:proofErr w:type="spellEnd"/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>(true);</w:t>
            </w:r>
          </w:p>
          <w:p w14:paraId="60EE043D" w14:textId="77777777" w:rsidR="00FA52CF" w:rsidRPr="00FA52CF" w:rsidRDefault="00FA52CF" w:rsidP="00FA52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 xml:space="preserve">    f_TC_7_1_3_1_2_NR_TestBody(</w:t>
            </w:r>
            <w:proofErr w:type="spellStart"/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>v_NR_PDCP_State</w:t>
            </w:r>
            <w:proofErr w:type="spellEnd"/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>); //@sic R5-201218, R5-201575, R5-</w:t>
            </w:r>
            <w:proofErr w:type="gramStart"/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>211387  sic</w:t>
            </w:r>
            <w:proofErr w:type="gramEnd"/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26257F30" w14:textId="77777777" w:rsidR="00FA52CF" w:rsidRPr="00FA52CF" w:rsidRDefault="00FA52CF" w:rsidP="00FA52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>f_NR_TestBody_Set</w:t>
            </w:r>
            <w:proofErr w:type="spellEnd"/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>(false);</w:t>
            </w:r>
          </w:p>
          <w:p w14:paraId="078D24EA" w14:textId="77777777" w:rsidR="00FA52CF" w:rsidRPr="00FA52CF" w:rsidRDefault="00FA52CF" w:rsidP="00FA52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4CCDDBA1" w14:textId="77777777" w:rsidR="00FA52CF" w:rsidRPr="00FA52CF" w:rsidRDefault="00FA52CF" w:rsidP="00FA52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 xml:space="preserve">    // f_NR5GC_OpenUE_TestLoopMode_Deactivate_TestMode(nr_Cell1); @sic R5s230130 sic@</w:t>
            </w:r>
          </w:p>
          <w:p w14:paraId="106F994A" w14:textId="77777777" w:rsidR="00FA52CF" w:rsidRPr="00FA52CF" w:rsidRDefault="00FA52CF" w:rsidP="00FA52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 xml:space="preserve">    //</w:t>
            </w:r>
            <w:proofErr w:type="spellStart"/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>Postamble</w:t>
            </w:r>
            <w:proofErr w:type="spellEnd"/>
          </w:p>
          <w:p w14:paraId="245871A5" w14:textId="77777777" w:rsidR="00FA52CF" w:rsidRPr="00FA52CF" w:rsidRDefault="00FA52CF" w:rsidP="00FA52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>Postamble</w:t>
            </w:r>
            <w:proofErr w:type="spellEnd"/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>nr_Cell1, STATE_CONNECTED_3A);</w:t>
            </w:r>
          </w:p>
          <w:p w14:paraId="700C7E89" w14:textId="77777777" w:rsidR="00FA52CF" w:rsidRPr="00FA52CF" w:rsidRDefault="00FA52CF" w:rsidP="00FA52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 xml:space="preserve">    // </w:t>
            </w:r>
            <w:proofErr w:type="spellStart"/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>ReleaseAllCells</w:t>
            </w:r>
            <w:proofErr w:type="spellEnd"/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>); @sic R5s230130 sic@</w:t>
            </w:r>
          </w:p>
          <w:p w14:paraId="2A5F456F" w14:textId="77777777" w:rsidR="00FA52CF" w:rsidRPr="00FA52CF" w:rsidRDefault="00FA52CF" w:rsidP="00FA52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14:paraId="23F769F3" w14:textId="77777777" w:rsidR="00C54618" w:rsidRPr="00877584" w:rsidRDefault="00FA52CF" w:rsidP="00FA52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  <w:r w:rsidR="00A73F49" w:rsidRPr="00A73F4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</w:p>
        </w:tc>
      </w:tr>
    </w:tbl>
    <w:p w14:paraId="0579FC3E" w14:textId="77777777" w:rsidR="00F84478" w:rsidRPr="00D268E5" w:rsidRDefault="00F84478" w:rsidP="00F84478">
      <w:pPr>
        <w:spacing w:after="0"/>
        <w:rPr>
          <w:rFonts w:ascii="Arial" w:hAnsi="Arial"/>
          <w:color w:val="000000"/>
          <w:lang w:eastAsia="en-GB"/>
        </w:rPr>
      </w:pPr>
    </w:p>
    <w:p w14:paraId="33CE8E1F" w14:textId="77777777" w:rsidR="00F84478" w:rsidRPr="00D268E5" w:rsidRDefault="00F84478" w:rsidP="00F84478">
      <w:pPr>
        <w:spacing w:after="0"/>
        <w:rPr>
          <w:rFonts w:ascii="Arial" w:hAnsi="Arial"/>
          <w:color w:val="000000"/>
          <w:lang w:eastAsia="en-GB"/>
        </w:rPr>
      </w:pPr>
      <w:r w:rsidRPr="00D268E5">
        <w:rPr>
          <w:rFonts w:ascii="Arial" w:hAnsi="Arial"/>
          <w:color w:val="000000"/>
          <w:lang w:eastAsia="en-GB"/>
        </w:rPr>
        <w:t>After Change:</w:t>
      </w:r>
    </w:p>
    <w:tbl>
      <w:tblPr>
        <w:tblW w:w="142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78"/>
      </w:tblGrid>
      <w:tr w:rsidR="00F84478" w:rsidRPr="00D268E5" w14:paraId="4389D9B9" w14:textId="77777777" w:rsidTr="0032656B">
        <w:trPr>
          <w:trHeight w:val="306"/>
        </w:trPr>
        <w:tc>
          <w:tcPr>
            <w:tcW w:w="1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F0C90" w14:textId="77777777" w:rsidR="00FA52CF" w:rsidRPr="00FA52CF" w:rsidRDefault="00FA52CF" w:rsidP="00FA52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>function f_TC_7_1_3_1_2_NR5</w:t>
            </w:r>
            <w:proofErr w:type="gramStart"/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>GC(</w:t>
            </w:r>
            <w:proofErr w:type="gramEnd"/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>) runs on NR5GC_PTC</w:t>
            </w:r>
          </w:p>
          <w:p w14:paraId="2601A6DD" w14:textId="77777777" w:rsidR="00FA52CF" w:rsidRPr="00FA52CF" w:rsidRDefault="00FA52CF" w:rsidP="00FA52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 xml:space="preserve">  {//Maintenance of PDCP sequence numbers / User plane / </w:t>
            </w:r>
            <w:proofErr w:type="gramStart"/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>18 bit</w:t>
            </w:r>
            <w:proofErr w:type="gramEnd"/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 xml:space="preserve"> SN</w:t>
            </w:r>
          </w:p>
          <w:p w14:paraId="286B28C1" w14:textId="77777777" w:rsidR="00FA52CF" w:rsidRPr="00FA52CF" w:rsidRDefault="00FA52CF" w:rsidP="00FA52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>NR_PDCP_SS_State_Type</w:t>
            </w:r>
            <w:proofErr w:type="spellEnd"/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>v_NR_PDCP_State</w:t>
            </w:r>
            <w:proofErr w:type="spellEnd"/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32073DFE" w14:textId="77777777" w:rsidR="00FA52CF" w:rsidRPr="00FA52CF" w:rsidRDefault="00FA52CF" w:rsidP="00FA52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>DRB_Identity</w:t>
            </w:r>
            <w:proofErr w:type="spellEnd"/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>v_DRBId</w:t>
            </w:r>
            <w:proofErr w:type="spellEnd"/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5AE216DC" w14:textId="77777777" w:rsidR="00FA52CF" w:rsidRPr="00FA52CF" w:rsidRDefault="00FA52CF" w:rsidP="00FA52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>DRB_ToAddMod</w:t>
            </w:r>
            <w:proofErr w:type="spellEnd"/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>v_DRB_ToAddMod</w:t>
            </w:r>
            <w:proofErr w:type="spellEnd"/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2E93CABE" w14:textId="77777777" w:rsidR="00FA52CF" w:rsidRPr="00FA52CF" w:rsidRDefault="00FA52CF" w:rsidP="00FA52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>NR_RadioBearer_Type</w:t>
            </w:r>
            <w:proofErr w:type="spellEnd"/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>v_SS_Drb_Config</w:t>
            </w:r>
            <w:proofErr w:type="spellEnd"/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76D5A62C" w14:textId="77777777" w:rsidR="00FA52CF" w:rsidRPr="00FA52CF" w:rsidRDefault="00FA52CF" w:rsidP="00FA52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7D54ED4D" w14:textId="77777777" w:rsidR="00FA52CF" w:rsidRPr="00FA52CF" w:rsidRDefault="00FA52CF" w:rsidP="00FA52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 xml:space="preserve">    f_NR5GC_Init_NAS(NR_1);</w:t>
            </w:r>
          </w:p>
          <w:p w14:paraId="3E20A4F9" w14:textId="77777777" w:rsidR="00FA52CF" w:rsidRPr="00FA52CF" w:rsidRDefault="00FA52CF" w:rsidP="00FA52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 xml:space="preserve">    //Create and configure NR cell1</w:t>
            </w:r>
          </w:p>
          <w:p w14:paraId="0565C3FF" w14:textId="77777777" w:rsidR="00FA52CF" w:rsidRPr="00FA52CF" w:rsidRDefault="00FA52CF" w:rsidP="00FA52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>f_NR_CellConfig_Def</w:t>
            </w:r>
            <w:proofErr w:type="spellEnd"/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14:paraId="2C1CB174" w14:textId="77777777" w:rsidR="00FA52CF" w:rsidRPr="00FA52CF" w:rsidRDefault="00FA52CF" w:rsidP="00FA52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 xml:space="preserve">    //Preamble</w:t>
            </w:r>
          </w:p>
          <w:p w14:paraId="63D0823C" w14:textId="77777777" w:rsidR="00FA52CF" w:rsidRPr="00FA52CF" w:rsidRDefault="00FA52CF" w:rsidP="00FA52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 xml:space="preserve">    f_NR5GC_</w:t>
            </w:r>
            <w:proofErr w:type="gramStart"/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>Preamble(</w:t>
            </w:r>
            <w:proofErr w:type="gramEnd"/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 xml:space="preserve">nr_Cell1, STATE_IDLE_1A, </w:t>
            </w:r>
            <w:proofErr w:type="spellStart"/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>TESTModeA_ON</w:t>
            </w:r>
            <w:proofErr w:type="spellEnd"/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5121227E" w14:textId="77777777" w:rsidR="00FA52CF" w:rsidRPr="00FA52CF" w:rsidRDefault="00FA52CF" w:rsidP="00FA52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>f_NR_AS_CipheringAlgorithm_Set</w:t>
            </w:r>
            <w:proofErr w:type="spellEnd"/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>(nea0);</w:t>
            </w:r>
          </w:p>
          <w:p w14:paraId="7F352EC9" w14:textId="77777777" w:rsidR="00FA52CF" w:rsidRPr="00FA52CF" w:rsidRDefault="00FA52CF" w:rsidP="00FA52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3650CE41" w14:textId="77777777" w:rsidR="00FA52CF" w:rsidRPr="00FA52CF" w:rsidRDefault="00FA52CF" w:rsidP="00FA52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>DRBId</w:t>
            </w:r>
            <w:proofErr w:type="spellEnd"/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>f_NR_GetDefaultDRB_ForFirstPDUSession</w:t>
            </w:r>
            <w:proofErr w:type="spellEnd"/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>();</w:t>
            </w:r>
          </w:p>
          <w:p w14:paraId="5505698E" w14:textId="77777777" w:rsidR="00FA52CF" w:rsidRPr="00FA52CF" w:rsidRDefault="00FA52CF" w:rsidP="00FA52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>v_SS_Drb_</w:t>
            </w:r>
            <w:proofErr w:type="gramStart"/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>Config</w:t>
            </w:r>
            <w:proofErr w:type="spellEnd"/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>f_NR_GetRadioBearerConfig_FullAM</w:t>
            </w:r>
            <w:proofErr w:type="spellEnd"/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>v_DRBId</w:t>
            </w:r>
            <w:proofErr w:type="spellEnd"/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>,-,</w:t>
            </w:r>
            <w:proofErr w:type="spellStart"/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>cs_NR_PDCP_RbConfig_TransparentMode</w:t>
            </w:r>
            <w:proofErr w:type="spellEnd"/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 xml:space="preserve">,-, </w:t>
            </w:r>
            <w:proofErr w:type="spellStart"/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>cs_SDAP_Configuration_None</w:t>
            </w:r>
            <w:proofErr w:type="spellEnd"/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4BAF5389" w14:textId="77777777" w:rsidR="00FA52CF" w:rsidRPr="00FA52CF" w:rsidRDefault="00FA52CF" w:rsidP="00FA52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</w:t>
            </w:r>
            <w:proofErr w:type="spellStart"/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>v_DRB_</w:t>
            </w:r>
            <w:proofErr w:type="gramStart"/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>ToAddMod</w:t>
            </w:r>
            <w:proofErr w:type="spellEnd"/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>= cs_38508_NRDRB_ToAddMod(f_NR_GetSDAP_InDRBList(v_DRBId),v_DRBId,</w:t>
            </w:r>
            <w:r w:rsidRPr="00FA52C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cs_PDCP_Config_Def(cs_38508_PDCP_Config_DRB(infinity_, len18bits, len18bits, true_))</w:t>
            </w:r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 xml:space="preserve"> ); //@sic R5s190356 sic@ //WA#WI=1193651</w:t>
            </w:r>
          </w:p>
          <w:p w14:paraId="20249EA4" w14:textId="77777777" w:rsidR="00FA52CF" w:rsidRPr="00FA52CF" w:rsidRDefault="00FA52CF" w:rsidP="00FA52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37E6B453" w14:textId="77777777" w:rsidR="00FA52CF" w:rsidRPr="00FA52CF" w:rsidRDefault="00FA52CF" w:rsidP="00FA52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 xml:space="preserve">    f_NR5GC_RRC_ConnectedState3N_</w:t>
            </w:r>
            <w:proofErr w:type="gramStart"/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>Def(</w:t>
            </w:r>
            <w:proofErr w:type="gramEnd"/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>nr_Cell1,</w:t>
            </w:r>
          </w:p>
          <w:p w14:paraId="28A09737" w14:textId="77777777" w:rsidR="00FA52CF" w:rsidRPr="00FA52CF" w:rsidRDefault="00FA52CF" w:rsidP="00FA52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</w:t>
            </w:r>
            <w:proofErr w:type="spellStart"/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>TEST_LOOPModeA_ON</w:t>
            </w:r>
            <w:proofErr w:type="spellEnd"/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33D5E243" w14:textId="77777777" w:rsidR="00FA52CF" w:rsidRPr="00FA52CF" w:rsidRDefault="00FA52CF" w:rsidP="00FA52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</w:t>
            </w:r>
            <w:proofErr w:type="spellStart"/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>cs_UE_TestLoopModeA_NR_LB_Setup_NoScaling</w:t>
            </w:r>
            <w:proofErr w:type="spellEnd"/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2F55F08B" w14:textId="77777777" w:rsidR="00FA52CF" w:rsidRPr="00FA52CF" w:rsidRDefault="00FA52CF" w:rsidP="00FA52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-, -, -,</w:t>
            </w:r>
          </w:p>
          <w:p w14:paraId="0EF9D3EC" w14:textId="77777777" w:rsidR="00FA52CF" w:rsidRPr="00FA52CF" w:rsidRDefault="00FA52CF" w:rsidP="00FA52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{</w:t>
            </w:r>
            <w:proofErr w:type="spellStart"/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>v_DRB_ToAddMod</w:t>
            </w:r>
            <w:proofErr w:type="spellEnd"/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>},</w:t>
            </w:r>
          </w:p>
          <w:p w14:paraId="2143CCE4" w14:textId="77777777" w:rsidR="00FA52CF" w:rsidRPr="00FA52CF" w:rsidRDefault="00FA52CF" w:rsidP="00FA52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{</w:t>
            </w:r>
            <w:proofErr w:type="spellStart"/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>v_SS_Drb_Config</w:t>
            </w:r>
            <w:proofErr w:type="spellEnd"/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>});</w:t>
            </w:r>
          </w:p>
          <w:p w14:paraId="41181D98" w14:textId="77777777" w:rsidR="00FA52CF" w:rsidRPr="00FA52CF" w:rsidRDefault="00FA52CF" w:rsidP="00FA52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 xml:space="preserve">    //Initialize PDCP Parameters</w:t>
            </w:r>
          </w:p>
          <w:p w14:paraId="55343718" w14:textId="77777777" w:rsidR="00FA52CF" w:rsidRPr="00FA52CF" w:rsidRDefault="00FA52CF" w:rsidP="00FA52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>f_NR_PDCP_</w:t>
            </w:r>
            <w:proofErr w:type="gramStart"/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>Init</w:t>
            </w:r>
            <w:proofErr w:type="spellEnd"/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>v_NR_PDCP_State</w:t>
            </w:r>
            <w:proofErr w:type="spellEnd"/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 xml:space="preserve">, PDCP_SNLength18, </w:t>
            </w:r>
            <w:proofErr w:type="spellStart"/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>v_DRBId</w:t>
            </w:r>
            <w:proofErr w:type="spellEnd"/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4F327C9E" w14:textId="77777777" w:rsidR="00FA52CF" w:rsidRPr="00FA52CF" w:rsidRDefault="00FA52CF" w:rsidP="00FA52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>f_NR_TestBody_Set</w:t>
            </w:r>
            <w:proofErr w:type="spellEnd"/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>(true);</w:t>
            </w:r>
          </w:p>
          <w:p w14:paraId="5EE39EA0" w14:textId="77777777" w:rsidR="00FA52CF" w:rsidRPr="00FA52CF" w:rsidRDefault="00FA52CF" w:rsidP="00FA52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 xml:space="preserve">    f_TC_7_1_3_1_2_NR_TestBody(</w:t>
            </w:r>
            <w:proofErr w:type="spellStart"/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>v_NR_PDCP_State</w:t>
            </w:r>
            <w:proofErr w:type="spellEnd"/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>); //@sic R5-201218, R5-201575, R5-</w:t>
            </w:r>
            <w:proofErr w:type="gramStart"/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>211387  sic</w:t>
            </w:r>
            <w:proofErr w:type="gramEnd"/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5D49492C" w14:textId="77777777" w:rsidR="00FA52CF" w:rsidRPr="00FA52CF" w:rsidRDefault="00FA52CF" w:rsidP="00FA52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>f_NR_TestBody_Set</w:t>
            </w:r>
            <w:proofErr w:type="spellEnd"/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>(false);</w:t>
            </w:r>
          </w:p>
          <w:p w14:paraId="5F891026" w14:textId="77777777" w:rsidR="00FA52CF" w:rsidRPr="00FA52CF" w:rsidRDefault="00FA52CF" w:rsidP="00FA52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283D629D" w14:textId="77777777" w:rsidR="00FA52CF" w:rsidRPr="00FA52CF" w:rsidRDefault="00FA52CF" w:rsidP="00FA52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 xml:space="preserve">    // f_NR5GC_OpenUE_TestLoopMode_Deactivate_TestMode(nr_Cell1); @sic R5s230130 sic@</w:t>
            </w:r>
          </w:p>
          <w:p w14:paraId="55FCEE96" w14:textId="77777777" w:rsidR="00FA52CF" w:rsidRPr="00FA52CF" w:rsidRDefault="00FA52CF" w:rsidP="00FA52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 xml:space="preserve">    //</w:t>
            </w:r>
            <w:proofErr w:type="spellStart"/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>Postamble</w:t>
            </w:r>
            <w:proofErr w:type="spellEnd"/>
          </w:p>
          <w:p w14:paraId="6359CA41" w14:textId="77777777" w:rsidR="00FA52CF" w:rsidRPr="00FA52CF" w:rsidRDefault="00FA52CF" w:rsidP="00FA52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>Postamble</w:t>
            </w:r>
            <w:proofErr w:type="spellEnd"/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>nr_Cell1, STATE_CONNECTED_3A);</w:t>
            </w:r>
          </w:p>
          <w:p w14:paraId="06B110AF" w14:textId="77777777" w:rsidR="00FA52CF" w:rsidRPr="00FA52CF" w:rsidRDefault="00FA52CF" w:rsidP="00FA52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 xml:space="preserve">    // </w:t>
            </w:r>
            <w:proofErr w:type="spellStart"/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>ReleaseAllCells</w:t>
            </w:r>
            <w:proofErr w:type="spellEnd"/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>); @sic R5s230130 sic@</w:t>
            </w:r>
          </w:p>
          <w:p w14:paraId="51D9C0B8" w14:textId="77777777" w:rsidR="00FA52CF" w:rsidRPr="00FA52CF" w:rsidRDefault="00FA52CF" w:rsidP="00FA52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14:paraId="29C3470F" w14:textId="77777777" w:rsidR="00F84478" w:rsidRPr="00D624CC" w:rsidRDefault="00FA52CF" w:rsidP="00FA52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  <w:bookmarkEnd w:id="7"/>
      <w:bookmarkEnd w:id="8"/>
      <w:bookmarkEnd w:id="9"/>
    </w:tbl>
    <w:p w14:paraId="1A726ECB" w14:textId="77777777" w:rsidR="0032656B" w:rsidRDefault="0032656B" w:rsidP="00F84478">
      <w:pPr>
        <w:rPr>
          <w:rFonts w:ascii="Arial" w:hAnsi="Arial"/>
          <w:color w:val="000000"/>
          <w:lang w:eastAsia="en-GB"/>
        </w:rPr>
      </w:pPr>
    </w:p>
    <w:p w14:paraId="33111A65" w14:textId="77777777" w:rsidR="00F84478" w:rsidRDefault="0032656B" w:rsidP="00F84478">
      <w:pPr>
        <w:rPr>
          <w:rFonts w:ascii="Arial" w:hAnsi="Arial" w:cs="Arial"/>
          <w:sz w:val="18"/>
          <w:szCs w:val="18"/>
          <w:lang w:eastAsia="en-GB"/>
        </w:rPr>
      </w:pPr>
      <w:r w:rsidRPr="0032656B">
        <w:rPr>
          <w:rFonts w:ascii="Arial" w:hAnsi="Arial"/>
          <w:sz w:val="18"/>
          <w:szCs w:val="18"/>
          <w:lang w:eastAsia="zh-CN"/>
        </w:rPr>
        <w:t xml:space="preserve"> MCC160 impleme</w:t>
      </w:r>
      <w:r w:rsidRPr="0032656B">
        <w:rPr>
          <w:rFonts w:ascii="Arial" w:hAnsi="Arial" w:cs="Arial"/>
          <w:sz w:val="18"/>
          <w:szCs w:val="18"/>
          <w:lang w:eastAsia="en-GB"/>
        </w:rPr>
        <w:t>n</w:t>
      </w:r>
      <w:r w:rsidRPr="0032656B">
        <w:rPr>
          <w:rFonts w:ascii="Arial" w:hAnsi="Arial"/>
          <w:sz w:val="18"/>
          <w:szCs w:val="18"/>
          <w:lang w:eastAsia="zh-CN"/>
        </w:rPr>
        <w:t>tatio</w:t>
      </w:r>
      <w:r w:rsidRPr="0032656B">
        <w:rPr>
          <w:rFonts w:ascii="Arial" w:hAnsi="Arial" w:cs="Arial"/>
          <w:sz w:val="18"/>
          <w:szCs w:val="18"/>
          <w:lang w:eastAsia="en-GB"/>
        </w:rPr>
        <w:t>n</w:t>
      </w:r>
    </w:p>
    <w:tbl>
      <w:tblPr>
        <w:tblW w:w="142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78"/>
      </w:tblGrid>
      <w:tr w:rsidR="0032656B" w:rsidRPr="00D268E5" w14:paraId="4E8C2552" w14:textId="77777777" w:rsidTr="00FD75DB">
        <w:trPr>
          <w:trHeight w:val="306"/>
        </w:trPr>
        <w:tc>
          <w:tcPr>
            <w:tcW w:w="1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E5475" w14:textId="77777777" w:rsidR="0032656B" w:rsidRPr="00FA52CF" w:rsidRDefault="0032656B" w:rsidP="00FD75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>function f_TC_7_1_3_1_2_NR5</w:t>
            </w:r>
            <w:proofErr w:type="gramStart"/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>GC(</w:t>
            </w:r>
            <w:proofErr w:type="gramEnd"/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>) runs on NR5GC_PTC</w:t>
            </w:r>
          </w:p>
          <w:p w14:paraId="366AD616" w14:textId="77777777" w:rsidR="0032656B" w:rsidRPr="00FA52CF" w:rsidRDefault="0032656B" w:rsidP="00FD75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 xml:space="preserve">  {//Maintenance of PDCP sequence numbers / User plane / </w:t>
            </w:r>
            <w:proofErr w:type="gramStart"/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>18 bit</w:t>
            </w:r>
            <w:proofErr w:type="gramEnd"/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 xml:space="preserve"> SN</w:t>
            </w:r>
          </w:p>
          <w:p w14:paraId="3BA3CBB4" w14:textId="77777777" w:rsidR="0032656B" w:rsidRPr="00FA52CF" w:rsidRDefault="0032656B" w:rsidP="00FD75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…</w:t>
            </w:r>
          </w:p>
          <w:p w14:paraId="15CA9DB2" w14:textId="1F95FB1C" w:rsidR="0032656B" w:rsidRPr="00FA52CF" w:rsidRDefault="0032656B" w:rsidP="00FD75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>v_DRB_ToAddMod</w:t>
            </w:r>
            <w:proofErr w:type="spellEnd"/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 xml:space="preserve"> := cs_38508_NRDRB_ToAddMod(f_NR_GetSDAP_InDRBList(v_DRBId),v_DRBId,</w:t>
            </w:r>
            <w:r w:rsidRPr="00FA52C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cs_PDCP_Config_Def(</w:t>
            </w:r>
            <w:r w:rsidRPr="0032656B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cs_38508_PDCP_Config_DRB</w:t>
            </w:r>
            <w:r w:rsidRPr="00FA52C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</w:t>
            </w:r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>); //@sic R5s190356 sic@ //WA#WI=1193651</w:t>
            </w:r>
          </w:p>
          <w:p w14:paraId="19107F52" w14:textId="77777777" w:rsidR="0032656B" w:rsidRPr="00FA52CF" w:rsidRDefault="0032656B" w:rsidP="00FD75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28F13579" w14:textId="77777777" w:rsidR="0032656B" w:rsidRPr="00FA52CF" w:rsidRDefault="0032656B" w:rsidP="00FD75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…</w:t>
            </w:r>
          </w:p>
          <w:p w14:paraId="489D1DC7" w14:textId="77777777" w:rsidR="0032656B" w:rsidRPr="00D624CC" w:rsidRDefault="0032656B" w:rsidP="00FD75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7180A64F" w14:textId="77777777" w:rsidR="0032656B" w:rsidRDefault="0032656B" w:rsidP="0032656B">
      <w:pPr>
        <w:rPr>
          <w:rFonts w:ascii="Arial" w:hAnsi="Arial"/>
          <w:color w:val="000000"/>
          <w:lang w:eastAsia="en-GB"/>
        </w:rPr>
      </w:pPr>
    </w:p>
    <w:p w14:paraId="6F7917A3" w14:textId="77777777" w:rsidR="0032656B" w:rsidRDefault="0032656B" w:rsidP="00F84478">
      <w:pPr>
        <w:rPr>
          <w:lang w:eastAsia="en-GB"/>
        </w:rPr>
      </w:pPr>
    </w:p>
    <w:sectPr w:rsidR="0032656B" w:rsidSect="00D268E5">
      <w:headerReference w:type="even" r:id="rId29"/>
      <w:headerReference w:type="default" r:id="rId30"/>
      <w:headerReference w:type="first" r:id="rId31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4038C" w14:textId="77777777" w:rsidR="00C336CF" w:rsidRDefault="00C336CF">
      <w:r>
        <w:separator/>
      </w:r>
    </w:p>
  </w:endnote>
  <w:endnote w:type="continuationSeparator" w:id="0">
    <w:p w14:paraId="7D518A6C" w14:textId="77777777" w:rsidR="00C336CF" w:rsidRDefault="00C336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65CBC0" w14:textId="77777777" w:rsidR="00311386" w:rsidRDefault="0031138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B34386" w14:textId="77777777" w:rsidR="00311386" w:rsidRDefault="0031138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A633C1" w14:textId="77777777" w:rsidR="00311386" w:rsidRDefault="00311386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D3233C" w14:textId="77777777" w:rsidR="00383C0E" w:rsidRDefault="00383C0E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1B5442" w14:textId="77777777" w:rsidR="00383C0E" w:rsidRDefault="00383C0E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0CA5D3" w14:textId="77777777" w:rsidR="00383C0E" w:rsidRDefault="00383C0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C8A320" w14:textId="77777777" w:rsidR="00C336CF" w:rsidRDefault="00C336CF">
      <w:r>
        <w:separator/>
      </w:r>
    </w:p>
  </w:footnote>
  <w:footnote w:type="continuationSeparator" w:id="0">
    <w:p w14:paraId="5CFB91DE" w14:textId="77777777" w:rsidR="00C336CF" w:rsidRDefault="00C336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19C169" w14:textId="77777777" w:rsidR="00311386" w:rsidRDefault="0031138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95E635" w14:textId="77777777" w:rsidR="00311386" w:rsidRDefault="0031138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916B50" w14:textId="77777777" w:rsidR="00311386" w:rsidRDefault="0031138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3229D4" w14:textId="77777777" w:rsidR="00383C0E" w:rsidRDefault="00383C0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4D4B24EB" wp14:editId="56D431F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148893149"/>
                          </w:sdtPr>
                          <w:sdtContent>
                            <w:p w14:paraId="17425618" w14:textId="77777777" w:rsidR="00383C0E" w:rsidRPr="00A11327" w:rsidRDefault="00383C0E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D4B24EB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148893149"/>
                    </w:sdtPr>
                    <w:sdtContent>
                      <w:p w14:paraId="17425618" w14:textId="77777777" w:rsidR="00383C0E" w:rsidRPr="00A11327" w:rsidRDefault="00383C0E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A0364C" w14:textId="77777777" w:rsidR="00383C0E" w:rsidRDefault="00383C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258D044E" wp14:editId="2DEAF3B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Content>
                            <w:p w14:paraId="438A9E70" w14:textId="77777777" w:rsidR="00383C0E" w:rsidRPr="00A11327" w:rsidRDefault="00383C0E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58D044E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Content>
                      <w:p w14:paraId="438A9E70" w14:textId="77777777" w:rsidR="00383C0E" w:rsidRPr="00A11327" w:rsidRDefault="00383C0E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CDD96D" w14:textId="77777777" w:rsidR="00383C0E" w:rsidRDefault="00383C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29936820" wp14:editId="170E6E84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32440658"/>
                          </w:sdtPr>
                          <w:sdtContent>
                            <w:p w14:paraId="1AB4FCFF" w14:textId="77777777" w:rsidR="00383C0E" w:rsidRPr="00A11327" w:rsidRDefault="00383C0E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9936820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32440658"/>
                    </w:sdtPr>
                    <w:sdtContent>
                      <w:p w14:paraId="1AB4FCFF" w14:textId="77777777" w:rsidR="00383C0E" w:rsidRPr="00A11327" w:rsidRDefault="00383C0E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5C9B5A" w14:textId="77777777" w:rsidR="00383C0E" w:rsidRDefault="00383C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1FB27E18" wp14:editId="1D9C24C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Content>
                            <w:p w14:paraId="24A8D143" w14:textId="77777777" w:rsidR="00383C0E" w:rsidRPr="00A11327" w:rsidRDefault="00383C0E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FB27E18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Content>
                      <w:p w14:paraId="24A8D143" w14:textId="77777777" w:rsidR="00383C0E" w:rsidRPr="00A11327" w:rsidRDefault="00383C0E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D038B0" w14:textId="77777777" w:rsidR="00383C0E" w:rsidRDefault="00383C0E">
    <w:pPr>
      <w:pStyle w:val="Header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0A3BB9C4" wp14:editId="30525504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Content>
                            <w:p w14:paraId="2F4143F9" w14:textId="77777777" w:rsidR="00383C0E" w:rsidRPr="00A11327" w:rsidRDefault="00383C0E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A3BB9C4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Content>
                      <w:p w14:paraId="2F4143F9" w14:textId="77777777" w:rsidR="00383C0E" w:rsidRPr="00A11327" w:rsidRDefault="00383C0E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D4F499" w14:textId="77777777" w:rsidR="00383C0E" w:rsidRDefault="00383C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19458DC" wp14:editId="1321EB0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Content>
                            <w:p w14:paraId="349E0E25" w14:textId="77777777" w:rsidR="00383C0E" w:rsidRPr="00A11327" w:rsidRDefault="00383C0E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19458DC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Content>
                      <w:p w14:paraId="349E0E25" w14:textId="77777777" w:rsidR="00383C0E" w:rsidRPr="00A11327" w:rsidRDefault="00383C0E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841BE8"/>
    <w:multiLevelType w:val="hybridMultilevel"/>
    <w:tmpl w:val="1A3497A0"/>
    <w:lvl w:ilvl="0" w:tplc="7D98AEA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47490ABB"/>
    <w:multiLevelType w:val="hybridMultilevel"/>
    <w:tmpl w:val="E53A99CA"/>
    <w:lvl w:ilvl="0" w:tplc="32AA1BD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801732863">
    <w:abstractNumId w:val="1"/>
  </w:num>
  <w:num w:numId="2" w16cid:durableId="563955100">
    <w:abstractNumId w:val="0"/>
  </w:num>
  <w:num w:numId="3" w16cid:durableId="856232099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388"/>
    <w:rsid w:val="00000884"/>
    <w:rsid w:val="00001934"/>
    <w:rsid w:val="00003EA3"/>
    <w:rsid w:val="00004509"/>
    <w:rsid w:val="00004DAD"/>
    <w:rsid w:val="000055ED"/>
    <w:rsid w:val="00005DD9"/>
    <w:rsid w:val="00005DFA"/>
    <w:rsid w:val="0001190B"/>
    <w:rsid w:val="00013548"/>
    <w:rsid w:val="0001511B"/>
    <w:rsid w:val="00015A8E"/>
    <w:rsid w:val="00020FF7"/>
    <w:rsid w:val="00022BE0"/>
    <w:rsid w:val="00022E4A"/>
    <w:rsid w:val="00023754"/>
    <w:rsid w:val="000268D1"/>
    <w:rsid w:val="00026967"/>
    <w:rsid w:val="00030231"/>
    <w:rsid w:val="00032587"/>
    <w:rsid w:val="00037D16"/>
    <w:rsid w:val="00040F2E"/>
    <w:rsid w:val="000416FA"/>
    <w:rsid w:val="0004231C"/>
    <w:rsid w:val="000439AF"/>
    <w:rsid w:val="00043E99"/>
    <w:rsid w:val="00045D2F"/>
    <w:rsid w:val="00046544"/>
    <w:rsid w:val="00046CBB"/>
    <w:rsid w:val="0004713F"/>
    <w:rsid w:val="00047CA3"/>
    <w:rsid w:val="00052724"/>
    <w:rsid w:val="00053143"/>
    <w:rsid w:val="000574DA"/>
    <w:rsid w:val="00063492"/>
    <w:rsid w:val="00064D82"/>
    <w:rsid w:val="000666AB"/>
    <w:rsid w:val="000675E6"/>
    <w:rsid w:val="00071F52"/>
    <w:rsid w:val="00073B2F"/>
    <w:rsid w:val="000758D6"/>
    <w:rsid w:val="00075C41"/>
    <w:rsid w:val="000833CA"/>
    <w:rsid w:val="00084783"/>
    <w:rsid w:val="000879B9"/>
    <w:rsid w:val="0009046C"/>
    <w:rsid w:val="00092B08"/>
    <w:rsid w:val="0009310B"/>
    <w:rsid w:val="00094FDE"/>
    <w:rsid w:val="00096ACE"/>
    <w:rsid w:val="000A1B8F"/>
    <w:rsid w:val="000A1C38"/>
    <w:rsid w:val="000A2395"/>
    <w:rsid w:val="000A23BB"/>
    <w:rsid w:val="000A37EE"/>
    <w:rsid w:val="000A461C"/>
    <w:rsid w:val="000A5C5A"/>
    <w:rsid w:val="000A6394"/>
    <w:rsid w:val="000A6C34"/>
    <w:rsid w:val="000A7B1A"/>
    <w:rsid w:val="000A7D4B"/>
    <w:rsid w:val="000B04C8"/>
    <w:rsid w:val="000B0A16"/>
    <w:rsid w:val="000B6A18"/>
    <w:rsid w:val="000B749E"/>
    <w:rsid w:val="000B7FED"/>
    <w:rsid w:val="000C038A"/>
    <w:rsid w:val="000C0936"/>
    <w:rsid w:val="000C233B"/>
    <w:rsid w:val="000C35E5"/>
    <w:rsid w:val="000C471F"/>
    <w:rsid w:val="000C4C3D"/>
    <w:rsid w:val="000C51D3"/>
    <w:rsid w:val="000C5439"/>
    <w:rsid w:val="000C6598"/>
    <w:rsid w:val="000C6E7F"/>
    <w:rsid w:val="000D1BD4"/>
    <w:rsid w:val="000D2826"/>
    <w:rsid w:val="000D4F7D"/>
    <w:rsid w:val="000D5305"/>
    <w:rsid w:val="000D736B"/>
    <w:rsid w:val="000D74FE"/>
    <w:rsid w:val="000E1C53"/>
    <w:rsid w:val="000E4DF3"/>
    <w:rsid w:val="000F0F9C"/>
    <w:rsid w:val="000F101F"/>
    <w:rsid w:val="000F1883"/>
    <w:rsid w:val="000F3122"/>
    <w:rsid w:val="000F4C0F"/>
    <w:rsid w:val="000F6A51"/>
    <w:rsid w:val="00107D54"/>
    <w:rsid w:val="00107D63"/>
    <w:rsid w:val="00110BA0"/>
    <w:rsid w:val="00115E3D"/>
    <w:rsid w:val="00116C31"/>
    <w:rsid w:val="00122A23"/>
    <w:rsid w:val="00124321"/>
    <w:rsid w:val="00125C00"/>
    <w:rsid w:val="001264F5"/>
    <w:rsid w:val="001266F9"/>
    <w:rsid w:val="00135459"/>
    <w:rsid w:val="0013583B"/>
    <w:rsid w:val="00143134"/>
    <w:rsid w:val="00145B10"/>
    <w:rsid w:val="00145D43"/>
    <w:rsid w:val="00147597"/>
    <w:rsid w:val="001530D6"/>
    <w:rsid w:val="00153BB7"/>
    <w:rsid w:val="00156707"/>
    <w:rsid w:val="001616C7"/>
    <w:rsid w:val="001620FE"/>
    <w:rsid w:val="0016228A"/>
    <w:rsid w:val="001639AB"/>
    <w:rsid w:val="00163A65"/>
    <w:rsid w:val="00164295"/>
    <w:rsid w:val="00164D1B"/>
    <w:rsid w:val="00166934"/>
    <w:rsid w:val="00167252"/>
    <w:rsid w:val="00167DEA"/>
    <w:rsid w:val="00170893"/>
    <w:rsid w:val="00171602"/>
    <w:rsid w:val="00171A7B"/>
    <w:rsid w:val="00171E4F"/>
    <w:rsid w:val="0017362D"/>
    <w:rsid w:val="00174F39"/>
    <w:rsid w:val="0018096D"/>
    <w:rsid w:val="00180B1E"/>
    <w:rsid w:val="001810A1"/>
    <w:rsid w:val="001825EA"/>
    <w:rsid w:val="00184F3E"/>
    <w:rsid w:val="00185403"/>
    <w:rsid w:val="0018610B"/>
    <w:rsid w:val="0018781C"/>
    <w:rsid w:val="0019158E"/>
    <w:rsid w:val="00192038"/>
    <w:rsid w:val="00192C46"/>
    <w:rsid w:val="001A08B3"/>
    <w:rsid w:val="001A2A09"/>
    <w:rsid w:val="001A4201"/>
    <w:rsid w:val="001A4DC3"/>
    <w:rsid w:val="001A7B60"/>
    <w:rsid w:val="001B0448"/>
    <w:rsid w:val="001B067B"/>
    <w:rsid w:val="001B223B"/>
    <w:rsid w:val="001B3EA9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3AD0"/>
    <w:rsid w:val="001C416F"/>
    <w:rsid w:val="001C44E6"/>
    <w:rsid w:val="001C4655"/>
    <w:rsid w:val="001C50F1"/>
    <w:rsid w:val="001C6435"/>
    <w:rsid w:val="001D039E"/>
    <w:rsid w:val="001D0F0C"/>
    <w:rsid w:val="001D0FE2"/>
    <w:rsid w:val="001D0FF7"/>
    <w:rsid w:val="001D268E"/>
    <w:rsid w:val="001D2A82"/>
    <w:rsid w:val="001D66C5"/>
    <w:rsid w:val="001E0099"/>
    <w:rsid w:val="001E0338"/>
    <w:rsid w:val="001E290B"/>
    <w:rsid w:val="001E41F3"/>
    <w:rsid w:val="001E4368"/>
    <w:rsid w:val="001E46B7"/>
    <w:rsid w:val="001E5FD2"/>
    <w:rsid w:val="001F02F6"/>
    <w:rsid w:val="001F1FA4"/>
    <w:rsid w:val="001F2254"/>
    <w:rsid w:val="001F2A1B"/>
    <w:rsid w:val="001F31F9"/>
    <w:rsid w:val="001F6BFA"/>
    <w:rsid w:val="001F6CA2"/>
    <w:rsid w:val="00202764"/>
    <w:rsid w:val="0020773E"/>
    <w:rsid w:val="0021054A"/>
    <w:rsid w:val="00210B57"/>
    <w:rsid w:val="0021275E"/>
    <w:rsid w:val="0021326A"/>
    <w:rsid w:val="00213412"/>
    <w:rsid w:val="0021756E"/>
    <w:rsid w:val="00217802"/>
    <w:rsid w:val="00217811"/>
    <w:rsid w:val="00220412"/>
    <w:rsid w:val="00223345"/>
    <w:rsid w:val="002248AA"/>
    <w:rsid w:val="00225237"/>
    <w:rsid w:val="0022671C"/>
    <w:rsid w:val="00230337"/>
    <w:rsid w:val="00234CC0"/>
    <w:rsid w:val="00235BC2"/>
    <w:rsid w:val="002367B5"/>
    <w:rsid w:val="002401B2"/>
    <w:rsid w:val="002539DC"/>
    <w:rsid w:val="00254E96"/>
    <w:rsid w:val="002559FA"/>
    <w:rsid w:val="00256302"/>
    <w:rsid w:val="0026004D"/>
    <w:rsid w:val="002622E0"/>
    <w:rsid w:val="002640DD"/>
    <w:rsid w:val="00265539"/>
    <w:rsid w:val="002671E5"/>
    <w:rsid w:val="00267486"/>
    <w:rsid w:val="0027016D"/>
    <w:rsid w:val="00272062"/>
    <w:rsid w:val="00274B1B"/>
    <w:rsid w:val="002754C9"/>
    <w:rsid w:val="00275D12"/>
    <w:rsid w:val="0027727F"/>
    <w:rsid w:val="00277CE6"/>
    <w:rsid w:val="00280F5C"/>
    <w:rsid w:val="00281C58"/>
    <w:rsid w:val="00284306"/>
    <w:rsid w:val="002846AC"/>
    <w:rsid w:val="00284FEB"/>
    <w:rsid w:val="002860C4"/>
    <w:rsid w:val="00295566"/>
    <w:rsid w:val="00296F3D"/>
    <w:rsid w:val="00297477"/>
    <w:rsid w:val="002976A4"/>
    <w:rsid w:val="002A39AA"/>
    <w:rsid w:val="002A4EF4"/>
    <w:rsid w:val="002A550C"/>
    <w:rsid w:val="002A5DA1"/>
    <w:rsid w:val="002B2159"/>
    <w:rsid w:val="002B2A8C"/>
    <w:rsid w:val="002B39A9"/>
    <w:rsid w:val="002B3B49"/>
    <w:rsid w:val="002B4A39"/>
    <w:rsid w:val="002B525F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55E9"/>
    <w:rsid w:val="002D0B11"/>
    <w:rsid w:val="002D19C7"/>
    <w:rsid w:val="002D1D45"/>
    <w:rsid w:val="002D3E22"/>
    <w:rsid w:val="002D5551"/>
    <w:rsid w:val="002D609C"/>
    <w:rsid w:val="002D647F"/>
    <w:rsid w:val="002D771A"/>
    <w:rsid w:val="002E32D7"/>
    <w:rsid w:val="002E6AB0"/>
    <w:rsid w:val="002E772E"/>
    <w:rsid w:val="002F012E"/>
    <w:rsid w:val="002F01B1"/>
    <w:rsid w:val="002F29C3"/>
    <w:rsid w:val="002F6CB3"/>
    <w:rsid w:val="002F7A51"/>
    <w:rsid w:val="0030082A"/>
    <w:rsid w:val="00300C03"/>
    <w:rsid w:val="003041EF"/>
    <w:rsid w:val="00305409"/>
    <w:rsid w:val="00306A17"/>
    <w:rsid w:val="00310205"/>
    <w:rsid w:val="00311386"/>
    <w:rsid w:val="0031142C"/>
    <w:rsid w:val="00312434"/>
    <w:rsid w:val="003143DA"/>
    <w:rsid w:val="003220BE"/>
    <w:rsid w:val="0032656B"/>
    <w:rsid w:val="0032780E"/>
    <w:rsid w:val="0033008C"/>
    <w:rsid w:val="003319D5"/>
    <w:rsid w:val="00333430"/>
    <w:rsid w:val="00333A81"/>
    <w:rsid w:val="00333B12"/>
    <w:rsid w:val="00335FEE"/>
    <w:rsid w:val="00341CE0"/>
    <w:rsid w:val="00342BE9"/>
    <w:rsid w:val="00343230"/>
    <w:rsid w:val="003436E5"/>
    <w:rsid w:val="0034560C"/>
    <w:rsid w:val="00345741"/>
    <w:rsid w:val="00346664"/>
    <w:rsid w:val="00346D37"/>
    <w:rsid w:val="00347450"/>
    <w:rsid w:val="00347B92"/>
    <w:rsid w:val="00350710"/>
    <w:rsid w:val="00352158"/>
    <w:rsid w:val="00354641"/>
    <w:rsid w:val="00357016"/>
    <w:rsid w:val="00357F5D"/>
    <w:rsid w:val="00360081"/>
    <w:rsid w:val="003609EF"/>
    <w:rsid w:val="0036231A"/>
    <w:rsid w:val="0036376E"/>
    <w:rsid w:val="00365AD1"/>
    <w:rsid w:val="00370D22"/>
    <w:rsid w:val="0037169B"/>
    <w:rsid w:val="00374DD4"/>
    <w:rsid w:val="00381218"/>
    <w:rsid w:val="00383C0E"/>
    <w:rsid w:val="003842CD"/>
    <w:rsid w:val="003867ED"/>
    <w:rsid w:val="00386DF4"/>
    <w:rsid w:val="003879CE"/>
    <w:rsid w:val="00393604"/>
    <w:rsid w:val="00394AC1"/>
    <w:rsid w:val="00397619"/>
    <w:rsid w:val="003A0660"/>
    <w:rsid w:val="003A08B4"/>
    <w:rsid w:val="003A1B18"/>
    <w:rsid w:val="003A1FEE"/>
    <w:rsid w:val="003B10DE"/>
    <w:rsid w:val="003B11BD"/>
    <w:rsid w:val="003B205B"/>
    <w:rsid w:val="003B3E58"/>
    <w:rsid w:val="003B474C"/>
    <w:rsid w:val="003B64E1"/>
    <w:rsid w:val="003C1B53"/>
    <w:rsid w:val="003C244B"/>
    <w:rsid w:val="003C662D"/>
    <w:rsid w:val="003D31FC"/>
    <w:rsid w:val="003D350C"/>
    <w:rsid w:val="003D3D05"/>
    <w:rsid w:val="003D4D93"/>
    <w:rsid w:val="003D60A7"/>
    <w:rsid w:val="003E1305"/>
    <w:rsid w:val="003E190F"/>
    <w:rsid w:val="003E1A36"/>
    <w:rsid w:val="003E2050"/>
    <w:rsid w:val="003E4E80"/>
    <w:rsid w:val="003F2244"/>
    <w:rsid w:val="003F3ECA"/>
    <w:rsid w:val="003F457E"/>
    <w:rsid w:val="003F788F"/>
    <w:rsid w:val="004026B1"/>
    <w:rsid w:val="00410371"/>
    <w:rsid w:val="00410474"/>
    <w:rsid w:val="004128F1"/>
    <w:rsid w:val="00412C82"/>
    <w:rsid w:val="0041542E"/>
    <w:rsid w:val="00416F44"/>
    <w:rsid w:val="00420D8F"/>
    <w:rsid w:val="00420D96"/>
    <w:rsid w:val="00421A02"/>
    <w:rsid w:val="004222C6"/>
    <w:rsid w:val="004242F1"/>
    <w:rsid w:val="00425BBC"/>
    <w:rsid w:val="00425EA0"/>
    <w:rsid w:val="00427E79"/>
    <w:rsid w:val="00430354"/>
    <w:rsid w:val="00435A80"/>
    <w:rsid w:val="00435D0F"/>
    <w:rsid w:val="00440DD3"/>
    <w:rsid w:val="00441799"/>
    <w:rsid w:val="004438C8"/>
    <w:rsid w:val="00444367"/>
    <w:rsid w:val="00445EB9"/>
    <w:rsid w:val="00446488"/>
    <w:rsid w:val="00452457"/>
    <w:rsid w:val="004526D2"/>
    <w:rsid w:val="0045387E"/>
    <w:rsid w:val="00453AF8"/>
    <w:rsid w:val="00456D9F"/>
    <w:rsid w:val="00460203"/>
    <w:rsid w:val="00461F12"/>
    <w:rsid w:val="004620D7"/>
    <w:rsid w:val="004625FF"/>
    <w:rsid w:val="00464898"/>
    <w:rsid w:val="00466199"/>
    <w:rsid w:val="004669DF"/>
    <w:rsid w:val="0046754E"/>
    <w:rsid w:val="00467CA6"/>
    <w:rsid w:val="00467CEF"/>
    <w:rsid w:val="00470D4C"/>
    <w:rsid w:val="00472970"/>
    <w:rsid w:val="00472CD3"/>
    <w:rsid w:val="00473941"/>
    <w:rsid w:val="00474FAB"/>
    <w:rsid w:val="00475BB0"/>
    <w:rsid w:val="00477E57"/>
    <w:rsid w:val="00480997"/>
    <w:rsid w:val="00480E1E"/>
    <w:rsid w:val="004828EB"/>
    <w:rsid w:val="0048606C"/>
    <w:rsid w:val="00487D3B"/>
    <w:rsid w:val="00492A1B"/>
    <w:rsid w:val="004932AE"/>
    <w:rsid w:val="00493511"/>
    <w:rsid w:val="004936C4"/>
    <w:rsid w:val="004946C4"/>
    <w:rsid w:val="00496736"/>
    <w:rsid w:val="004A4BD9"/>
    <w:rsid w:val="004A65AE"/>
    <w:rsid w:val="004A7F8E"/>
    <w:rsid w:val="004B0C24"/>
    <w:rsid w:val="004B3A88"/>
    <w:rsid w:val="004B509F"/>
    <w:rsid w:val="004B536F"/>
    <w:rsid w:val="004B5D74"/>
    <w:rsid w:val="004B6055"/>
    <w:rsid w:val="004B75B7"/>
    <w:rsid w:val="004C1130"/>
    <w:rsid w:val="004C299A"/>
    <w:rsid w:val="004C3495"/>
    <w:rsid w:val="004C3F6A"/>
    <w:rsid w:val="004C43D5"/>
    <w:rsid w:val="004C4481"/>
    <w:rsid w:val="004C572E"/>
    <w:rsid w:val="004D7F7A"/>
    <w:rsid w:val="004E1B0C"/>
    <w:rsid w:val="004E24CA"/>
    <w:rsid w:val="004F020C"/>
    <w:rsid w:val="004F152A"/>
    <w:rsid w:val="004F3E26"/>
    <w:rsid w:val="004F69EA"/>
    <w:rsid w:val="004F6FDA"/>
    <w:rsid w:val="004F76A6"/>
    <w:rsid w:val="004F7D61"/>
    <w:rsid w:val="00510B0A"/>
    <w:rsid w:val="0051486D"/>
    <w:rsid w:val="0051580D"/>
    <w:rsid w:val="005165E2"/>
    <w:rsid w:val="00520BDE"/>
    <w:rsid w:val="005232B2"/>
    <w:rsid w:val="005232D2"/>
    <w:rsid w:val="005237C9"/>
    <w:rsid w:val="00523895"/>
    <w:rsid w:val="005245B9"/>
    <w:rsid w:val="00524690"/>
    <w:rsid w:val="00527E04"/>
    <w:rsid w:val="00531704"/>
    <w:rsid w:val="00534574"/>
    <w:rsid w:val="005365A1"/>
    <w:rsid w:val="00543412"/>
    <w:rsid w:val="005435AA"/>
    <w:rsid w:val="005438DB"/>
    <w:rsid w:val="0054672C"/>
    <w:rsid w:val="00546F7D"/>
    <w:rsid w:val="00547111"/>
    <w:rsid w:val="00547A09"/>
    <w:rsid w:val="00547CAE"/>
    <w:rsid w:val="00550693"/>
    <w:rsid w:val="00550859"/>
    <w:rsid w:val="00553188"/>
    <w:rsid w:val="00555D16"/>
    <w:rsid w:val="00556622"/>
    <w:rsid w:val="0056250C"/>
    <w:rsid w:val="00564C5E"/>
    <w:rsid w:val="005653AA"/>
    <w:rsid w:val="0056731E"/>
    <w:rsid w:val="00567546"/>
    <w:rsid w:val="00570611"/>
    <w:rsid w:val="00572C67"/>
    <w:rsid w:val="00574163"/>
    <w:rsid w:val="00574C7C"/>
    <w:rsid w:val="00575240"/>
    <w:rsid w:val="00576DAC"/>
    <w:rsid w:val="0058140E"/>
    <w:rsid w:val="0058393C"/>
    <w:rsid w:val="00584659"/>
    <w:rsid w:val="00584D62"/>
    <w:rsid w:val="0058550A"/>
    <w:rsid w:val="00585A9E"/>
    <w:rsid w:val="00586F0C"/>
    <w:rsid w:val="00590D2E"/>
    <w:rsid w:val="00591369"/>
    <w:rsid w:val="00592D74"/>
    <w:rsid w:val="00594ADD"/>
    <w:rsid w:val="005959BD"/>
    <w:rsid w:val="005971D5"/>
    <w:rsid w:val="00597576"/>
    <w:rsid w:val="005A1A45"/>
    <w:rsid w:val="005A1D81"/>
    <w:rsid w:val="005A5302"/>
    <w:rsid w:val="005A5524"/>
    <w:rsid w:val="005A57A3"/>
    <w:rsid w:val="005A5B53"/>
    <w:rsid w:val="005B008C"/>
    <w:rsid w:val="005B0B25"/>
    <w:rsid w:val="005B197D"/>
    <w:rsid w:val="005B1E5F"/>
    <w:rsid w:val="005B627A"/>
    <w:rsid w:val="005C2571"/>
    <w:rsid w:val="005C61A5"/>
    <w:rsid w:val="005C6231"/>
    <w:rsid w:val="005C7D14"/>
    <w:rsid w:val="005D0FC8"/>
    <w:rsid w:val="005D1314"/>
    <w:rsid w:val="005D217E"/>
    <w:rsid w:val="005D4036"/>
    <w:rsid w:val="005E1E3D"/>
    <w:rsid w:val="005E2C44"/>
    <w:rsid w:val="005E2E04"/>
    <w:rsid w:val="005E6154"/>
    <w:rsid w:val="005F0E8B"/>
    <w:rsid w:val="005F1E3F"/>
    <w:rsid w:val="005F202F"/>
    <w:rsid w:val="005F400C"/>
    <w:rsid w:val="005F6E82"/>
    <w:rsid w:val="0060014C"/>
    <w:rsid w:val="00600608"/>
    <w:rsid w:val="006022D5"/>
    <w:rsid w:val="00602A22"/>
    <w:rsid w:val="006039DF"/>
    <w:rsid w:val="006074DF"/>
    <w:rsid w:val="00607A6C"/>
    <w:rsid w:val="0061215C"/>
    <w:rsid w:val="00614383"/>
    <w:rsid w:val="00614BF9"/>
    <w:rsid w:val="00615EC0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5E72"/>
    <w:rsid w:val="0062673E"/>
    <w:rsid w:val="00627580"/>
    <w:rsid w:val="006313C1"/>
    <w:rsid w:val="006318FD"/>
    <w:rsid w:val="00632E3F"/>
    <w:rsid w:val="00633813"/>
    <w:rsid w:val="00633F3C"/>
    <w:rsid w:val="00634C17"/>
    <w:rsid w:val="00635C3A"/>
    <w:rsid w:val="0064033A"/>
    <w:rsid w:val="00641AA9"/>
    <w:rsid w:val="00642A9D"/>
    <w:rsid w:val="00643EDC"/>
    <w:rsid w:val="00644A34"/>
    <w:rsid w:val="00646287"/>
    <w:rsid w:val="00650183"/>
    <w:rsid w:val="00652526"/>
    <w:rsid w:val="00655F51"/>
    <w:rsid w:val="00656E20"/>
    <w:rsid w:val="00657AFC"/>
    <w:rsid w:val="006622AA"/>
    <w:rsid w:val="00664000"/>
    <w:rsid w:val="0066693E"/>
    <w:rsid w:val="00666EF9"/>
    <w:rsid w:val="0066708F"/>
    <w:rsid w:val="006711B8"/>
    <w:rsid w:val="00671608"/>
    <w:rsid w:val="006759F3"/>
    <w:rsid w:val="00675DF5"/>
    <w:rsid w:val="006761C7"/>
    <w:rsid w:val="0067739E"/>
    <w:rsid w:val="00677A55"/>
    <w:rsid w:val="00683B69"/>
    <w:rsid w:val="00687A55"/>
    <w:rsid w:val="00687A75"/>
    <w:rsid w:val="00687F85"/>
    <w:rsid w:val="00692340"/>
    <w:rsid w:val="006935CD"/>
    <w:rsid w:val="0069498F"/>
    <w:rsid w:val="00695808"/>
    <w:rsid w:val="00695A37"/>
    <w:rsid w:val="00695D44"/>
    <w:rsid w:val="0069714E"/>
    <w:rsid w:val="006A16C0"/>
    <w:rsid w:val="006A1B58"/>
    <w:rsid w:val="006A3F4D"/>
    <w:rsid w:val="006A40AA"/>
    <w:rsid w:val="006A5A96"/>
    <w:rsid w:val="006A5EE2"/>
    <w:rsid w:val="006A6155"/>
    <w:rsid w:val="006A681C"/>
    <w:rsid w:val="006A71C0"/>
    <w:rsid w:val="006B0C69"/>
    <w:rsid w:val="006B12DE"/>
    <w:rsid w:val="006B1DC1"/>
    <w:rsid w:val="006B2262"/>
    <w:rsid w:val="006B46FB"/>
    <w:rsid w:val="006B4BE8"/>
    <w:rsid w:val="006B607F"/>
    <w:rsid w:val="006C07E4"/>
    <w:rsid w:val="006C0F3D"/>
    <w:rsid w:val="006C4038"/>
    <w:rsid w:val="006C438B"/>
    <w:rsid w:val="006C4548"/>
    <w:rsid w:val="006C45AD"/>
    <w:rsid w:val="006C6242"/>
    <w:rsid w:val="006C76C7"/>
    <w:rsid w:val="006D039B"/>
    <w:rsid w:val="006D0588"/>
    <w:rsid w:val="006D1B72"/>
    <w:rsid w:val="006D20B5"/>
    <w:rsid w:val="006D2480"/>
    <w:rsid w:val="006D5EE2"/>
    <w:rsid w:val="006D7E16"/>
    <w:rsid w:val="006E0C84"/>
    <w:rsid w:val="006E17B8"/>
    <w:rsid w:val="006E21FB"/>
    <w:rsid w:val="006E3070"/>
    <w:rsid w:val="006E553A"/>
    <w:rsid w:val="006F23F2"/>
    <w:rsid w:val="006F2E2B"/>
    <w:rsid w:val="006F3C12"/>
    <w:rsid w:val="006F5153"/>
    <w:rsid w:val="006F605B"/>
    <w:rsid w:val="006F6D55"/>
    <w:rsid w:val="00700040"/>
    <w:rsid w:val="007003A3"/>
    <w:rsid w:val="007005CE"/>
    <w:rsid w:val="00705066"/>
    <w:rsid w:val="007057A3"/>
    <w:rsid w:val="00705D2A"/>
    <w:rsid w:val="00705E16"/>
    <w:rsid w:val="00705FB5"/>
    <w:rsid w:val="00707E09"/>
    <w:rsid w:val="00710028"/>
    <w:rsid w:val="00710499"/>
    <w:rsid w:val="007113E9"/>
    <w:rsid w:val="00714A5B"/>
    <w:rsid w:val="0071561C"/>
    <w:rsid w:val="007168A0"/>
    <w:rsid w:val="00720B91"/>
    <w:rsid w:val="00721A36"/>
    <w:rsid w:val="0072258E"/>
    <w:rsid w:val="00723845"/>
    <w:rsid w:val="00723E06"/>
    <w:rsid w:val="00724479"/>
    <w:rsid w:val="00726820"/>
    <w:rsid w:val="00727E4A"/>
    <w:rsid w:val="00730028"/>
    <w:rsid w:val="00730E2A"/>
    <w:rsid w:val="007326C0"/>
    <w:rsid w:val="00736A52"/>
    <w:rsid w:val="0073784E"/>
    <w:rsid w:val="00742356"/>
    <w:rsid w:val="00742C1C"/>
    <w:rsid w:val="007448CF"/>
    <w:rsid w:val="00745BC0"/>
    <w:rsid w:val="007473D5"/>
    <w:rsid w:val="0075229A"/>
    <w:rsid w:val="00753C07"/>
    <w:rsid w:val="00754554"/>
    <w:rsid w:val="007562C1"/>
    <w:rsid w:val="00756B20"/>
    <w:rsid w:val="00756D76"/>
    <w:rsid w:val="00760F43"/>
    <w:rsid w:val="00761B61"/>
    <w:rsid w:val="00762365"/>
    <w:rsid w:val="00762B80"/>
    <w:rsid w:val="00766508"/>
    <w:rsid w:val="00766722"/>
    <w:rsid w:val="00766824"/>
    <w:rsid w:val="00771DEC"/>
    <w:rsid w:val="00775D2B"/>
    <w:rsid w:val="00780D4E"/>
    <w:rsid w:val="00783BE8"/>
    <w:rsid w:val="00792342"/>
    <w:rsid w:val="00793FBC"/>
    <w:rsid w:val="0079738A"/>
    <w:rsid w:val="007975D8"/>
    <w:rsid w:val="007977A8"/>
    <w:rsid w:val="007A1017"/>
    <w:rsid w:val="007A4F50"/>
    <w:rsid w:val="007A52C8"/>
    <w:rsid w:val="007A5368"/>
    <w:rsid w:val="007A56E0"/>
    <w:rsid w:val="007B073E"/>
    <w:rsid w:val="007B1E0F"/>
    <w:rsid w:val="007B444D"/>
    <w:rsid w:val="007B45B2"/>
    <w:rsid w:val="007B4E41"/>
    <w:rsid w:val="007B512A"/>
    <w:rsid w:val="007B56CC"/>
    <w:rsid w:val="007B69F1"/>
    <w:rsid w:val="007C2097"/>
    <w:rsid w:val="007C2E1F"/>
    <w:rsid w:val="007C3CD9"/>
    <w:rsid w:val="007C4980"/>
    <w:rsid w:val="007C4A1C"/>
    <w:rsid w:val="007C4BB7"/>
    <w:rsid w:val="007C5140"/>
    <w:rsid w:val="007D3FB8"/>
    <w:rsid w:val="007D485D"/>
    <w:rsid w:val="007D6A07"/>
    <w:rsid w:val="007D79B1"/>
    <w:rsid w:val="007E4690"/>
    <w:rsid w:val="007E4AE0"/>
    <w:rsid w:val="007E6207"/>
    <w:rsid w:val="007E7B05"/>
    <w:rsid w:val="007F0760"/>
    <w:rsid w:val="007F0FCF"/>
    <w:rsid w:val="007F31A5"/>
    <w:rsid w:val="007F349A"/>
    <w:rsid w:val="007F5059"/>
    <w:rsid w:val="007F6074"/>
    <w:rsid w:val="007F7259"/>
    <w:rsid w:val="008005C9"/>
    <w:rsid w:val="00803103"/>
    <w:rsid w:val="008040A8"/>
    <w:rsid w:val="00804E18"/>
    <w:rsid w:val="00804E46"/>
    <w:rsid w:val="00806484"/>
    <w:rsid w:val="0080696B"/>
    <w:rsid w:val="00807828"/>
    <w:rsid w:val="00807B8B"/>
    <w:rsid w:val="0081379B"/>
    <w:rsid w:val="00813B1B"/>
    <w:rsid w:val="008140B4"/>
    <w:rsid w:val="0081531D"/>
    <w:rsid w:val="00816A6E"/>
    <w:rsid w:val="00817F5F"/>
    <w:rsid w:val="008200BC"/>
    <w:rsid w:val="00821167"/>
    <w:rsid w:val="00821E68"/>
    <w:rsid w:val="00825C13"/>
    <w:rsid w:val="008273F4"/>
    <w:rsid w:val="008279FA"/>
    <w:rsid w:val="00831633"/>
    <w:rsid w:val="00833673"/>
    <w:rsid w:val="00833D88"/>
    <w:rsid w:val="008347E0"/>
    <w:rsid w:val="00837F12"/>
    <w:rsid w:val="00837F47"/>
    <w:rsid w:val="00840522"/>
    <w:rsid w:val="00840DA9"/>
    <w:rsid w:val="00841663"/>
    <w:rsid w:val="0084282F"/>
    <w:rsid w:val="00842F32"/>
    <w:rsid w:val="008439F3"/>
    <w:rsid w:val="0084634B"/>
    <w:rsid w:val="008471CF"/>
    <w:rsid w:val="00847B40"/>
    <w:rsid w:val="00847CD2"/>
    <w:rsid w:val="00856538"/>
    <w:rsid w:val="00856906"/>
    <w:rsid w:val="00857B05"/>
    <w:rsid w:val="00861269"/>
    <w:rsid w:val="00862498"/>
    <w:rsid w:val="008626E7"/>
    <w:rsid w:val="00864BF3"/>
    <w:rsid w:val="00870EE7"/>
    <w:rsid w:val="0087296A"/>
    <w:rsid w:val="008731A8"/>
    <w:rsid w:val="00873A4C"/>
    <w:rsid w:val="0087438A"/>
    <w:rsid w:val="00875DC7"/>
    <w:rsid w:val="00877584"/>
    <w:rsid w:val="00877B3A"/>
    <w:rsid w:val="008800A0"/>
    <w:rsid w:val="008801E5"/>
    <w:rsid w:val="008820F6"/>
    <w:rsid w:val="008821B2"/>
    <w:rsid w:val="00882233"/>
    <w:rsid w:val="008828B0"/>
    <w:rsid w:val="008837C8"/>
    <w:rsid w:val="00883BCC"/>
    <w:rsid w:val="00885FFF"/>
    <w:rsid w:val="008863B9"/>
    <w:rsid w:val="00891E25"/>
    <w:rsid w:val="00893132"/>
    <w:rsid w:val="00893795"/>
    <w:rsid w:val="00894393"/>
    <w:rsid w:val="00894EFE"/>
    <w:rsid w:val="00896FA9"/>
    <w:rsid w:val="00896FDF"/>
    <w:rsid w:val="008974E7"/>
    <w:rsid w:val="008A0D8B"/>
    <w:rsid w:val="008A35E3"/>
    <w:rsid w:val="008A39C1"/>
    <w:rsid w:val="008A45A6"/>
    <w:rsid w:val="008A55C0"/>
    <w:rsid w:val="008A6500"/>
    <w:rsid w:val="008A778A"/>
    <w:rsid w:val="008B10C4"/>
    <w:rsid w:val="008B126D"/>
    <w:rsid w:val="008B195D"/>
    <w:rsid w:val="008B37E5"/>
    <w:rsid w:val="008B5A0F"/>
    <w:rsid w:val="008C0022"/>
    <w:rsid w:val="008C0A43"/>
    <w:rsid w:val="008C2759"/>
    <w:rsid w:val="008C5C36"/>
    <w:rsid w:val="008D0C23"/>
    <w:rsid w:val="008D1C10"/>
    <w:rsid w:val="008D1D74"/>
    <w:rsid w:val="008D30E4"/>
    <w:rsid w:val="008D4CBE"/>
    <w:rsid w:val="008E14D6"/>
    <w:rsid w:val="008E20AC"/>
    <w:rsid w:val="008E2BE7"/>
    <w:rsid w:val="008E3F99"/>
    <w:rsid w:val="008E4C41"/>
    <w:rsid w:val="008E4E3A"/>
    <w:rsid w:val="008E6BC2"/>
    <w:rsid w:val="008F0086"/>
    <w:rsid w:val="008F13AD"/>
    <w:rsid w:val="008F348B"/>
    <w:rsid w:val="008F39A7"/>
    <w:rsid w:val="008F4EF1"/>
    <w:rsid w:val="008F5EB2"/>
    <w:rsid w:val="008F686C"/>
    <w:rsid w:val="009016FD"/>
    <w:rsid w:val="00901E56"/>
    <w:rsid w:val="00905D0D"/>
    <w:rsid w:val="00906206"/>
    <w:rsid w:val="009062FC"/>
    <w:rsid w:val="00907DA0"/>
    <w:rsid w:val="0091022C"/>
    <w:rsid w:val="009129AC"/>
    <w:rsid w:val="00912DA6"/>
    <w:rsid w:val="00913097"/>
    <w:rsid w:val="00913D3B"/>
    <w:rsid w:val="009148DE"/>
    <w:rsid w:val="009219EE"/>
    <w:rsid w:val="0092425D"/>
    <w:rsid w:val="00924986"/>
    <w:rsid w:val="00924F96"/>
    <w:rsid w:val="00930A46"/>
    <w:rsid w:val="0093260B"/>
    <w:rsid w:val="00933747"/>
    <w:rsid w:val="009357BB"/>
    <w:rsid w:val="00941256"/>
    <w:rsid w:val="00941350"/>
    <w:rsid w:val="00941E30"/>
    <w:rsid w:val="00942C5A"/>
    <w:rsid w:val="009442CB"/>
    <w:rsid w:val="00944D6B"/>
    <w:rsid w:val="00945198"/>
    <w:rsid w:val="009458F4"/>
    <w:rsid w:val="00945A17"/>
    <w:rsid w:val="00945F6C"/>
    <w:rsid w:val="00947130"/>
    <w:rsid w:val="00950B4B"/>
    <w:rsid w:val="00951F14"/>
    <w:rsid w:val="009530EB"/>
    <w:rsid w:val="00953822"/>
    <w:rsid w:val="00954373"/>
    <w:rsid w:val="00955887"/>
    <w:rsid w:val="00957C31"/>
    <w:rsid w:val="0096383A"/>
    <w:rsid w:val="00963A8A"/>
    <w:rsid w:val="00964DBB"/>
    <w:rsid w:val="00970FDD"/>
    <w:rsid w:val="009715FE"/>
    <w:rsid w:val="00975E55"/>
    <w:rsid w:val="00975E70"/>
    <w:rsid w:val="009777D9"/>
    <w:rsid w:val="0098402B"/>
    <w:rsid w:val="00984234"/>
    <w:rsid w:val="009876A2"/>
    <w:rsid w:val="00991B88"/>
    <w:rsid w:val="00993964"/>
    <w:rsid w:val="00993AB1"/>
    <w:rsid w:val="00993AF5"/>
    <w:rsid w:val="00993D42"/>
    <w:rsid w:val="009944F5"/>
    <w:rsid w:val="00996D31"/>
    <w:rsid w:val="009A0D66"/>
    <w:rsid w:val="009A397C"/>
    <w:rsid w:val="009A3C77"/>
    <w:rsid w:val="009A4783"/>
    <w:rsid w:val="009A5753"/>
    <w:rsid w:val="009A579D"/>
    <w:rsid w:val="009A68D6"/>
    <w:rsid w:val="009A6C3A"/>
    <w:rsid w:val="009A774E"/>
    <w:rsid w:val="009B03D8"/>
    <w:rsid w:val="009B06D8"/>
    <w:rsid w:val="009B1C9A"/>
    <w:rsid w:val="009B391D"/>
    <w:rsid w:val="009B39E7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451F"/>
    <w:rsid w:val="009C6A65"/>
    <w:rsid w:val="009C7FC0"/>
    <w:rsid w:val="009D0E34"/>
    <w:rsid w:val="009D21E4"/>
    <w:rsid w:val="009D30F7"/>
    <w:rsid w:val="009D4AAB"/>
    <w:rsid w:val="009D6D3C"/>
    <w:rsid w:val="009D742B"/>
    <w:rsid w:val="009E08DA"/>
    <w:rsid w:val="009E3297"/>
    <w:rsid w:val="009E3DCF"/>
    <w:rsid w:val="009F0017"/>
    <w:rsid w:val="009F0402"/>
    <w:rsid w:val="009F0574"/>
    <w:rsid w:val="009F33B7"/>
    <w:rsid w:val="009F4BF7"/>
    <w:rsid w:val="009F5E86"/>
    <w:rsid w:val="009F734F"/>
    <w:rsid w:val="00A01CF2"/>
    <w:rsid w:val="00A05253"/>
    <w:rsid w:val="00A05A97"/>
    <w:rsid w:val="00A144CA"/>
    <w:rsid w:val="00A15FB4"/>
    <w:rsid w:val="00A16F45"/>
    <w:rsid w:val="00A172CF"/>
    <w:rsid w:val="00A219E2"/>
    <w:rsid w:val="00A2244A"/>
    <w:rsid w:val="00A246B6"/>
    <w:rsid w:val="00A30AC2"/>
    <w:rsid w:val="00A30FD2"/>
    <w:rsid w:val="00A31DD1"/>
    <w:rsid w:val="00A354FA"/>
    <w:rsid w:val="00A36E9B"/>
    <w:rsid w:val="00A42B1F"/>
    <w:rsid w:val="00A43E41"/>
    <w:rsid w:val="00A44A39"/>
    <w:rsid w:val="00A455A9"/>
    <w:rsid w:val="00A46BC1"/>
    <w:rsid w:val="00A47E70"/>
    <w:rsid w:val="00A50CF0"/>
    <w:rsid w:val="00A52F6F"/>
    <w:rsid w:val="00A5496E"/>
    <w:rsid w:val="00A56E40"/>
    <w:rsid w:val="00A605F8"/>
    <w:rsid w:val="00A62F21"/>
    <w:rsid w:val="00A639EA"/>
    <w:rsid w:val="00A643AE"/>
    <w:rsid w:val="00A66810"/>
    <w:rsid w:val="00A66D35"/>
    <w:rsid w:val="00A725B6"/>
    <w:rsid w:val="00A73384"/>
    <w:rsid w:val="00A73F49"/>
    <w:rsid w:val="00A7671C"/>
    <w:rsid w:val="00A81557"/>
    <w:rsid w:val="00A85F07"/>
    <w:rsid w:val="00A90051"/>
    <w:rsid w:val="00A93136"/>
    <w:rsid w:val="00A93449"/>
    <w:rsid w:val="00A93D3D"/>
    <w:rsid w:val="00A94C6A"/>
    <w:rsid w:val="00A957AA"/>
    <w:rsid w:val="00A95F5A"/>
    <w:rsid w:val="00A97FF6"/>
    <w:rsid w:val="00AA0DB4"/>
    <w:rsid w:val="00AA2CBC"/>
    <w:rsid w:val="00AA340C"/>
    <w:rsid w:val="00AA4B05"/>
    <w:rsid w:val="00AA4B30"/>
    <w:rsid w:val="00AB148C"/>
    <w:rsid w:val="00AB3F52"/>
    <w:rsid w:val="00AB4B70"/>
    <w:rsid w:val="00AC14EC"/>
    <w:rsid w:val="00AC20C5"/>
    <w:rsid w:val="00AC2C87"/>
    <w:rsid w:val="00AC3D59"/>
    <w:rsid w:val="00AC5820"/>
    <w:rsid w:val="00AD1537"/>
    <w:rsid w:val="00AD1CD8"/>
    <w:rsid w:val="00AD255E"/>
    <w:rsid w:val="00AD293B"/>
    <w:rsid w:val="00AD2CBF"/>
    <w:rsid w:val="00AD43CD"/>
    <w:rsid w:val="00AD4C0A"/>
    <w:rsid w:val="00AD66AD"/>
    <w:rsid w:val="00AD68ED"/>
    <w:rsid w:val="00AE0A90"/>
    <w:rsid w:val="00AE2A42"/>
    <w:rsid w:val="00AE3710"/>
    <w:rsid w:val="00AE3CAB"/>
    <w:rsid w:val="00AE4F0A"/>
    <w:rsid w:val="00AE6230"/>
    <w:rsid w:val="00AE7029"/>
    <w:rsid w:val="00AF03DE"/>
    <w:rsid w:val="00AF172F"/>
    <w:rsid w:val="00AF1E6A"/>
    <w:rsid w:val="00AF3D3C"/>
    <w:rsid w:val="00AF40D7"/>
    <w:rsid w:val="00AF512C"/>
    <w:rsid w:val="00AF7C6D"/>
    <w:rsid w:val="00B02C1B"/>
    <w:rsid w:val="00B036C9"/>
    <w:rsid w:val="00B047FD"/>
    <w:rsid w:val="00B117B6"/>
    <w:rsid w:val="00B1265D"/>
    <w:rsid w:val="00B136F6"/>
    <w:rsid w:val="00B13876"/>
    <w:rsid w:val="00B141C9"/>
    <w:rsid w:val="00B14836"/>
    <w:rsid w:val="00B17E98"/>
    <w:rsid w:val="00B200B1"/>
    <w:rsid w:val="00B20F1D"/>
    <w:rsid w:val="00B2119C"/>
    <w:rsid w:val="00B220E2"/>
    <w:rsid w:val="00B22F0E"/>
    <w:rsid w:val="00B232EC"/>
    <w:rsid w:val="00B258BB"/>
    <w:rsid w:val="00B26E97"/>
    <w:rsid w:val="00B27F58"/>
    <w:rsid w:val="00B30378"/>
    <w:rsid w:val="00B37BCD"/>
    <w:rsid w:val="00B40169"/>
    <w:rsid w:val="00B43183"/>
    <w:rsid w:val="00B43189"/>
    <w:rsid w:val="00B4556A"/>
    <w:rsid w:val="00B475C4"/>
    <w:rsid w:val="00B47BBC"/>
    <w:rsid w:val="00B5134E"/>
    <w:rsid w:val="00B51FCB"/>
    <w:rsid w:val="00B52D3E"/>
    <w:rsid w:val="00B54510"/>
    <w:rsid w:val="00B55C85"/>
    <w:rsid w:val="00B5763F"/>
    <w:rsid w:val="00B6351C"/>
    <w:rsid w:val="00B6459A"/>
    <w:rsid w:val="00B64B6D"/>
    <w:rsid w:val="00B655E0"/>
    <w:rsid w:val="00B6725B"/>
    <w:rsid w:val="00B67B97"/>
    <w:rsid w:val="00B67FAE"/>
    <w:rsid w:val="00B70080"/>
    <w:rsid w:val="00B70A4D"/>
    <w:rsid w:val="00B71B48"/>
    <w:rsid w:val="00B743EF"/>
    <w:rsid w:val="00B75E77"/>
    <w:rsid w:val="00B75F92"/>
    <w:rsid w:val="00B7729B"/>
    <w:rsid w:val="00B8454C"/>
    <w:rsid w:val="00B84B4B"/>
    <w:rsid w:val="00B91038"/>
    <w:rsid w:val="00B935CD"/>
    <w:rsid w:val="00B95E9C"/>
    <w:rsid w:val="00B96441"/>
    <w:rsid w:val="00B968A4"/>
    <w:rsid w:val="00B968C8"/>
    <w:rsid w:val="00B96BB9"/>
    <w:rsid w:val="00B96CAD"/>
    <w:rsid w:val="00B974AB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14A6"/>
    <w:rsid w:val="00BB260C"/>
    <w:rsid w:val="00BB2ACA"/>
    <w:rsid w:val="00BB31DC"/>
    <w:rsid w:val="00BB5DFC"/>
    <w:rsid w:val="00BB7757"/>
    <w:rsid w:val="00BC01AF"/>
    <w:rsid w:val="00BC0FE3"/>
    <w:rsid w:val="00BC1627"/>
    <w:rsid w:val="00BC1854"/>
    <w:rsid w:val="00BC3DB9"/>
    <w:rsid w:val="00BC4B3A"/>
    <w:rsid w:val="00BC7E95"/>
    <w:rsid w:val="00BD279D"/>
    <w:rsid w:val="00BD6BB8"/>
    <w:rsid w:val="00BD6FA9"/>
    <w:rsid w:val="00BE0B66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57CC"/>
    <w:rsid w:val="00BF687B"/>
    <w:rsid w:val="00BF7283"/>
    <w:rsid w:val="00C01BC7"/>
    <w:rsid w:val="00C01C5F"/>
    <w:rsid w:val="00C01C94"/>
    <w:rsid w:val="00C02CAA"/>
    <w:rsid w:val="00C0337A"/>
    <w:rsid w:val="00C04E95"/>
    <w:rsid w:val="00C06451"/>
    <w:rsid w:val="00C065EF"/>
    <w:rsid w:val="00C10026"/>
    <w:rsid w:val="00C118F3"/>
    <w:rsid w:val="00C11C9D"/>
    <w:rsid w:val="00C126C3"/>
    <w:rsid w:val="00C15688"/>
    <w:rsid w:val="00C20012"/>
    <w:rsid w:val="00C259BF"/>
    <w:rsid w:val="00C31147"/>
    <w:rsid w:val="00C31799"/>
    <w:rsid w:val="00C336CF"/>
    <w:rsid w:val="00C33A7F"/>
    <w:rsid w:val="00C35D29"/>
    <w:rsid w:val="00C44610"/>
    <w:rsid w:val="00C51E37"/>
    <w:rsid w:val="00C51EFF"/>
    <w:rsid w:val="00C53B04"/>
    <w:rsid w:val="00C54618"/>
    <w:rsid w:val="00C54B98"/>
    <w:rsid w:val="00C5570F"/>
    <w:rsid w:val="00C572D0"/>
    <w:rsid w:val="00C60F1A"/>
    <w:rsid w:val="00C61603"/>
    <w:rsid w:val="00C61B63"/>
    <w:rsid w:val="00C66BA2"/>
    <w:rsid w:val="00C6798C"/>
    <w:rsid w:val="00C7056B"/>
    <w:rsid w:val="00C7195A"/>
    <w:rsid w:val="00C72B5F"/>
    <w:rsid w:val="00C737F7"/>
    <w:rsid w:val="00C7489A"/>
    <w:rsid w:val="00C74FB2"/>
    <w:rsid w:val="00C7566A"/>
    <w:rsid w:val="00C76BCE"/>
    <w:rsid w:val="00C76E05"/>
    <w:rsid w:val="00C778B9"/>
    <w:rsid w:val="00C80876"/>
    <w:rsid w:val="00C812B0"/>
    <w:rsid w:val="00C81629"/>
    <w:rsid w:val="00C82B55"/>
    <w:rsid w:val="00C832EA"/>
    <w:rsid w:val="00C84391"/>
    <w:rsid w:val="00C84657"/>
    <w:rsid w:val="00C84B9C"/>
    <w:rsid w:val="00C9030E"/>
    <w:rsid w:val="00C94DFE"/>
    <w:rsid w:val="00C95985"/>
    <w:rsid w:val="00C9684B"/>
    <w:rsid w:val="00C979AE"/>
    <w:rsid w:val="00CB4BF5"/>
    <w:rsid w:val="00CB4F71"/>
    <w:rsid w:val="00CB5FB5"/>
    <w:rsid w:val="00CC083A"/>
    <w:rsid w:val="00CC0F74"/>
    <w:rsid w:val="00CC311F"/>
    <w:rsid w:val="00CC4FC4"/>
    <w:rsid w:val="00CC5026"/>
    <w:rsid w:val="00CC6427"/>
    <w:rsid w:val="00CC679C"/>
    <w:rsid w:val="00CC68D0"/>
    <w:rsid w:val="00CC6BB2"/>
    <w:rsid w:val="00CD4A35"/>
    <w:rsid w:val="00CE0D0A"/>
    <w:rsid w:val="00CE3605"/>
    <w:rsid w:val="00CE3B53"/>
    <w:rsid w:val="00CE56F3"/>
    <w:rsid w:val="00CE5983"/>
    <w:rsid w:val="00CE6099"/>
    <w:rsid w:val="00CE6EA9"/>
    <w:rsid w:val="00CE71A8"/>
    <w:rsid w:val="00CE7B84"/>
    <w:rsid w:val="00CF0E9C"/>
    <w:rsid w:val="00CF2C87"/>
    <w:rsid w:val="00CF4351"/>
    <w:rsid w:val="00CF560B"/>
    <w:rsid w:val="00CF649A"/>
    <w:rsid w:val="00CF6845"/>
    <w:rsid w:val="00CF75D6"/>
    <w:rsid w:val="00CF7779"/>
    <w:rsid w:val="00CF7CC7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C7A"/>
    <w:rsid w:val="00D13DC6"/>
    <w:rsid w:val="00D15B99"/>
    <w:rsid w:val="00D2018C"/>
    <w:rsid w:val="00D22208"/>
    <w:rsid w:val="00D24991"/>
    <w:rsid w:val="00D268E5"/>
    <w:rsid w:val="00D26F54"/>
    <w:rsid w:val="00D3048D"/>
    <w:rsid w:val="00D319A1"/>
    <w:rsid w:val="00D31B9E"/>
    <w:rsid w:val="00D324CA"/>
    <w:rsid w:val="00D3390C"/>
    <w:rsid w:val="00D34898"/>
    <w:rsid w:val="00D35F40"/>
    <w:rsid w:val="00D40BEA"/>
    <w:rsid w:val="00D4142A"/>
    <w:rsid w:val="00D4271C"/>
    <w:rsid w:val="00D50255"/>
    <w:rsid w:val="00D50D1E"/>
    <w:rsid w:val="00D5707C"/>
    <w:rsid w:val="00D5771A"/>
    <w:rsid w:val="00D624CC"/>
    <w:rsid w:val="00D627F5"/>
    <w:rsid w:val="00D64DA8"/>
    <w:rsid w:val="00D64E1A"/>
    <w:rsid w:val="00D66520"/>
    <w:rsid w:val="00D718D9"/>
    <w:rsid w:val="00D743EC"/>
    <w:rsid w:val="00D74967"/>
    <w:rsid w:val="00D76152"/>
    <w:rsid w:val="00D76276"/>
    <w:rsid w:val="00D83015"/>
    <w:rsid w:val="00D92CAA"/>
    <w:rsid w:val="00D937C5"/>
    <w:rsid w:val="00D943B5"/>
    <w:rsid w:val="00D9563B"/>
    <w:rsid w:val="00D95998"/>
    <w:rsid w:val="00DA01B4"/>
    <w:rsid w:val="00DA4947"/>
    <w:rsid w:val="00DA533D"/>
    <w:rsid w:val="00DA573E"/>
    <w:rsid w:val="00DA5BCB"/>
    <w:rsid w:val="00DA6D80"/>
    <w:rsid w:val="00DB18FC"/>
    <w:rsid w:val="00DB2373"/>
    <w:rsid w:val="00DB76E8"/>
    <w:rsid w:val="00DC0614"/>
    <w:rsid w:val="00DC06A8"/>
    <w:rsid w:val="00DC0A10"/>
    <w:rsid w:val="00DC308B"/>
    <w:rsid w:val="00DC4872"/>
    <w:rsid w:val="00DC53EE"/>
    <w:rsid w:val="00DC5433"/>
    <w:rsid w:val="00DC7933"/>
    <w:rsid w:val="00DD0541"/>
    <w:rsid w:val="00DD0C43"/>
    <w:rsid w:val="00DD11FD"/>
    <w:rsid w:val="00DD144E"/>
    <w:rsid w:val="00DD3FCD"/>
    <w:rsid w:val="00DD6303"/>
    <w:rsid w:val="00DD76E5"/>
    <w:rsid w:val="00DE0CA1"/>
    <w:rsid w:val="00DE0DF8"/>
    <w:rsid w:val="00DE192F"/>
    <w:rsid w:val="00DE2094"/>
    <w:rsid w:val="00DE2332"/>
    <w:rsid w:val="00DE27B3"/>
    <w:rsid w:val="00DE2DA3"/>
    <w:rsid w:val="00DE34CF"/>
    <w:rsid w:val="00DE53A9"/>
    <w:rsid w:val="00DE6CEB"/>
    <w:rsid w:val="00DE6EFA"/>
    <w:rsid w:val="00DF336A"/>
    <w:rsid w:val="00DF48C8"/>
    <w:rsid w:val="00DF7A7C"/>
    <w:rsid w:val="00DF7C50"/>
    <w:rsid w:val="00E00246"/>
    <w:rsid w:val="00E04C5C"/>
    <w:rsid w:val="00E052E6"/>
    <w:rsid w:val="00E11711"/>
    <w:rsid w:val="00E11B1F"/>
    <w:rsid w:val="00E13F3D"/>
    <w:rsid w:val="00E14D7D"/>
    <w:rsid w:val="00E1562A"/>
    <w:rsid w:val="00E17774"/>
    <w:rsid w:val="00E22D01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5E64"/>
    <w:rsid w:val="00E3693E"/>
    <w:rsid w:val="00E36FE7"/>
    <w:rsid w:val="00E37029"/>
    <w:rsid w:val="00E4037E"/>
    <w:rsid w:val="00E40D3E"/>
    <w:rsid w:val="00E419D7"/>
    <w:rsid w:val="00E429F2"/>
    <w:rsid w:val="00E42ADA"/>
    <w:rsid w:val="00E43783"/>
    <w:rsid w:val="00E465CE"/>
    <w:rsid w:val="00E519F0"/>
    <w:rsid w:val="00E530DE"/>
    <w:rsid w:val="00E53427"/>
    <w:rsid w:val="00E53893"/>
    <w:rsid w:val="00E56386"/>
    <w:rsid w:val="00E6031B"/>
    <w:rsid w:val="00E60E93"/>
    <w:rsid w:val="00E643EE"/>
    <w:rsid w:val="00E663B5"/>
    <w:rsid w:val="00E70196"/>
    <w:rsid w:val="00E70995"/>
    <w:rsid w:val="00E73AD9"/>
    <w:rsid w:val="00E7517D"/>
    <w:rsid w:val="00E75B90"/>
    <w:rsid w:val="00E76614"/>
    <w:rsid w:val="00E80567"/>
    <w:rsid w:val="00E81F81"/>
    <w:rsid w:val="00E8338B"/>
    <w:rsid w:val="00E94ADC"/>
    <w:rsid w:val="00E9595E"/>
    <w:rsid w:val="00E9725A"/>
    <w:rsid w:val="00E97FE9"/>
    <w:rsid w:val="00EA1CC6"/>
    <w:rsid w:val="00EA1E6C"/>
    <w:rsid w:val="00EA2963"/>
    <w:rsid w:val="00EA333F"/>
    <w:rsid w:val="00EA580A"/>
    <w:rsid w:val="00EA7FA2"/>
    <w:rsid w:val="00EB092E"/>
    <w:rsid w:val="00EB09B7"/>
    <w:rsid w:val="00EB2625"/>
    <w:rsid w:val="00EB4183"/>
    <w:rsid w:val="00EC1DD2"/>
    <w:rsid w:val="00ED1AAC"/>
    <w:rsid w:val="00ED31E4"/>
    <w:rsid w:val="00ED33F0"/>
    <w:rsid w:val="00ED5081"/>
    <w:rsid w:val="00EE0C9F"/>
    <w:rsid w:val="00EE282C"/>
    <w:rsid w:val="00EE2833"/>
    <w:rsid w:val="00EE3DA5"/>
    <w:rsid w:val="00EE470A"/>
    <w:rsid w:val="00EE738B"/>
    <w:rsid w:val="00EE7D7C"/>
    <w:rsid w:val="00EF456E"/>
    <w:rsid w:val="00EF5295"/>
    <w:rsid w:val="00EF79B9"/>
    <w:rsid w:val="00F0132E"/>
    <w:rsid w:val="00F01B37"/>
    <w:rsid w:val="00F02A54"/>
    <w:rsid w:val="00F061BD"/>
    <w:rsid w:val="00F06A73"/>
    <w:rsid w:val="00F10AB5"/>
    <w:rsid w:val="00F13CB0"/>
    <w:rsid w:val="00F141C7"/>
    <w:rsid w:val="00F1774A"/>
    <w:rsid w:val="00F209E7"/>
    <w:rsid w:val="00F21A70"/>
    <w:rsid w:val="00F22CA8"/>
    <w:rsid w:val="00F25D98"/>
    <w:rsid w:val="00F27CAB"/>
    <w:rsid w:val="00F300FB"/>
    <w:rsid w:val="00F305A9"/>
    <w:rsid w:val="00F30F52"/>
    <w:rsid w:val="00F314B3"/>
    <w:rsid w:val="00F31650"/>
    <w:rsid w:val="00F33432"/>
    <w:rsid w:val="00F35130"/>
    <w:rsid w:val="00F4005B"/>
    <w:rsid w:val="00F402ED"/>
    <w:rsid w:val="00F4052D"/>
    <w:rsid w:val="00F412B1"/>
    <w:rsid w:val="00F415DA"/>
    <w:rsid w:val="00F423AC"/>
    <w:rsid w:val="00F46E4A"/>
    <w:rsid w:val="00F50C66"/>
    <w:rsid w:val="00F519B3"/>
    <w:rsid w:val="00F51D3E"/>
    <w:rsid w:val="00F51D9E"/>
    <w:rsid w:val="00F524D0"/>
    <w:rsid w:val="00F52602"/>
    <w:rsid w:val="00F572EC"/>
    <w:rsid w:val="00F635F0"/>
    <w:rsid w:val="00F64BBD"/>
    <w:rsid w:val="00F67174"/>
    <w:rsid w:val="00F67E1B"/>
    <w:rsid w:val="00F71329"/>
    <w:rsid w:val="00F73D34"/>
    <w:rsid w:val="00F74751"/>
    <w:rsid w:val="00F80452"/>
    <w:rsid w:val="00F824A4"/>
    <w:rsid w:val="00F829B4"/>
    <w:rsid w:val="00F84478"/>
    <w:rsid w:val="00F9014C"/>
    <w:rsid w:val="00F91212"/>
    <w:rsid w:val="00F91785"/>
    <w:rsid w:val="00F948DB"/>
    <w:rsid w:val="00F95DA8"/>
    <w:rsid w:val="00F9666B"/>
    <w:rsid w:val="00FA098E"/>
    <w:rsid w:val="00FA212F"/>
    <w:rsid w:val="00FA3CDC"/>
    <w:rsid w:val="00FA40E5"/>
    <w:rsid w:val="00FA440E"/>
    <w:rsid w:val="00FA4573"/>
    <w:rsid w:val="00FA52CF"/>
    <w:rsid w:val="00FA5FD1"/>
    <w:rsid w:val="00FA6F58"/>
    <w:rsid w:val="00FB07A3"/>
    <w:rsid w:val="00FB299B"/>
    <w:rsid w:val="00FB4F2D"/>
    <w:rsid w:val="00FB571E"/>
    <w:rsid w:val="00FB60B6"/>
    <w:rsid w:val="00FB6386"/>
    <w:rsid w:val="00FC2CD8"/>
    <w:rsid w:val="00FC31B1"/>
    <w:rsid w:val="00FC69D2"/>
    <w:rsid w:val="00FD34EE"/>
    <w:rsid w:val="00FD6FCD"/>
    <w:rsid w:val="00FD7325"/>
    <w:rsid w:val="00FD7C4D"/>
    <w:rsid w:val="00FE0428"/>
    <w:rsid w:val="00FE2DE7"/>
    <w:rsid w:val="00FF115D"/>
    <w:rsid w:val="00FF1E61"/>
    <w:rsid w:val="00FF2603"/>
    <w:rsid w:val="00FF472E"/>
    <w:rsid w:val="00FF4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3B575C6"/>
  <w15:docId w15:val="{114E5506-9F11-4C59-98AD-E2963B6AE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00388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C94DFE"/>
    <w:pPr>
      <w:ind w:left="720"/>
    </w:pPr>
  </w:style>
  <w:style w:type="character" w:styleId="UnresolvedMention">
    <w:name w:val="Unresolved Mention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link w:val="Heading2"/>
    <w:rsid w:val="00C15688"/>
    <w:rPr>
      <w:rFonts w:ascii="Arial" w:hAnsi="Arial"/>
      <w:sz w:val="32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A01CF2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Underrubrik2 Char,H3 Char,0H Char,h3 Char,no break Char"/>
    <w:link w:val="Heading3"/>
    <w:rsid w:val="00A01CF2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A01CF2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A01CF2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A01CF2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A01CF2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A01CF2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A01CF2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FootnoteTextChar">
    <w:name w:val="Footnote Text Char"/>
    <w:link w:val="FootnoteText"/>
    <w:semiHidden/>
    <w:rsid w:val="00A01CF2"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CommentTextChar">
    <w:name w:val="Comment Text Char"/>
    <w:link w:val="CommentText"/>
    <w:semiHidden/>
    <w:rsid w:val="00A01CF2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A01CF2"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584659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584659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584659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584659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584659"/>
    <w:rPr>
      <w:rFonts w:asciiTheme="minorHAnsi" w:eastAsiaTheme="minorEastAsia" w:hAnsiTheme="minorHAnsi" w:cstheme="minorBidi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header" Target="header6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oter" Target="footer5.xml"/><Relationship Id="rId33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29" Type="http://schemas.openxmlformats.org/officeDocument/2006/relationships/header" Target="header7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footer" Target="footer4.xml"/><Relationship Id="rId32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28" Type="http://schemas.openxmlformats.org/officeDocument/2006/relationships/hyperlink" Target="mailto:parikshit.bhise@rohde-schwarz.com" TargetMode="Externa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31" Type="http://schemas.openxmlformats.org/officeDocument/2006/relationships/header" Target="header9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footer" Target="footer6.xml"/><Relationship Id="rId30" Type="http://schemas.openxmlformats.org/officeDocument/2006/relationships/header" Target="header8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5fef6b6-48ff-4793-a586-dff4857ec2fd">H4VU7HTV54JD-1231737843-1057</_dlc_DocId>
    <_dlc_DocIdUrl xmlns="05fef6b6-48ff-4793-a586-dff4857ec2fd">
      <Url>https://sharepoint.rsint.net/teams/MRT_Dev/_layouts/15/DocIdRedir.aspx?ID=H4VU7HTV54JD-1231737843-1057</Url>
      <Description>H4VU7HTV54JD-1231737843-1057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1" ma:contentTypeDescription="Create a new document." ma:contentTypeScope="" ma:versionID="867b3c50b33ec69da41a3100ee7e5a36">
  <xsd:schema xmlns:xsd="http://www.w3.org/2001/XMLSchema" xmlns:xs="http://www.w3.org/2001/XMLSchema" xmlns:p="http://schemas.microsoft.com/office/2006/metadata/properties" xmlns:ns2="05fef6b6-48ff-4793-a586-dff4857ec2fd" targetNamespace="http://schemas.microsoft.com/office/2006/metadata/properties" ma:root="true" ma:fieldsID="11b14a68a091541ca5a1be720363a173" ns2:_="">
    <xsd:import namespace="05fef6b6-48ff-4793-a586-dff4857ec2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2BF713-E2E7-4565-B796-50647B471581}">
  <ds:schemaRefs>
    <ds:schemaRef ds:uri="http://schemas.microsoft.com/office/2006/metadata/properties"/>
    <ds:schemaRef ds:uri="http://schemas.microsoft.com/office/infopath/2007/PartnerControls"/>
    <ds:schemaRef ds:uri="05fef6b6-48ff-4793-a586-dff4857ec2fd"/>
  </ds:schemaRefs>
</ds:datastoreItem>
</file>

<file path=customXml/itemProps2.xml><?xml version="1.0" encoding="utf-8"?>
<ds:datastoreItem xmlns:ds="http://schemas.openxmlformats.org/officeDocument/2006/customXml" ds:itemID="{CEC7DA5C-3845-4AFC-A17C-36E8A8AD752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C820E34-3F8B-4076-B25D-45FCDEFCED28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A6BA0A4-3ECC-4390-8E87-A62AC12D92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80AEED9-976D-4468-950C-70AC8C1D05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1138</Words>
  <Characters>7173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8295</CharactersWithSpaces>
  <SharedDoc>false</SharedDoc>
  <HLinks>
    <vt:vector size="24" baseType="variant">
      <vt:variant>
        <vt:i4>7209051</vt:i4>
      </vt:variant>
      <vt:variant>
        <vt:i4>54</vt:i4>
      </vt:variant>
      <vt:variant>
        <vt:i4>0</vt:i4>
      </vt:variant>
      <vt:variant>
        <vt:i4>5</vt:i4>
      </vt:variant>
      <vt:variant>
        <vt:lpwstr>mailto:holger.jauch@rohde-schwarz.com</vt:lpwstr>
      </vt:variant>
      <vt:variant>
        <vt:lpwstr/>
      </vt:variant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7.1.3.1.2 CR Redcap</dc:title>
  <dc:subject/>
  <dc:creator>Michael Sanders, John M Meredith</dc:creator>
  <cp:keywords/>
  <cp:lastModifiedBy>Erich Weber</cp:lastModifiedBy>
  <cp:revision>5</cp:revision>
  <cp:lastPrinted>1900-01-01T00:00:00Z</cp:lastPrinted>
  <dcterms:created xsi:type="dcterms:W3CDTF">2023-09-25T19:13:00Z</dcterms:created>
  <dcterms:modified xsi:type="dcterms:W3CDTF">2023-09-26T10:38:00Z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  <property fmtid="{D5CDD505-2E9C-101B-9397-08002B2CF9AE}" pid="29" name="ContentTypeId">
    <vt:lpwstr>0x010100BCDA46B2B03D2D41A08489D915B86FB5</vt:lpwstr>
  </property>
  <property fmtid="{D5CDD505-2E9C-101B-9397-08002B2CF9AE}" pid="30" name="_dlc_DocIdItemGuid">
    <vt:lpwstr>b8b0a9eb-b292-4791-a8b1-58e02651527b</vt:lpwstr>
  </property>
</Properties>
</file>