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33270" w14:textId="77777777" w:rsidR="008B4AE4" w:rsidRDefault="008B4AE4" w:rsidP="008B4A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R5s230715</w:t>
        </w:r>
      </w:fldSimple>
    </w:p>
    <w:p w14:paraId="22B2F930" w14:textId="77777777" w:rsidR="008B4AE4" w:rsidRDefault="00000000" w:rsidP="008B4AE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4AE4" w:rsidRPr="00BA51D9">
          <w:rPr>
            <w:b/>
            <w:noProof/>
            <w:sz w:val="24"/>
          </w:rPr>
          <w:t>Online</w:t>
        </w:r>
      </w:fldSimple>
      <w:r w:rsidR="008B4AE4">
        <w:rPr>
          <w:b/>
          <w:noProof/>
          <w:sz w:val="24"/>
        </w:rPr>
        <w:t xml:space="preserve">, </w:t>
      </w:r>
      <w:r w:rsidR="008B4AE4">
        <w:fldChar w:fldCharType="begin"/>
      </w:r>
      <w:r w:rsidR="008B4AE4">
        <w:instrText xml:space="preserve"> DOCPROPERTY  Country  \* MERGEFORMAT </w:instrText>
      </w:r>
      <w:r w:rsidR="008B4AE4">
        <w:fldChar w:fldCharType="end"/>
      </w:r>
      <w:r w:rsidR="008B4AE4">
        <w:rPr>
          <w:b/>
          <w:noProof/>
          <w:sz w:val="24"/>
        </w:rPr>
        <w:t xml:space="preserve">, </w:t>
      </w:r>
      <w:fldSimple w:instr=" DOCPROPERTY  StartDate  \* MERGEFORMAT ">
        <w:r w:rsidR="008B4AE4" w:rsidRPr="00BA51D9">
          <w:rPr>
            <w:b/>
            <w:noProof/>
            <w:sz w:val="24"/>
          </w:rPr>
          <w:t>9th Dec 2022</w:t>
        </w:r>
      </w:fldSimple>
      <w:r w:rsidR="008B4AE4">
        <w:rPr>
          <w:b/>
          <w:noProof/>
          <w:sz w:val="24"/>
        </w:rPr>
        <w:t xml:space="preserve"> - </w:t>
      </w:r>
      <w:fldSimple w:instr=" DOCPROPERTY  EndDate  \* MERGEFORMAT ">
        <w:r w:rsidR="008B4AE4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E4" w14:paraId="0CE13494" w14:textId="77777777" w:rsidTr="001C24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E5BB6" w14:textId="77777777" w:rsidR="008B4AE4" w:rsidRDefault="008B4AE4" w:rsidP="001C24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4AE4" w14:paraId="52B95209" w14:textId="77777777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AD4FA" w14:textId="77777777" w:rsidR="008B4AE4" w:rsidRDefault="008B4AE4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E4" w14:paraId="004F5065" w14:textId="77777777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D0D98" w14:textId="77777777"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14:paraId="0C7B0F2D" w14:textId="77777777" w:rsidTr="001C245C">
        <w:tc>
          <w:tcPr>
            <w:tcW w:w="142" w:type="dxa"/>
            <w:tcBorders>
              <w:left w:val="single" w:sz="4" w:space="0" w:color="auto"/>
            </w:tcBorders>
          </w:tcPr>
          <w:p w14:paraId="7DCBF3CD" w14:textId="77777777" w:rsidR="008B4AE4" w:rsidRDefault="008B4AE4" w:rsidP="001C24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4F9C3" w14:textId="77777777" w:rsidR="008B4AE4" w:rsidRPr="00410371" w:rsidRDefault="00000000" w:rsidP="001C24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4AE4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AFE5A20" w14:textId="77777777" w:rsidR="008B4AE4" w:rsidRDefault="008B4AE4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43E84" w14:textId="77777777" w:rsidR="008B4AE4" w:rsidRPr="00410371" w:rsidRDefault="00000000" w:rsidP="001C245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4AE4" w:rsidRPr="00410371">
                <w:rPr>
                  <w:b/>
                  <w:noProof/>
                  <w:sz w:val="28"/>
                </w:rPr>
                <w:t>3207</w:t>
              </w:r>
            </w:fldSimple>
          </w:p>
        </w:tc>
        <w:tc>
          <w:tcPr>
            <w:tcW w:w="709" w:type="dxa"/>
          </w:tcPr>
          <w:p w14:paraId="2B6F0CF8" w14:textId="77777777" w:rsidR="008B4AE4" w:rsidRDefault="008B4AE4" w:rsidP="001C24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5156B7" w14:textId="77777777" w:rsidR="008B4AE4" w:rsidRPr="00410371" w:rsidRDefault="00000000" w:rsidP="001C24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B4AE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1789567" w14:textId="77777777" w:rsidR="008B4AE4" w:rsidRDefault="008B4AE4" w:rsidP="001C24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0871FA" w14:textId="77777777" w:rsidR="008B4AE4" w:rsidRPr="00410371" w:rsidRDefault="00000000" w:rsidP="001C2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4AE4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094A7A" w14:textId="77777777" w:rsidR="008B4AE4" w:rsidRDefault="008B4AE4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8B4AE4" w14:paraId="2E88A3BC" w14:textId="77777777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01F7B4" w14:textId="77777777" w:rsidR="008B4AE4" w:rsidRDefault="008B4AE4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8B4AE4" w14:paraId="16037ED2" w14:textId="77777777" w:rsidTr="001C24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FE39FD" w14:textId="77777777" w:rsidR="008B4AE4" w:rsidRPr="00F25D98" w:rsidRDefault="008B4AE4" w:rsidP="001C24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E4" w14:paraId="6A3B9CC4" w14:textId="77777777" w:rsidTr="001C245C">
        <w:tc>
          <w:tcPr>
            <w:tcW w:w="9641" w:type="dxa"/>
            <w:gridSpan w:val="9"/>
          </w:tcPr>
          <w:p w14:paraId="1F2504F3" w14:textId="77777777"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F7C7" w14:textId="77777777" w:rsidR="008B4AE4" w:rsidRDefault="008B4AE4" w:rsidP="008B4A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E4" w14:paraId="1E3898E3" w14:textId="77777777" w:rsidTr="001C245C">
        <w:tc>
          <w:tcPr>
            <w:tcW w:w="2835" w:type="dxa"/>
          </w:tcPr>
          <w:p w14:paraId="0FA34857" w14:textId="77777777" w:rsidR="008B4AE4" w:rsidRDefault="008B4AE4" w:rsidP="001C2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1AEA2E" w14:textId="77777777" w:rsidR="008B4AE4" w:rsidRDefault="008B4AE4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969F81" w14:textId="77777777" w:rsidR="008B4AE4" w:rsidRDefault="008B4AE4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720BEE" w14:textId="77777777" w:rsidR="008B4AE4" w:rsidRDefault="008B4AE4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406ACD" w14:textId="77777777" w:rsidR="008B4AE4" w:rsidRDefault="008B4AE4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DFCEF" w14:textId="77777777" w:rsidR="008B4AE4" w:rsidRDefault="008B4AE4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ED3B16" w14:textId="77777777" w:rsidR="008B4AE4" w:rsidRDefault="008B4AE4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0081CD" w14:textId="77777777" w:rsidR="008B4AE4" w:rsidRDefault="008B4AE4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061E5" w14:textId="77777777" w:rsidR="008B4AE4" w:rsidRDefault="008B4AE4" w:rsidP="001C24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DF854" w14:textId="77777777" w:rsidR="008B4AE4" w:rsidRDefault="008B4AE4" w:rsidP="008B4A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E4" w14:paraId="71C831FF" w14:textId="77777777" w:rsidTr="001C245C">
        <w:tc>
          <w:tcPr>
            <w:tcW w:w="9640" w:type="dxa"/>
            <w:gridSpan w:val="11"/>
          </w:tcPr>
          <w:p w14:paraId="563CB3BD" w14:textId="77777777"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14:paraId="27E1B8CA" w14:textId="77777777" w:rsidTr="001C24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3309C3" w14:textId="77777777" w:rsidR="008B4AE4" w:rsidRDefault="008B4AE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36B6" w14:textId="77777777" w:rsidR="008B4AE4" w:rsidRDefault="00000000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B4AE4">
                <w:t>Correction to function  f_TC_6_1_2_26_NR5G</w:t>
              </w:r>
            </w:fldSimple>
          </w:p>
        </w:tc>
      </w:tr>
      <w:tr w:rsidR="008B4AE4" w14:paraId="235ABB66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197ADA9A" w14:textId="77777777" w:rsidR="008B4AE4" w:rsidRDefault="008B4AE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2108C9" w14:textId="77777777"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14:paraId="3AE6DA97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6AD3EA41" w14:textId="77777777" w:rsidR="008B4AE4" w:rsidRDefault="008B4AE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CEB446" w14:textId="77777777" w:rsidR="008B4AE4" w:rsidRDefault="00000000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B4AE4">
                <w:rPr>
                  <w:noProof/>
                </w:rPr>
                <w:t>ROHDE &amp; SCHWARZ</w:t>
              </w:r>
            </w:fldSimple>
          </w:p>
        </w:tc>
      </w:tr>
      <w:tr w:rsidR="008B4AE4" w14:paraId="3776C0B4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455CA1AE" w14:textId="77777777" w:rsidR="008B4AE4" w:rsidRDefault="008B4AE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36D5A" w14:textId="77777777" w:rsidR="008B4AE4" w:rsidRDefault="008B4AE4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B4AE4" w14:paraId="233E228D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61CB9D45" w14:textId="77777777" w:rsidR="008B4AE4" w:rsidRDefault="008B4AE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5D3EC6" w14:textId="77777777"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14:paraId="486F6D70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21C02EED" w14:textId="77777777" w:rsidR="008B4AE4" w:rsidRDefault="008B4AE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4FA4F" w14:textId="77777777" w:rsidR="008B4AE4" w:rsidRDefault="00000000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4AE4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939C16" w14:textId="77777777" w:rsidR="008B4AE4" w:rsidRDefault="008B4AE4" w:rsidP="001C24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7EDB5" w14:textId="77777777" w:rsidR="008B4AE4" w:rsidRDefault="008B4AE4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C6F9F2" w14:textId="77777777" w:rsidR="008B4AE4" w:rsidRDefault="00000000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4AE4">
                <w:rPr>
                  <w:noProof/>
                </w:rPr>
                <w:t>2023-09-22</w:t>
              </w:r>
            </w:fldSimple>
          </w:p>
        </w:tc>
      </w:tr>
      <w:tr w:rsidR="008B4AE4" w14:paraId="0528BBE2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75C64830" w14:textId="77777777" w:rsidR="008B4AE4" w:rsidRDefault="008B4AE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CC45DC" w14:textId="77777777"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A0DC79" w14:textId="77777777"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36AF61" w14:textId="77777777"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F2D02A" w14:textId="77777777"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14:paraId="44C3F5AA" w14:textId="77777777" w:rsidTr="001C24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C760E" w14:textId="77777777" w:rsidR="008B4AE4" w:rsidRDefault="008B4AE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09A19D" w14:textId="77777777" w:rsidR="008B4AE4" w:rsidRDefault="00000000" w:rsidP="001C24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B4AE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89A771" w14:textId="77777777" w:rsidR="008B4AE4" w:rsidRDefault="008B4AE4" w:rsidP="001C24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95A01" w14:textId="77777777" w:rsidR="008B4AE4" w:rsidRDefault="008B4AE4" w:rsidP="001C24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EA02F" w14:textId="77777777" w:rsidR="008B4AE4" w:rsidRDefault="00000000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B4AE4">
                <w:rPr>
                  <w:noProof/>
                </w:rPr>
                <w:t>Rel-17</w:t>
              </w:r>
            </w:fldSimple>
          </w:p>
        </w:tc>
      </w:tr>
      <w:tr w:rsidR="008B4AE4" w14:paraId="6FD85247" w14:textId="77777777" w:rsidTr="001C24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B46100" w14:textId="77777777" w:rsidR="008B4AE4" w:rsidRDefault="008B4AE4" w:rsidP="001C24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9FDE4" w14:textId="77777777" w:rsidR="008B4AE4" w:rsidRDefault="008B4AE4" w:rsidP="001C24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8DD2D7" w14:textId="77777777" w:rsidR="008B4AE4" w:rsidRDefault="008B4AE4" w:rsidP="001C24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DE7918" w14:textId="77777777" w:rsidR="008B4AE4" w:rsidRPr="007C2097" w:rsidRDefault="008B4AE4" w:rsidP="001C2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E4" w14:paraId="7C88BF8C" w14:textId="77777777" w:rsidTr="001C245C">
        <w:tc>
          <w:tcPr>
            <w:tcW w:w="1843" w:type="dxa"/>
          </w:tcPr>
          <w:p w14:paraId="58D94F59" w14:textId="77777777" w:rsidR="008B4AE4" w:rsidRDefault="008B4AE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5F65B" w14:textId="77777777" w:rsidR="008B4AE4" w:rsidRDefault="008B4AE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14:paraId="2FA3B7F4" w14:textId="77777777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94A6F" w14:textId="77777777"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93F71" w14:textId="77777777" w:rsidR="008B4AE4" w:rsidRPr="00D268E5" w:rsidRDefault="008B4AE4" w:rsidP="008B4AE4">
            <w:pPr>
              <w:pStyle w:val="CRCoverPage"/>
              <w:spacing w:after="0"/>
              <w:rPr>
                <w:noProof/>
              </w:rPr>
            </w:pPr>
            <w:r w:rsidRPr="00AD0D53">
              <w:rPr>
                <w:noProof/>
              </w:rPr>
              <w:t xml:space="preserve">As per test prose </w:t>
            </w:r>
            <w:r w:rsidRPr="00C65418">
              <w:rPr>
                <w:noProof/>
              </w:rPr>
              <w:t>Note 2:</w:t>
            </w:r>
            <w:r w:rsidRPr="00C65418">
              <w:rPr>
                <w:noProof/>
              </w:rPr>
              <w:tab/>
              <w:t>The UE finishes in State DEREGISTRED because UE does not camp on any NR Cells after Step 11.</w:t>
            </w:r>
            <w:r>
              <w:rPr>
                <w:noProof/>
              </w:rPr>
              <w:t xml:space="preserve"> Thus, current state is incorrect for postamble.</w:t>
            </w:r>
          </w:p>
        </w:tc>
      </w:tr>
      <w:tr w:rsidR="008B4AE4" w14:paraId="129427B4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4E6AE" w14:textId="77777777" w:rsidR="008B4AE4" w:rsidRDefault="008B4AE4" w:rsidP="008B4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26F4A" w14:textId="77777777" w:rsidR="008B4AE4" w:rsidRPr="00D268E5" w:rsidRDefault="008B4AE4" w:rsidP="008B4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14:paraId="33F8EA61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3D23F" w14:textId="77777777"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59B04" w14:textId="77777777" w:rsidR="008B4AE4" w:rsidRPr="00D268E5" w:rsidRDefault="008B4AE4" w:rsidP="008B4A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postamble state as  </w:t>
            </w:r>
            <w:r w:rsidRPr="00E557F1">
              <w:rPr>
                <w:noProof/>
              </w:rPr>
              <w:t>STATE_DEREGISTERED</w:t>
            </w:r>
            <w:r>
              <w:rPr>
                <w:noProof/>
              </w:rPr>
              <w:t>.</w:t>
            </w:r>
          </w:p>
        </w:tc>
      </w:tr>
      <w:tr w:rsidR="008B4AE4" w14:paraId="1AAD0F7B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463E0" w14:textId="77777777" w:rsidR="008B4AE4" w:rsidRDefault="008B4AE4" w:rsidP="008B4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88402" w14:textId="77777777" w:rsidR="008B4AE4" w:rsidRPr="00D268E5" w:rsidRDefault="008B4AE4" w:rsidP="008B4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14:paraId="61B4AA7F" w14:textId="77777777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37917C" w14:textId="77777777"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53DE6" w14:textId="77777777" w:rsidR="008B4AE4" w:rsidRPr="00D268E5" w:rsidRDefault="008B4AE4" w:rsidP="008B4A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8B4AE4" w14:paraId="0F3913A5" w14:textId="77777777" w:rsidTr="001C245C">
        <w:tc>
          <w:tcPr>
            <w:tcW w:w="2694" w:type="dxa"/>
            <w:gridSpan w:val="2"/>
          </w:tcPr>
          <w:p w14:paraId="6AFDB369" w14:textId="77777777" w:rsidR="008B4AE4" w:rsidRDefault="008B4AE4" w:rsidP="008B4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D8A4DA" w14:textId="77777777" w:rsidR="008B4AE4" w:rsidRDefault="008B4AE4" w:rsidP="008B4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14:paraId="5ECE322D" w14:textId="77777777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34941" w14:textId="77777777"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E11D0" w14:textId="77777777" w:rsidR="008B4AE4" w:rsidRDefault="00877677" w:rsidP="008B4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6.1.2.26</w:t>
            </w:r>
          </w:p>
        </w:tc>
      </w:tr>
      <w:tr w:rsidR="008B4AE4" w14:paraId="1C94BF02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7CB7B" w14:textId="77777777" w:rsidR="008B4AE4" w:rsidRDefault="008B4AE4" w:rsidP="008B4A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5ED12" w14:textId="77777777" w:rsidR="008B4AE4" w:rsidRDefault="008B4AE4" w:rsidP="008B4A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E4" w14:paraId="61D3B38A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05FAF" w14:textId="77777777"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379A5" w14:textId="77777777"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2E63D7" w14:textId="77777777"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B91217" w14:textId="77777777" w:rsidR="008B4AE4" w:rsidRDefault="008B4AE4" w:rsidP="008B4A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F7ADCF" w14:textId="77777777" w:rsidR="008B4AE4" w:rsidRDefault="008B4AE4" w:rsidP="008B4A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E4" w14:paraId="7B5D17F4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BB111" w14:textId="77777777"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49D4A" w14:textId="77777777"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2D7A2" w14:textId="77777777"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71ABA" w14:textId="77777777" w:rsidR="008B4AE4" w:rsidRDefault="008B4AE4" w:rsidP="008B4A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58FFE1" w14:textId="77777777" w:rsidR="008B4AE4" w:rsidRDefault="008B4AE4" w:rsidP="008B4A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E4" w14:paraId="0A92AFB3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D4D7" w14:textId="77777777" w:rsidR="008B4AE4" w:rsidRDefault="008B4AE4" w:rsidP="008B4A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E16D9" w14:textId="77777777"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3508" w14:textId="77777777"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26892" w14:textId="77777777" w:rsidR="008B4AE4" w:rsidRDefault="008B4AE4" w:rsidP="008B4A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427BC2" w14:textId="77777777" w:rsidR="008B4AE4" w:rsidRDefault="008B4AE4" w:rsidP="008B4A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E4" w14:paraId="572EF974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B20EC" w14:textId="77777777" w:rsidR="008B4AE4" w:rsidRDefault="008B4AE4" w:rsidP="008B4A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ACEBC" w14:textId="77777777"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9C355" w14:textId="77777777" w:rsidR="008B4AE4" w:rsidRDefault="008B4AE4" w:rsidP="008B4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78731" w14:textId="77777777" w:rsidR="008B4AE4" w:rsidRDefault="008B4AE4" w:rsidP="008B4A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A5D02" w14:textId="77777777" w:rsidR="008B4AE4" w:rsidRDefault="008B4AE4" w:rsidP="008B4A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E4" w14:paraId="291D8C33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4CE47" w14:textId="77777777" w:rsidR="008B4AE4" w:rsidRDefault="008B4AE4" w:rsidP="008B4A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A4C4A" w14:textId="77777777" w:rsidR="008B4AE4" w:rsidRDefault="008B4AE4" w:rsidP="008B4AE4">
            <w:pPr>
              <w:pStyle w:val="CRCoverPage"/>
              <w:spacing w:after="0"/>
              <w:rPr>
                <w:noProof/>
              </w:rPr>
            </w:pPr>
          </w:p>
        </w:tc>
      </w:tr>
      <w:tr w:rsidR="008B4AE4" w14:paraId="4B1651F2" w14:textId="77777777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9847C8" w14:textId="77777777"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6B9E6" w14:textId="77777777" w:rsidR="008B4AE4" w:rsidRDefault="008B4AE4" w:rsidP="008B4A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E4" w:rsidRPr="008863B9" w14:paraId="633075A2" w14:textId="77777777" w:rsidTr="001C24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527CE4" w14:textId="77777777" w:rsidR="008B4AE4" w:rsidRPr="008863B9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8E17B6" w14:textId="77777777" w:rsidR="008B4AE4" w:rsidRPr="008863B9" w:rsidRDefault="008B4AE4" w:rsidP="008B4A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E4" w14:paraId="0FF3CBFE" w14:textId="77777777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DC3DB" w14:textId="77777777" w:rsidR="008B4AE4" w:rsidRDefault="008B4AE4" w:rsidP="008B4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F99FF" w14:textId="77777777" w:rsidR="008B4AE4" w:rsidRDefault="008B4AE4" w:rsidP="008B4A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8899" w14:textId="77777777" w:rsidR="008B4AE4" w:rsidRDefault="008B4AE4" w:rsidP="008B4AE4">
      <w:pPr>
        <w:pStyle w:val="CRCoverPage"/>
        <w:spacing w:after="0"/>
        <w:rPr>
          <w:noProof/>
          <w:sz w:val="8"/>
          <w:szCs w:val="8"/>
        </w:rPr>
      </w:pPr>
    </w:p>
    <w:p w14:paraId="7EB60755" w14:textId="77777777" w:rsidR="008B4AE4" w:rsidRDefault="008B4AE4" w:rsidP="008B4AE4">
      <w:pPr>
        <w:rPr>
          <w:noProof/>
        </w:rPr>
        <w:sectPr w:rsidR="008B4AE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443919" w14:textId="77777777" w:rsidR="008B4AE4" w:rsidRDefault="008B4AE4" w:rsidP="008B4AE4">
      <w:pPr>
        <w:rPr>
          <w:noProof/>
        </w:rPr>
      </w:pPr>
    </w:p>
    <w:p w14:paraId="5C4F393D" w14:textId="77777777" w:rsidR="001E41F3" w:rsidRPr="00D268E5" w:rsidRDefault="001E41F3">
      <w:pPr>
        <w:rPr>
          <w:noProof/>
        </w:rPr>
        <w:sectPr w:rsidR="001E41F3" w:rsidRPr="00D268E5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53CC19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627069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7C9CD59" w14:textId="77777777" w:rsidR="00DA0B4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A0B47" w:rsidRPr="008B5DAA">
        <w:rPr>
          <w:rFonts w:ascii="Arial" w:hAnsi="Arial" w:cs="Arial"/>
          <w:iCs/>
        </w:rPr>
        <w:t>Table of Contents</w:t>
      </w:r>
      <w:r w:rsidR="00DA0B47">
        <w:tab/>
      </w:r>
      <w:r w:rsidR="00DA0B47">
        <w:fldChar w:fldCharType="begin"/>
      </w:r>
      <w:r w:rsidR="00DA0B47">
        <w:instrText xml:space="preserve"> PAGEREF _Toc146270699 \h </w:instrText>
      </w:r>
      <w:r w:rsidR="00DA0B47">
        <w:fldChar w:fldCharType="separate"/>
      </w:r>
      <w:r w:rsidR="00DA0B47">
        <w:t>1</w:t>
      </w:r>
      <w:r w:rsidR="00DA0B47">
        <w:fldChar w:fldCharType="end"/>
      </w:r>
    </w:p>
    <w:p w14:paraId="53D7A93F" w14:textId="77777777" w:rsidR="00DA0B47" w:rsidRDefault="00DA0B4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B5DAA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B5DAA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_Toc146270700 \h </w:instrText>
      </w:r>
      <w:r>
        <w:fldChar w:fldCharType="separate"/>
      </w:r>
      <w:r>
        <w:t>1</w:t>
      </w:r>
      <w:r>
        <w:fldChar w:fldCharType="end"/>
      </w:r>
    </w:p>
    <w:p w14:paraId="1384AE88" w14:textId="77777777" w:rsidR="00DA0B47" w:rsidRDefault="00DA0B4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B5DAA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B5DAA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_Toc146270701 \h </w:instrText>
      </w:r>
      <w:r>
        <w:fldChar w:fldCharType="separate"/>
      </w:r>
      <w:r>
        <w:t>1</w:t>
      </w:r>
      <w:r>
        <w:fldChar w:fldCharType="end"/>
      </w:r>
    </w:p>
    <w:p w14:paraId="6428464F" w14:textId="77777777" w:rsidR="00DA0B47" w:rsidRDefault="00DA0B4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B5DA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B5DAA">
        <w:rPr>
          <w:rFonts w:cs="Arial"/>
          <w:b/>
          <w:color w:val="000000"/>
          <w:lang w:eastAsia="en-GB"/>
        </w:rPr>
        <w:t>Function f_TC_6_1_2_26_NR5GC ()</w:t>
      </w:r>
      <w:r>
        <w:tab/>
      </w:r>
      <w:r>
        <w:fldChar w:fldCharType="begin"/>
      </w:r>
      <w:r>
        <w:instrText xml:space="preserve"> PAGEREF _Toc146270702 \h </w:instrText>
      </w:r>
      <w:r>
        <w:fldChar w:fldCharType="separate"/>
      </w:r>
      <w:r>
        <w:t>1</w:t>
      </w:r>
      <w:r>
        <w:fldChar w:fldCharType="end"/>
      </w:r>
    </w:p>
    <w:p w14:paraId="781E39A9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3A96F6FD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46270700"/>
      <w:r w:rsidRPr="00D268E5">
        <w:rPr>
          <w:rFonts w:cs="Arial"/>
        </w:rPr>
        <w:lastRenderedPageBreak/>
        <w:t>Overview</w:t>
      </w:r>
      <w:bookmarkEnd w:id="1"/>
      <w:bookmarkEnd w:id="2"/>
    </w:p>
    <w:p w14:paraId="4C8E25A5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F0132E">
        <w:rPr>
          <w:rFonts w:cs="Arial"/>
          <w:sz w:val="24"/>
          <w:lang w:eastAsia="ja-JP"/>
        </w:rPr>
        <w:t>37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04470DB3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34E54EF0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5C122EE5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409DDBA3" w14:textId="77777777" w:rsidR="00446488" w:rsidRPr="00D268E5" w:rsidRDefault="00446488" w:rsidP="00446488"/>
    <w:p w14:paraId="02FFCAE5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2A175C07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46270701"/>
      <w:r w:rsidRPr="00D268E5">
        <w:rPr>
          <w:rFonts w:cs="Arial"/>
        </w:rPr>
        <w:lastRenderedPageBreak/>
        <w:t xml:space="preserve">Corrections </w:t>
      </w:r>
      <w:proofErr w:type="gramStart"/>
      <w:r w:rsidRPr="00D268E5">
        <w:rPr>
          <w:rFonts w:cs="Arial"/>
        </w:rPr>
        <w:t>required</w:t>
      </w:r>
      <w:bookmarkEnd w:id="3"/>
      <w:bookmarkEnd w:id="4"/>
      <w:bookmarkEnd w:id="5"/>
      <w:proofErr w:type="gramEnd"/>
    </w:p>
    <w:p w14:paraId="5D325228" w14:textId="77777777"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46270702"/>
      <w:bookmarkStart w:id="7" w:name="_Toc122434493"/>
      <w:bookmarkStart w:id="8" w:name="_Toc295288970"/>
      <w:bookmarkStart w:id="9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D72028" w:rsidRPr="00D72028">
        <w:rPr>
          <w:rFonts w:cs="Arial"/>
          <w:b/>
          <w:color w:val="000000"/>
          <w:lang w:eastAsia="en-GB"/>
        </w:rPr>
        <w:t>f_TC_6_1_2_26_NR5GC</w:t>
      </w:r>
      <w:r w:rsidR="00D72028" w:rsidRPr="00A43E41">
        <w:rPr>
          <w:rFonts w:cs="Arial"/>
          <w:b/>
          <w:color w:val="000000"/>
          <w:lang w:eastAsia="en-GB"/>
        </w:rPr>
        <w:t xml:space="preserve"> </w:t>
      </w:r>
      <w:r w:rsidR="00A43E41" w:rsidRPr="00A43E41">
        <w:rPr>
          <w:rFonts w:cs="Arial"/>
          <w:b/>
          <w:color w:val="000000"/>
          <w:lang w:eastAsia="en-GB"/>
        </w:rPr>
        <w:t>()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2BD7736A" w14:textId="77777777" w:rsidTr="00653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C2A9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D072" w14:textId="77777777" w:rsidR="00F84478" w:rsidRPr="005E2E04" w:rsidRDefault="00AE702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>function</w:t>
            </w:r>
            <w:r w:rsidR="00653666"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653666" w:rsidRPr="00653666">
              <w:rPr>
                <w:noProof/>
              </w:rPr>
              <w:t>f_TC_6_1_2_26_NR5GC</w:t>
            </w:r>
          </w:p>
        </w:tc>
      </w:tr>
      <w:tr w:rsidR="00F84478" w:rsidRPr="00D268E5" w14:paraId="7246FFD4" w14:textId="77777777" w:rsidTr="0065366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86B9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1930" w14:textId="77777777" w:rsidR="0056250C" w:rsidRPr="00092B08" w:rsidRDefault="0056250C" w:rsidP="007F31A5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AD0D53" w:rsidRPr="00AD0D53">
              <w:rPr>
                <w:noProof/>
              </w:rPr>
              <w:t xml:space="preserve">As per test prose </w:t>
            </w:r>
            <w:r w:rsidR="00AD0D53" w:rsidRPr="00C65418">
              <w:rPr>
                <w:noProof/>
              </w:rPr>
              <w:t>Note 2:</w:t>
            </w:r>
            <w:r w:rsidR="00AD0D53" w:rsidRPr="00C65418">
              <w:rPr>
                <w:noProof/>
              </w:rPr>
              <w:tab/>
              <w:t>The UE finishes in State DEREGISTRED because UE does not camp on any NR Cells after Step 11.</w:t>
            </w:r>
            <w:r w:rsidR="00AD0D53">
              <w:rPr>
                <w:noProof/>
              </w:rPr>
              <w:t xml:space="preserve"> Thus, current state </w:t>
            </w:r>
            <w:r w:rsidR="00E557F1">
              <w:rPr>
                <w:noProof/>
              </w:rPr>
              <w:t>is incorrect for postamble.</w:t>
            </w:r>
          </w:p>
        </w:tc>
      </w:tr>
      <w:tr w:rsidR="00F84478" w:rsidRPr="00D268E5" w14:paraId="00AC257D" w14:textId="77777777" w:rsidTr="00653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6D78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4BF8" w14:textId="77777777" w:rsidR="00591369" w:rsidRPr="00092B08" w:rsidRDefault="00B6459A" w:rsidP="00B6459A">
            <w:pPr>
              <w:pStyle w:val="CRCoverPage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E557F1">
              <w:rPr>
                <w:noProof/>
              </w:rPr>
              <w:t xml:space="preserve">Updated postamble state as  </w:t>
            </w:r>
            <w:r w:rsidR="00E557F1" w:rsidRPr="00E557F1">
              <w:rPr>
                <w:noProof/>
              </w:rPr>
              <w:t>STATE_DEREGISTERED</w:t>
            </w:r>
            <w:r w:rsidR="00E557F1">
              <w:rPr>
                <w:noProof/>
              </w:rPr>
              <w:t>.</w:t>
            </w:r>
          </w:p>
        </w:tc>
      </w:tr>
      <w:tr w:rsidR="00F84478" w:rsidRPr="001D039E" w14:paraId="3CAB2E0C" w14:textId="77777777" w:rsidTr="00653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EF52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FE7F" w14:textId="77777777" w:rsidR="00F84478" w:rsidRPr="001D039E" w:rsidRDefault="00AD43CD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D43CD">
              <w:rPr>
                <w:rFonts w:ascii="Arial" w:hAnsi="Arial" w:cs="Arial"/>
                <w:sz w:val="18"/>
                <w:szCs w:val="18"/>
                <w:lang w:eastAsia="en-GB"/>
              </w:rPr>
              <w:t>..</w:t>
            </w:r>
            <w:r w:rsidR="00CC0F74">
              <w:t xml:space="preserve"> </w:t>
            </w:r>
            <w:r w:rsidR="00041EED" w:rsidRPr="00041EED">
              <w:rPr>
                <w:rFonts w:ascii="Arial" w:hAnsi="Arial"/>
                <w:noProof/>
              </w:rPr>
              <w:t>6_1_2\Idle_CellSelection_NR5GC.ttcn</w:t>
            </w:r>
          </w:p>
        </w:tc>
      </w:tr>
      <w:tr w:rsidR="00F84478" w:rsidRPr="00D268E5" w14:paraId="72F3B3E7" w14:textId="77777777" w:rsidTr="00653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4905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034E" w14:textId="1CC32534" w:rsidR="00F84478" w:rsidRPr="005E2E04" w:rsidRDefault="008061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0A49ACC4" w14:textId="77777777" w:rsidR="00F84478" w:rsidRDefault="00F84478" w:rsidP="00F84478">
      <w:pPr>
        <w:rPr>
          <w:lang w:eastAsia="en-GB"/>
        </w:rPr>
      </w:pPr>
    </w:p>
    <w:p w14:paraId="47759AD1" w14:textId="77777777"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1DBD3509" w14:textId="77777777" w:rsidTr="00457C3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25F0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function f_TC_6_1_2_26_NR5GC() runs on NR5GC_PTC</w:t>
            </w:r>
          </w:p>
          <w:p w14:paraId="5DD90BC7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{ // Cell Selection /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RedCap</w:t>
            </w:r>
            <w:proofErr w:type="spellEnd"/>
          </w:p>
          <w:p w14:paraId="6AA5B5D8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R5-231531 sic@</w:t>
            </w:r>
          </w:p>
          <w:p w14:paraId="723E1687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f_NR5GC_Init(NR_2); // System information combination NR-2 as defined in TS 38.508-1 clause 4.4.3.1.2 is used in NR </w:t>
            </w:r>
            <w:proofErr w:type="gram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cells</w:t>
            </w:r>
            <w:proofErr w:type="gramEnd"/>
          </w:p>
          <w:p w14:paraId="52F32AEF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C2F042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14:paraId="32880139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6A3BB1B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(nr_Cell11</w:t>
            </w:r>
            <w:proofErr w:type="gram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24DB4A7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NR Cell 1 and NR Cell 11 have different tracking areas according to TS 38.508-1 Table 4.4.2-3</w:t>
            </w:r>
          </w:p>
          <w:p w14:paraId="2A184D33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5671FA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1N-A state on NR Cell 1 using generic procedure parameter Connectivity (NR) and Test loop function(Off) according to TS 38.508-1</w:t>
            </w:r>
          </w:p>
          <w:p w14:paraId="6C5F2C21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</w:t>
            </w:r>
            <w:proofErr w:type="gram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A2CE38E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227D73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(true</w:t>
            </w:r>
            <w:proofErr w:type="gram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1338DD4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D4CAD2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f_TC_6_1_2_26_NR5GC_TestBody(</w:t>
            </w:r>
            <w:proofErr w:type="gram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B7594BB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D7BDDA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79B1E9A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F1BB95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14:paraId="38B62177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r w:rsidRPr="00457C3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STATE_OFF_0A</w:t>
            </w:r>
            <w:proofErr w:type="gram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E2EA002" w14:textId="77777777" w:rsidR="00C54618" w:rsidRPr="00877584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f_TC_6_1_2_26_NR5GC</w:t>
            </w:r>
            <w:r w:rsidR="00A73F49"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7EA8589B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1B5C374F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0235A499" w14:textId="77777777" w:rsidTr="00457C32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950F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function f_TC_6_1_2_26_NR5GC() runs on NR5GC_PTC</w:t>
            </w:r>
          </w:p>
          <w:p w14:paraId="32DD459B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{ // Cell Selection /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RedCap</w:t>
            </w:r>
            <w:proofErr w:type="spellEnd"/>
          </w:p>
          <w:p w14:paraId="6DC40706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R5-231531 sic@</w:t>
            </w:r>
          </w:p>
          <w:p w14:paraId="144E6878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f_NR5GC_Init(NR_2); // System information combination NR-2 as defined in TS 38.508-1 clause 4.4.3.1.2 is used in NR </w:t>
            </w:r>
            <w:proofErr w:type="gram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cells</w:t>
            </w:r>
            <w:proofErr w:type="gramEnd"/>
          </w:p>
          <w:p w14:paraId="1F0A7DAA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83B3D4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14:paraId="0796BA64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C7930DF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(nr_Cell11</w:t>
            </w:r>
            <w:proofErr w:type="gram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054AABD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NR Cell 1 and NR Cell 11 have different tracking areas according to TS 38.508-1 Table 4.4.2-3</w:t>
            </w:r>
          </w:p>
          <w:p w14:paraId="1B26D254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5FA6CD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1N-A state on NR Cell 1 using generic procedure parameter Connectivity (NR) and Test loop function(Off) according to TS 38.508-1</w:t>
            </w:r>
          </w:p>
          <w:p w14:paraId="5F8EC87C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</w:t>
            </w:r>
            <w:proofErr w:type="gram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3AE17DD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D63275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(true</w:t>
            </w:r>
            <w:proofErr w:type="gram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C5A7CAE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6E18AC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f_TC_6_1_2_26_NR5GC_TestBody(</w:t>
            </w:r>
            <w:proofErr w:type="gram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8B542D2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D13EF0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268766D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93E32C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14:paraId="507F1C4D" w14:textId="77777777" w:rsidR="00457C32" w:rsidRPr="00457C32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r w:rsidRPr="00457C3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STATE_DEREGISTERED</w:t>
            </w:r>
            <w:r w:rsidRPr="00792C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 WA#WI=1197278</w:t>
            </w:r>
          </w:p>
          <w:p w14:paraId="376D968E" w14:textId="77777777" w:rsidR="00F84478" w:rsidRPr="00D624CC" w:rsidRDefault="00457C32" w:rsidP="00457C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57C32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f_TC_6_1_2_26_NR5GC</w:t>
            </w:r>
          </w:p>
        </w:tc>
      </w:tr>
      <w:bookmarkEnd w:id="7"/>
      <w:bookmarkEnd w:id="8"/>
      <w:bookmarkEnd w:id="9"/>
    </w:tbl>
    <w:p w14:paraId="5EF84158" w14:textId="77777777"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29"/>
      <w:headerReference w:type="default" r:id="rId30"/>
      <w:headerReference w:type="first" r:id="rId3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CFFD6" w14:textId="77777777" w:rsidR="006C7998" w:rsidRDefault="006C7998">
      <w:r>
        <w:separator/>
      </w:r>
    </w:p>
  </w:endnote>
  <w:endnote w:type="continuationSeparator" w:id="0">
    <w:p w14:paraId="6AB6F2BF" w14:textId="77777777" w:rsidR="006C7998" w:rsidRDefault="006C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F0ADD" w14:textId="77777777" w:rsidR="008B4AE4" w:rsidRDefault="008B4A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67EC" w14:textId="77777777" w:rsidR="008B4AE4" w:rsidRDefault="008B4A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5A81" w14:textId="77777777" w:rsidR="008B4AE4" w:rsidRDefault="008B4AE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C908F" w14:textId="77777777" w:rsidR="00383C0E" w:rsidRDefault="00383C0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A1126" w14:textId="77777777" w:rsidR="00383C0E" w:rsidRDefault="00383C0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A75D" w14:textId="77777777" w:rsidR="00383C0E" w:rsidRDefault="00383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021A3" w14:textId="77777777" w:rsidR="006C7998" w:rsidRDefault="006C7998">
      <w:r>
        <w:separator/>
      </w:r>
    </w:p>
  </w:footnote>
  <w:footnote w:type="continuationSeparator" w:id="0">
    <w:p w14:paraId="0C447332" w14:textId="77777777" w:rsidR="006C7998" w:rsidRDefault="006C7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4623B" w14:textId="77777777" w:rsidR="008B4AE4" w:rsidRDefault="008B4A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49B5" w14:textId="77777777" w:rsidR="008B4AE4" w:rsidRDefault="008B4A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F9A8" w14:textId="77777777" w:rsidR="008B4AE4" w:rsidRDefault="008B4AE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0758F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7AC63B1" wp14:editId="7B793BD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081BB6D2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C63B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Content>
                      <w:p w14:paraId="081BB6D2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968A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4FA80D2" wp14:editId="492CFC1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63ECFCC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FA80D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263ECFCC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33F8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DCFC550" wp14:editId="06D1686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42A385F5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CFC55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Content>
                      <w:p w14:paraId="42A385F5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B170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A9FF9B0" wp14:editId="563A91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FF77810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9FF9B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FF77810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2F9A2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FEBEC89" wp14:editId="38DDF6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04EF75E0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EBEC8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04EF75E0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1AC4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6549E35" wp14:editId="67461E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B952398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549E3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B952398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21261750">
    <w:abstractNumId w:val="1"/>
  </w:num>
  <w:num w:numId="2" w16cid:durableId="378670211">
    <w:abstractNumId w:val="0"/>
  </w:num>
  <w:num w:numId="3" w16cid:durableId="21019441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8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1EED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1FD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4795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33E5"/>
    <w:rsid w:val="000D4F7D"/>
    <w:rsid w:val="000D5305"/>
    <w:rsid w:val="000D736B"/>
    <w:rsid w:val="000D74FE"/>
    <w:rsid w:val="000E1C53"/>
    <w:rsid w:val="000E4DF3"/>
    <w:rsid w:val="000F0F9C"/>
    <w:rsid w:val="000F101F"/>
    <w:rsid w:val="000F1883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300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8781C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7CF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9E6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57C32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736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097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5240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3987"/>
    <w:rsid w:val="005A5302"/>
    <w:rsid w:val="005A5524"/>
    <w:rsid w:val="005A57A3"/>
    <w:rsid w:val="005A5B53"/>
    <w:rsid w:val="005B008C"/>
    <w:rsid w:val="005B0B25"/>
    <w:rsid w:val="005B197D"/>
    <w:rsid w:val="005B1E5F"/>
    <w:rsid w:val="005B627A"/>
    <w:rsid w:val="005C2571"/>
    <w:rsid w:val="005C61A5"/>
    <w:rsid w:val="005C6231"/>
    <w:rsid w:val="005C7D14"/>
    <w:rsid w:val="005D0FC8"/>
    <w:rsid w:val="005D1314"/>
    <w:rsid w:val="005D217E"/>
    <w:rsid w:val="005D4036"/>
    <w:rsid w:val="005E1E3D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366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1B58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C7998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1A79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2DD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2C9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178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7F5F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1A8"/>
    <w:rsid w:val="00873A4C"/>
    <w:rsid w:val="0087438A"/>
    <w:rsid w:val="00875DC7"/>
    <w:rsid w:val="00877584"/>
    <w:rsid w:val="00877677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4AE4"/>
    <w:rsid w:val="008B5A0F"/>
    <w:rsid w:val="008C0022"/>
    <w:rsid w:val="008C0A43"/>
    <w:rsid w:val="008C2759"/>
    <w:rsid w:val="008C5C36"/>
    <w:rsid w:val="008D0C23"/>
    <w:rsid w:val="008D1C10"/>
    <w:rsid w:val="008D1D74"/>
    <w:rsid w:val="008D30E4"/>
    <w:rsid w:val="008D4CBE"/>
    <w:rsid w:val="008E14D6"/>
    <w:rsid w:val="008E20AC"/>
    <w:rsid w:val="008E2BE7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2DA6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67ACA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2B1F"/>
    <w:rsid w:val="00A43E41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A5DAB"/>
    <w:rsid w:val="00AB148C"/>
    <w:rsid w:val="00AB3F52"/>
    <w:rsid w:val="00AB4B70"/>
    <w:rsid w:val="00AC14EC"/>
    <w:rsid w:val="00AC20C5"/>
    <w:rsid w:val="00AC2C87"/>
    <w:rsid w:val="00AC3D59"/>
    <w:rsid w:val="00AC5820"/>
    <w:rsid w:val="00AD0D53"/>
    <w:rsid w:val="00AD1537"/>
    <w:rsid w:val="00AD1CD8"/>
    <w:rsid w:val="00AD255E"/>
    <w:rsid w:val="00AD293B"/>
    <w:rsid w:val="00AD2CBF"/>
    <w:rsid w:val="00AD43CD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3876"/>
    <w:rsid w:val="00B141C9"/>
    <w:rsid w:val="00B14836"/>
    <w:rsid w:val="00B17E98"/>
    <w:rsid w:val="00B200B1"/>
    <w:rsid w:val="00B20F1D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0A4D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4A6"/>
    <w:rsid w:val="00BB260C"/>
    <w:rsid w:val="00BB2ACA"/>
    <w:rsid w:val="00BB31DC"/>
    <w:rsid w:val="00BB5DFC"/>
    <w:rsid w:val="00BB7757"/>
    <w:rsid w:val="00BC01AF"/>
    <w:rsid w:val="00BC0FE3"/>
    <w:rsid w:val="00BC1627"/>
    <w:rsid w:val="00BC1854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618"/>
    <w:rsid w:val="00C54B98"/>
    <w:rsid w:val="00C5570F"/>
    <w:rsid w:val="00C572D0"/>
    <w:rsid w:val="00C60F1A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32EA"/>
    <w:rsid w:val="00C84391"/>
    <w:rsid w:val="00C84657"/>
    <w:rsid w:val="00C84B9C"/>
    <w:rsid w:val="00C9030E"/>
    <w:rsid w:val="00C94DFE"/>
    <w:rsid w:val="00C95985"/>
    <w:rsid w:val="00C95A82"/>
    <w:rsid w:val="00C9684B"/>
    <w:rsid w:val="00C979AE"/>
    <w:rsid w:val="00CB4BF5"/>
    <w:rsid w:val="00CB4F71"/>
    <w:rsid w:val="00CB5FB5"/>
    <w:rsid w:val="00CC083A"/>
    <w:rsid w:val="00CC0F74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9A1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2028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B47"/>
    <w:rsid w:val="00DA4947"/>
    <w:rsid w:val="00DA533D"/>
    <w:rsid w:val="00DA573E"/>
    <w:rsid w:val="00DA5BCB"/>
    <w:rsid w:val="00DA6D80"/>
    <w:rsid w:val="00DB18FC"/>
    <w:rsid w:val="00DB2373"/>
    <w:rsid w:val="00DB76E8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3AAB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57F1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32E"/>
    <w:rsid w:val="00F01B37"/>
    <w:rsid w:val="00F02A54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212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2CF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DCEFF2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038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openxmlformats.org/officeDocument/2006/relationships/hyperlink" Target="mailto:parikshit.bhise@rohde-schwarz.co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9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H4VU7HTV54JD-1231737843-1049</_dlc_DocId>
    <_dlc_DocIdUrl xmlns="05fef6b6-48ff-4793-a586-dff4857ec2fd">
      <Url>https://sharepoint.rsint.net/teams/MRT_Dev/_layouts/15/DocIdRedir.aspx?ID=H4VU7HTV54JD-1231737843-1049</Url>
      <Description>H4VU7HTV54JD-1231737843-1049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CF0E73-6A6D-4BAF-83FA-3397FCD073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B0FA7-4F3B-4357-8C13-6C72B539BB80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59850603-9D44-49C7-8701-55D6B257AC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EFFD12-B2C1-4DB8-A431-46118CBF0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8E96E4-3C8A-45F3-80D8-78DD19EC110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816</Words>
  <Characters>4489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Redcap 6.1.2.26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2023-09-25T15:28:00Z</dcterms:created>
  <dcterms:modified xsi:type="dcterms:W3CDTF">2023-09-25T15:28:00Z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b6c14095-1f66-4ed8-b3ce-3bc01c4ff02f</vt:lpwstr>
  </property>
</Properties>
</file>