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92158" w14:textId="77777777" w:rsidR="00EA40A3" w:rsidRDefault="00EA40A3" w:rsidP="00EA4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R5s230640</w:t>
        </w:r>
      </w:fldSimple>
    </w:p>
    <w:p w14:paraId="65811797" w14:textId="77777777" w:rsidR="00EA40A3" w:rsidRDefault="00000000" w:rsidP="00EA40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A40A3" w:rsidRPr="00BA51D9">
          <w:rPr>
            <w:b/>
            <w:noProof/>
            <w:sz w:val="24"/>
          </w:rPr>
          <w:t>Online</w:t>
        </w:r>
      </w:fldSimple>
      <w:r w:rsidR="00EA40A3">
        <w:rPr>
          <w:b/>
          <w:noProof/>
          <w:sz w:val="24"/>
        </w:rPr>
        <w:t xml:space="preserve">, </w:t>
      </w:r>
      <w:r w:rsidR="00EA40A3">
        <w:fldChar w:fldCharType="begin"/>
      </w:r>
      <w:r w:rsidR="00EA40A3">
        <w:instrText xml:space="preserve"> DOCPROPERTY  Country  \* MERGEFORMAT </w:instrText>
      </w:r>
      <w:r w:rsidR="00EA40A3">
        <w:fldChar w:fldCharType="end"/>
      </w:r>
      <w:r w:rsidR="00EA40A3">
        <w:rPr>
          <w:b/>
          <w:noProof/>
          <w:sz w:val="24"/>
        </w:rPr>
        <w:t xml:space="preserve">, </w:t>
      </w:r>
      <w:fldSimple w:instr=" DOCPROPERTY  StartDate  \* MERGEFORMAT ">
        <w:r w:rsidR="00EA40A3" w:rsidRPr="00BA51D9">
          <w:rPr>
            <w:b/>
            <w:noProof/>
            <w:sz w:val="24"/>
          </w:rPr>
          <w:t>9th Dec 2022</w:t>
        </w:r>
      </w:fldSimple>
      <w:r w:rsidR="00EA40A3">
        <w:rPr>
          <w:b/>
          <w:noProof/>
          <w:sz w:val="24"/>
        </w:rPr>
        <w:t xml:space="preserve"> - </w:t>
      </w:r>
      <w:fldSimple w:instr=" DOCPROPERTY  EndDate  \* MERGEFORMAT ">
        <w:r w:rsidR="00EA40A3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40A3" w14:paraId="673A3FC7" w14:textId="77777777" w:rsidTr="00E5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2E7FB" w14:textId="77777777" w:rsidR="00EA40A3" w:rsidRDefault="00EA40A3" w:rsidP="00E5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A40A3" w14:paraId="61D0E98D" w14:textId="77777777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DACF4" w14:textId="77777777" w:rsidR="00EA40A3" w:rsidRDefault="00EA40A3" w:rsidP="00E5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40A3" w14:paraId="630E47F7" w14:textId="77777777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CA90E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14:paraId="239B1B1B" w14:textId="77777777" w:rsidTr="00E5523D">
        <w:tc>
          <w:tcPr>
            <w:tcW w:w="142" w:type="dxa"/>
            <w:tcBorders>
              <w:left w:val="single" w:sz="4" w:space="0" w:color="auto"/>
            </w:tcBorders>
          </w:tcPr>
          <w:p w14:paraId="35EBAC51" w14:textId="77777777" w:rsidR="00EA40A3" w:rsidRDefault="00EA40A3" w:rsidP="00E5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3E743F" w14:textId="77777777" w:rsidR="00EA40A3" w:rsidRPr="00410371" w:rsidRDefault="00000000" w:rsidP="00E55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40A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FFE600A" w14:textId="77777777" w:rsidR="00EA40A3" w:rsidRDefault="00EA40A3" w:rsidP="00E5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B74096" w14:textId="77777777" w:rsidR="00EA40A3" w:rsidRPr="00410371" w:rsidRDefault="00000000" w:rsidP="00E5523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40A3" w:rsidRPr="00410371">
                <w:rPr>
                  <w:b/>
                  <w:noProof/>
                  <w:sz w:val="28"/>
                </w:rPr>
                <w:t>3179</w:t>
              </w:r>
            </w:fldSimple>
          </w:p>
        </w:tc>
        <w:tc>
          <w:tcPr>
            <w:tcW w:w="709" w:type="dxa"/>
          </w:tcPr>
          <w:p w14:paraId="4D35BC58" w14:textId="77777777" w:rsidR="00EA40A3" w:rsidRDefault="00EA40A3" w:rsidP="00E5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874D91" w14:textId="77777777" w:rsidR="00EA40A3" w:rsidRPr="00410371" w:rsidRDefault="00000000" w:rsidP="00E5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A40A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B78618" w14:textId="77777777" w:rsidR="00EA40A3" w:rsidRDefault="00EA40A3" w:rsidP="00E5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3F6E" w14:textId="77777777" w:rsidR="00EA40A3" w:rsidRPr="00410371" w:rsidRDefault="00000000" w:rsidP="00E5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40A3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AE2A57" w14:textId="77777777" w:rsidR="00EA40A3" w:rsidRDefault="00EA40A3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EA40A3" w14:paraId="0D630879" w14:textId="77777777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BA9F0" w14:textId="77777777" w:rsidR="00EA40A3" w:rsidRDefault="00EA40A3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EA40A3" w14:paraId="229AA5D9" w14:textId="77777777" w:rsidTr="00E5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48CAD9" w14:textId="77777777" w:rsidR="00EA40A3" w:rsidRPr="00F25D98" w:rsidRDefault="00EA40A3" w:rsidP="00E5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40A3" w14:paraId="2770BB11" w14:textId="77777777" w:rsidTr="00E5523D">
        <w:tc>
          <w:tcPr>
            <w:tcW w:w="9641" w:type="dxa"/>
            <w:gridSpan w:val="9"/>
          </w:tcPr>
          <w:p w14:paraId="21D94675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C5365F" w14:textId="77777777" w:rsidR="00EA40A3" w:rsidRDefault="00EA40A3" w:rsidP="00EA40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40A3" w14:paraId="26283E5F" w14:textId="77777777" w:rsidTr="00E5523D">
        <w:tc>
          <w:tcPr>
            <w:tcW w:w="2835" w:type="dxa"/>
          </w:tcPr>
          <w:p w14:paraId="6AC3A104" w14:textId="77777777" w:rsidR="00EA40A3" w:rsidRDefault="00EA40A3" w:rsidP="00E5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513BB" w14:textId="77777777" w:rsidR="00EA40A3" w:rsidRDefault="00EA40A3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2E1BF" w14:textId="77777777" w:rsidR="00EA40A3" w:rsidRDefault="00EA40A3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B3D1E" w14:textId="77777777" w:rsidR="00EA40A3" w:rsidRDefault="00EA40A3" w:rsidP="00E5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494D9" w14:textId="77777777" w:rsidR="00EA40A3" w:rsidRDefault="00EA40A3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5F005A" w14:textId="77777777" w:rsidR="00EA40A3" w:rsidRDefault="00EA40A3" w:rsidP="00E5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9D6D63" w14:textId="77777777" w:rsidR="00EA40A3" w:rsidRDefault="00EA40A3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7A66FF" w14:textId="77777777" w:rsidR="00EA40A3" w:rsidRDefault="00EA40A3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E448B" w14:textId="77777777" w:rsidR="00EA40A3" w:rsidRDefault="00EA40A3" w:rsidP="00E5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ED8CFD" w14:textId="77777777" w:rsidR="00EA40A3" w:rsidRDefault="00EA40A3" w:rsidP="00EA40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40A3" w14:paraId="0795F608" w14:textId="77777777" w:rsidTr="00E5523D">
        <w:tc>
          <w:tcPr>
            <w:tcW w:w="9640" w:type="dxa"/>
            <w:gridSpan w:val="11"/>
          </w:tcPr>
          <w:p w14:paraId="6446B4E1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14:paraId="10BC88B6" w14:textId="77777777" w:rsidTr="00E5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0C3FAA" w14:textId="77777777" w:rsidR="00EA40A3" w:rsidRDefault="00EA40A3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31D6C" w14:textId="77777777" w:rsidR="00EA40A3" w:rsidRDefault="00EA40A3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f_TC_7_1_1_1_16_NR5GC </w:t>
            </w:r>
            <w:proofErr w:type="gramStart"/>
            <w:r>
              <w:t>and  f</w:t>
            </w:r>
            <w:proofErr w:type="gramEnd"/>
            <w:r>
              <w:t>_NR_38508_SetPDCP_SN_Size for a Redcap UE</w:t>
            </w:r>
            <w:r>
              <w:fldChar w:fldCharType="end"/>
            </w:r>
          </w:p>
        </w:tc>
      </w:tr>
      <w:tr w:rsidR="00EA40A3" w14:paraId="2960C4A1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2BD564BE" w14:textId="77777777"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69076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14:paraId="73A9E8CB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00640C17" w14:textId="77777777" w:rsidR="00EA40A3" w:rsidRDefault="00EA40A3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30794B" w14:textId="77777777" w:rsidR="00EA40A3" w:rsidRDefault="00000000" w:rsidP="00E55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40A3">
                <w:rPr>
                  <w:noProof/>
                </w:rPr>
                <w:t>ROHDE &amp; SCHWARZ</w:t>
              </w:r>
            </w:fldSimple>
          </w:p>
        </w:tc>
      </w:tr>
      <w:tr w:rsidR="00EA40A3" w14:paraId="77E9A107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5854A4F1" w14:textId="77777777" w:rsidR="00EA40A3" w:rsidRDefault="00EA40A3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8A4DE" w14:textId="77777777" w:rsidR="00EA40A3" w:rsidRDefault="00EA40A3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A40A3" w14:paraId="39C440AB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58D37537" w14:textId="77777777"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49992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14:paraId="035645DE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38F1B6AA" w14:textId="77777777" w:rsidR="00EA40A3" w:rsidRDefault="00EA40A3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969BB" w14:textId="77777777" w:rsidR="00EA40A3" w:rsidRDefault="00000000" w:rsidP="00E55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40A3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59F9D6" w14:textId="77777777" w:rsidR="00EA40A3" w:rsidRDefault="00EA40A3" w:rsidP="00E5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2447D" w14:textId="77777777" w:rsidR="00EA40A3" w:rsidRDefault="00EA40A3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9A164D" w14:textId="77777777" w:rsidR="00EA40A3" w:rsidRDefault="00000000" w:rsidP="00E55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40A3">
                <w:rPr>
                  <w:noProof/>
                </w:rPr>
                <w:t>2023-08-17</w:t>
              </w:r>
            </w:fldSimple>
          </w:p>
        </w:tc>
      </w:tr>
      <w:tr w:rsidR="00EA40A3" w14:paraId="6A955BAF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1FC30A7A" w14:textId="77777777"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59FF9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C907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DB0CE1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9C69E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14:paraId="15BA169C" w14:textId="77777777" w:rsidTr="00E5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B42EE" w14:textId="77777777" w:rsidR="00EA40A3" w:rsidRDefault="00EA40A3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3960E" w14:textId="77777777" w:rsidR="00EA40A3" w:rsidRDefault="00000000" w:rsidP="00E55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40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58A6" w14:textId="77777777" w:rsidR="00EA40A3" w:rsidRDefault="00EA40A3" w:rsidP="00E5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5AFAB" w14:textId="77777777" w:rsidR="00EA40A3" w:rsidRDefault="00EA40A3" w:rsidP="00E5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12B62" w14:textId="77777777" w:rsidR="00EA40A3" w:rsidRDefault="00000000" w:rsidP="00E55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40A3">
                <w:rPr>
                  <w:noProof/>
                </w:rPr>
                <w:t>Rel-17</w:t>
              </w:r>
            </w:fldSimple>
          </w:p>
        </w:tc>
      </w:tr>
      <w:tr w:rsidR="00EA40A3" w14:paraId="0F222DE3" w14:textId="77777777" w:rsidTr="00E5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022781" w14:textId="77777777"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B2489F" w14:textId="77777777" w:rsidR="00EA40A3" w:rsidRDefault="00EA40A3" w:rsidP="00E5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98BD8D" w14:textId="77777777" w:rsidR="00EA40A3" w:rsidRDefault="00EA40A3" w:rsidP="00E5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AC9021" w14:textId="77777777" w:rsidR="00EA40A3" w:rsidRPr="007C2097" w:rsidRDefault="00EA40A3" w:rsidP="00E5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A40A3" w14:paraId="4228E79C" w14:textId="77777777" w:rsidTr="00E5523D">
        <w:tc>
          <w:tcPr>
            <w:tcW w:w="1843" w:type="dxa"/>
          </w:tcPr>
          <w:p w14:paraId="2D472685" w14:textId="77777777"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9D99FB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14:paraId="2614AC44" w14:textId="77777777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4A12B4" w14:textId="77777777" w:rsidR="00EA40A3" w:rsidRDefault="00EA40A3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C64B9" w14:textId="77777777" w:rsidR="00EA40A3" w:rsidRDefault="00EA40A3" w:rsidP="00EA40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In order to avoid BSR timer related issues due to UE capability being too long it is proposed to update the BSR time after the preamble (see R5s210862).</w:t>
            </w:r>
          </w:p>
          <w:p w14:paraId="2070E52D" w14:textId="77777777" w:rsidR="00EA40A3" w:rsidRDefault="00EA40A3" w:rsidP="00EA40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A40A3">
              <w:rPr>
                <w:noProof/>
              </w:rPr>
              <w:t>Current TTCN implementation doesn’t consider a Redcap UE capable of supporting 18 bit pdcp SN based on longSN-RedCap-r17 UE capability support indication. This change is needed in addition to CR R5s230639 changes.</w:t>
            </w:r>
          </w:p>
        </w:tc>
      </w:tr>
      <w:tr w:rsidR="00EA40A3" w14:paraId="6B41BB45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17A09" w14:textId="77777777" w:rsidR="00EA40A3" w:rsidRDefault="00EA40A3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349C4" w14:textId="77777777" w:rsidR="00EA40A3" w:rsidRDefault="00EA40A3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14:paraId="729BF046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A3975" w14:textId="77777777"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B0CDB" w14:textId="77777777" w:rsidR="00EA40A3" w:rsidRPr="00BC24A5" w:rsidRDefault="00EA40A3" w:rsidP="00EA40A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804081">
              <w:rPr>
                <w:rFonts w:ascii="Arial" w:hAnsi="Arial"/>
                <w:noProof/>
              </w:rPr>
              <w:t xml:space="preserve">Moved </w:t>
            </w:r>
            <w:r w:rsidRPr="00D061D1">
              <w:rPr>
                <w:rFonts w:ascii="Arial" w:hAnsi="Arial"/>
                <w:noProof/>
              </w:rPr>
              <w:t>f_NR_CellInfo_SetMAC_CellGroupConfigL2</w:t>
            </w:r>
            <w:r>
              <w:rPr>
                <w:rFonts w:ascii="Arial" w:hAnsi="Arial"/>
                <w:noProof/>
              </w:rPr>
              <w:t>()</w:t>
            </w:r>
            <w:r w:rsidRPr="00D061D1">
              <w:rPr>
                <w:rFonts w:ascii="Arial" w:hAnsi="Arial"/>
                <w:noProof/>
              </w:rPr>
              <w:t xml:space="preserve"> after    f_NR5GC_Preamble</w:t>
            </w:r>
            <w:r>
              <w:rPr>
                <w:rFonts w:ascii="Arial" w:hAnsi="Arial"/>
                <w:noProof/>
              </w:rPr>
              <w:t>().</w:t>
            </w:r>
          </w:p>
          <w:p w14:paraId="3668EEBF" w14:textId="77777777" w:rsidR="00EA40A3" w:rsidRPr="00D268E5" w:rsidRDefault="00EA40A3" w:rsidP="00EA40A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AD43CD">
              <w:rPr>
                <w:noProof/>
              </w:rPr>
              <w:t>pc_longSN support in addition to pc_supportOfRedCap_r17 for enabling 18 bit PDCP SN support</w:t>
            </w:r>
            <w:r>
              <w:rPr>
                <w:noProof/>
              </w:rPr>
              <w:t xml:space="preserve"> for a Redcap UE</w:t>
            </w:r>
            <w:r w:rsidRPr="00AD43CD">
              <w:rPr>
                <w:noProof/>
              </w:rPr>
              <w:t>.</w:t>
            </w:r>
          </w:p>
        </w:tc>
      </w:tr>
      <w:tr w:rsidR="00EA40A3" w14:paraId="79189A92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D93EE" w14:textId="77777777"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0FDE3" w14:textId="77777777" w:rsidR="00EA40A3" w:rsidRPr="00D268E5" w:rsidRDefault="00EA40A3" w:rsidP="00EA4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14:paraId="4BB3E6F1" w14:textId="77777777" w:rsidTr="00E5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EBA37" w14:textId="77777777"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AAE77" w14:textId="77777777" w:rsidR="00EA40A3" w:rsidRPr="00D268E5" w:rsidRDefault="00EA40A3" w:rsidP="00EA4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EA40A3" w14:paraId="53F09A05" w14:textId="77777777" w:rsidTr="00E5523D">
        <w:tc>
          <w:tcPr>
            <w:tcW w:w="2694" w:type="dxa"/>
            <w:gridSpan w:val="2"/>
          </w:tcPr>
          <w:p w14:paraId="4FAF91FA" w14:textId="77777777"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800947" w14:textId="77777777" w:rsidR="00EA40A3" w:rsidRPr="00D268E5" w:rsidRDefault="00EA40A3" w:rsidP="00EA4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14:paraId="19E3CADE" w14:textId="77777777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51989E" w14:textId="77777777"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8C754" w14:textId="77777777" w:rsidR="00EA40A3" w:rsidRPr="00D268E5" w:rsidRDefault="00EA40A3" w:rsidP="00EA40A3">
            <w:pPr>
              <w:pStyle w:val="CRCoverPage"/>
              <w:spacing w:after="0"/>
              <w:rPr>
                <w:noProof/>
              </w:rPr>
            </w:pPr>
            <w:r>
              <w:t>7.1.1.1.16.NR5GC</w:t>
            </w:r>
          </w:p>
        </w:tc>
      </w:tr>
      <w:tr w:rsidR="00EA40A3" w14:paraId="1CB4D65A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A68F6" w14:textId="77777777"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975B2" w14:textId="77777777" w:rsidR="00EA40A3" w:rsidRDefault="00EA40A3" w:rsidP="00EA4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0A3" w14:paraId="5C722E85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0065F" w14:textId="77777777"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155E3" w14:textId="77777777"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58A41C" w14:textId="77777777"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C73F4" w14:textId="77777777" w:rsidR="00EA40A3" w:rsidRDefault="00EA40A3" w:rsidP="00EA4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930CE" w14:textId="77777777" w:rsidR="00EA40A3" w:rsidRDefault="00EA40A3" w:rsidP="00EA4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0A3" w14:paraId="723BFD0E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F7C6F" w14:textId="77777777"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5792E" w14:textId="77777777"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69ECB" w14:textId="77777777"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06BDB8" w14:textId="77777777" w:rsidR="00EA40A3" w:rsidRDefault="00EA40A3" w:rsidP="00EA4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0BF1" w14:textId="77777777" w:rsidR="00EA40A3" w:rsidRDefault="00EA40A3" w:rsidP="00EA4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0A3" w14:paraId="3B626374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8007E" w14:textId="77777777"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7A5BB" w14:textId="77777777"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DED79" w14:textId="77777777"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1C1326" w14:textId="77777777" w:rsidR="00EA40A3" w:rsidRDefault="00EA40A3" w:rsidP="00EA4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76AA1" w14:textId="77777777" w:rsidR="00EA40A3" w:rsidRDefault="00EA40A3" w:rsidP="00EA4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0A3" w14:paraId="6630392B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E1F20" w14:textId="77777777"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CDB21" w14:textId="77777777"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F45ED" w14:textId="77777777" w:rsidR="00EA40A3" w:rsidRDefault="00EA40A3" w:rsidP="00EA4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A4CC5" w14:textId="77777777" w:rsidR="00EA40A3" w:rsidRDefault="00EA40A3" w:rsidP="00EA4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FF9D6" w14:textId="77777777" w:rsidR="00EA40A3" w:rsidRDefault="00EA40A3" w:rsidP="00EA4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0A3" w14:paraId="7095BBDA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E09D3" w14:textId="77777777" w:rsidR="00EA40A3" w:rsidRDefault="00EA40A3" w:rsidP="00EA4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BD060" w14:textId="77777777" w:rsidR="00EA40A3" w:rsidRDefault="00EA40A3" w:rsidP="00EA40A3">
            <w:pPr>
              <w:pStyle w:val="CRCoverPage"/>
              <w:spacing w:after="0"/>
              <w:rPr>
                <w:noProof/>
              </w:rPr>
            </w:pPr>
          </w:p>
        </w:tc>
      </w:tr>
      <w:tr w:rsidR="00EA40A3" w14:paraId="79CE956B" w14:textId="77777777" w:rsidTr="00E5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549740" w14:textId="77777777"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B523C" w14:textId="77777777" w:rsidR="00EA40A3" w:rsidRDefault="00EA40A3" w:rsidP="00EA4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0A3" w:rsidRPr="008863B9" w14:paraId="69428A9A" w14:textId="77777777" w:rsidTr="00E5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730F9" w14:textId="77777777" w:rsidR="00EA40A3" w:rsidRPr="008863B9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2E60C1" w14:textId="77777777" w:rsidR="00EA40A3" w:rsidRPr="008863B9" w:rsidRDefault="00EA40A3" w:rsidP="00EA4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0A3" w14:paraId="7A6EBF5A" w14:textId="77777777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C2284" w14:textId="77777777" w:rsidR="00EA40A3" w:rsidRDefault="00EA40A3" w:rsidP="00EA4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5035D" w14:textId="77777777" w:rsidR="00EA40A3" w:rsidRDefault="00EA40A3" w:rsidP="00EA4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FE539" w14:textId="77777777" w:rsidR="00170893" w:rsidRDefault="00170893" w:rsidP="00170893">
      <w:pPr>
        <w:rPr>
          <w:noProof/>
        </w:rPr>
      </w:pPr>
    </w:p>
    <w:p w14:paraId="47F96332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455F4470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15D4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316413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4F3FF13" w14:textId="77777777" w:rsidR="00EA40A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EA40A3" w:rsidRPr="002F0DEA">
        <w:rPr>
          <w:rFonts w:ascii="Arial" w:hAnsi="Arial" w:cs="Arial"/>
          <w:iCs/>
        </w:rPr>
        <w:t>Table of Contents</w:t>
      </w:r>
      <w:r w:rsidR="00EA40A3">
        <w:tab/>
      </w:r>
      <w:r w:rsidR="00EA40A3">
        <w:fldChar w:fldCharType="begin"/>
      </w:r>
      <w:r w:rsidR="00EA40A3">
        <w:instrText xml:space="preserve"> PAGEREF _Toc143164134 \h </w:instrText>
      </w:r>
      <w:r w:rsidR="00EA40A3">
        <w:fldChar w:fldCharType="separate"/>
      </w:r>
      <w:r w:rsidR="00EA40A3">
        <w:t>2</w:t>
      </w:r>
      <w:r w:rsidR="00EA40A3">
        <w:fldChar w:fldCharType="end"/>
      </w:r>
    </w:p>
    <w:p w14:paraId="7F8D6207" w14:textId="77777777" w:rsidR="00EA40A3" w:rsidRDefault="00EA40A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0DEA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0DE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_Toc143164135 \h </w:instrText>
      </w:r>
      <w:r>
        <w:fldChar w:fldCharType="separate"/>
      </w:r>
      <w:r>
        <w:t>3</w:t>
      </w:r>
      <w:r>
        <w:fldChar w:fldCharType="end"/>
      </w:r>
    </w:p>
    <w:p w14:paraId="6DF6967C" w14:textId="77777777" w:rsidR="00EA40A3" w:rsidRDefault="00EA40A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0DEA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0DE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_Toc143164136 \h </w:instrText>
      </w:r>
      <w:r>
        <w:fldChar w:fldCharType="separate"/>
      </w:r>
      <w:r>
        <w:t>4</w:t>
      </w:r>
      <w:r>
        <w:fldChar w:fldCharType="end"/>
      </w:r>
    </w:p>
    <w:p w14:paraId="27F7FB46" w14:textId="77777777" w:rsidR="00EA40A3" w:rsidRDefault="00EA40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F0DE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F0DEA">
        <w:rPr>
          <w:rFonts w:cs="Arial"/>
          <w:b/>
          <w:color w:val="000000"/>
          <w:lang w:eastAsia="en-GB"/>
        </w:rPr>
        <w:t xml:space="preserve">Function </w:t>
      </w:r>
      <w:r w:rsidRPr="002F0DEA">
        <w:rPr>
          <w:b/>
        </w:rPr>
        <w:t>f_TC_7_1_1_1_16_NR5GC</w:t>
      </w:r>
      <w:r>
        <w:tab/>
      </w:r>
      <w:r>
        <w:fldChar w:fldCharType="begin"/>
      </w:r>
      <w:r>
        <w:instrText xml:space="preserve"> PAGEREF _Toc143164137 \h </w:instrText>
      </w:r>
      <w:r>
        <w:fldChar w:fldCharType="separate"/>
      </w:r>
      <w:r>
        <w:t>4</w:t>
      </w:r>
      <w:r>
        <w:fldChar w:fldCharType="end"/>
      </w:r>
    </w:p>
    <w:p w14:paraId="6F6F7961" w14:textId="77777777" w:rsidR="00EA40A3" w:rsidRDefault="00EA40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F0DEA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F0DEA">
        <w:rPr>
          <w:rFonts w:cs="Arial"/>
          <w:b/>
          <w:color w:val="000000"/>
          <w:lang w:eastAsia="en-GB"/>
        </w:rPr>
        <w:t xml:space="preserve">Function </w:t>
      </w:r>
      <w:r w:rsidRPr="002F0DEA">
        <w:rPr>
          <w:rFonts w:ascii="Courier New" w:hAnsi="Courier New" w:cs="Courier New"/>
          <w:b/>
          <w:color w:val="000000"/>
          <w:lang w:eastAsia="de-DE"/>
        </w:rPr>
        <w:t>f_NR_38508_SetPDCP_SN_Size</w:t>
      </w:r>
      <w:r>
        <w:tab/>
      </w:r>
      <w:r>
        <w:fldChar w:fldCharType="begin"/>
      </w:r>
      <w:r>
        <w:instrText xml:space="preserve"> PAGEREF _Toc143164138 \h </w:instrText>
      </w:r>
      <w:r>
        <w:fldChar w:fldCharType="separate"/>
      </w:r>
      <w:r>
        <w:t>5</w:t>
      </w:r>
      <w:r>
        <w:fldChar w:fldCharType="end"/>
      </w:r>
    </w:p>
    <w:p w14:paraId="22906CFC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19B1C502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43164135"/>
      <w:r w:rsidRPr="00D268E5">
        <w:rPr>
          <w:rFonts w:cs="Arial"/>
        </w:rPr>
        <w:lastRenderedPageBreak/>
        <w:t>Overview</w:t>
      </w:r>
      <w:bookmarkEnd w:id="1"/>
      <w:bookmarkEnd w:id="2"/>
    </w:p>
    <w:p w14:paraId="53DF9FD0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4502D058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17FF9B62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43F8C928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3A49D31B" w14:textId="77777777" w:rsidR="00446488" w:rsidRPr="00D268E5" w:rsidRDefault="00446488" w:rsidP="00446488"/>
    <w:p w14:paraId="3D3488E7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2374D472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43164136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5406DAAD" w14:textId="77777777"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43164137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597D06" w:rsidRPr="007C5173">
        <w:rPr>
          <w:b/>
          <w:noProof/>
        </w:rPr>
        <w:t>f_TC_7_1_1_1_16_NR5GC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3927015D" w14:textId="77777777" w:rsidTr="003D04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00B5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DBC5" w14:textId="77777777"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10" w:name="_Hlk144292897"/>
            <w:r w:rsidRPr="00AE7029">
              <w:rPr>
                <w:noProof/>
              </w:rPr>
              <w:t xml:space="preserve">function </w:t>
            </w:r>
            <w:r w:rsidR="003D0441" w:rsidRPr="003D0441">
              <w:rPr>
                <w:noProof/>
              </w:rPr>
              <w:t>f_TC_7_1_1_1_16_NR5GC</w:t>
            </w:r>
            <w:bookmarkEnd w:id="10"/>
          </w:p>
        </w:tc>
      </w:tr>
      <w:tr w:rsidR="00F84478" w:rsidRPr="00D268E5" w14:paraId="005466EF" w14:textId="77777777" w:rsidTr="003D044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1CBC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2ADE" w14:textId="77777777"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D061D1">
              <w:t>In order to avoid BSR timer related issues due to UE capability being too long it is proposed to update the BSR time after the preamble (see R5s210862)</w:t>
            </w:r>
          </w:p>
        </w:tc>
      </w:tr>
      <w:tr w:rsidR="00F84478" w:rsidRPr="00D268E5" w14:paraId="41DEC5DE" w14:textId="77777777" w:rsidTr="003D04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A1F6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2A9E" w14:textId="77777777" w:rsidR="00591369" w:rsidRPr="00092B08" w:rsidRDefault="00B6459A" w:rsidP="00804081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7A6DE1" w:rsidRPr="00804081">
              <w:rPr>
                <w:rFonts w:ascii="Arial" w:hAnsi="Arial"/>
                <w:noProof/>
              </w:rPr>
              <w:t xml:space="preserve">Moved </w:t>
            </w:r>
            <w:r w:rsidR="00D061D1" w:rsidRPr="00D061D1">
              <w:rPr>
                <w:rFonts w:ascii="Arial" w:hAnsi="Arial"/>
                <w:noProof/>
              </w:rPr>
              <w:t>f_NR_CellInfo_SetMAC_CellGroupConfigL2</w:t>
            </w:r>
            <w:r w:rsidR="006D34B1">
              <w:rPr>
                <w:rFonts w:ascii="Arial" w:hAnsi="Arial"/>
                <w:noProof/>
              </w:rPr>
              <w:t>()</w:t>
            </w:r>
            <w:r w:rsidR="00D061D1" w:rsidRPr="00D061D1">
              <w:rPr>
                <w:rFonts w:ascii="Arial" w:hAnsi="Arial"/>
                <w:noProof/>
              </w:rPr>
              <w:t xml:space="preserve"> after    f_NR5GC_Preamble</w:t>
            </w:r>
            <w:r w:rsidR="006D34B1">
              <w:rPr>
                <w:rFonts w:ascii="Arial" w:hAnsi="Arial"/>
                <w:noProof/>
              </w:rPr>
              <w:t>().</w:t>
            </w:r>
          </w:p>
        </w:tc>
      </w:tr>
      <w:tr w:rsidR="00F84478" w:rsidRPr="001D039E" w14:paraId="519BB8AB" w14:textId="77777777" w:rsidTr="003D04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0A7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F9AF" w14:textId="77777777" w:rsidR="00F84478" w:rsidRPr="001D039E" w:rsidRDefault="007F31A5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F31A5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B6459A">
              <w:t xml:space="preserve"> </w:t>
            </w:r>
            <w:r w:rsidR="0011166C" w:rsidRPr="0011166C">
              <w:t>7_1_1\MAC_R16_R17_NR5GC.ttcn</w:t>
            </w:r>
          </w:p>
        </w:tc>
      </w:tr>
      <w:tr w:rsidR="00F84478" w:rsidRPr="00D268E5" w14:paraId="1267E225" w14:textId="77777777" w:rsidTr="003D04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48F8" w14:textId="77777777" w:rsidR="00F84478" w:rsidRPr="005E0A9A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0A9A">
              <w:rPr>
                <w:rFonts w:ascii="Arial" w:hAnsi="Arial"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B8E" w14:textId="45FC3CF2" w:rsidR="00F84478" w:rsidRPr="005E0A9A" w:rsidRDefault="005E0A9A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5E0A9A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 as improvement</w:t>
            </w:r>
          </w:p>
        </w:tc>
      </w:tr>
    </w:tbl>
    <w:p w14:paraId="365B6D26" w14:textId="77777777" w:rsidR="00F84478" w:rsidRDefault="00F84478" w:rsidP="00F84478">
      <w:pPr>
        <w:rPr>
          <w:lang w:eastAsia="en-GB"/>
        </w:rPr>
      </w:pPr>
    </w:p>
    <w:p w14:paraId="6C771E1F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3B862322" w14:textId="77777777" w:rsidTr="00972F4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ADE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f_TC_7_1_1_1_16_NR5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B9B2704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A34790D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/* Random access procedure / RedCap UE identification / Msg3-based / CCCH1 */</w:t>
            </w:r>
          </w:p>
          <w:p w14:paraId="2A14D532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NR_1);                                                 // Init Cell parameters</w:t>
            </w:r>
          </w:p>
          <w:p w14:paraId="7C43A119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88364A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3A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f_NR_CellInfo_SetMAC_CellGroupConfigL2(nr_Cell1);</w:t>
            </w:r>
          </w:p>
          <w:p w14:paraId="0997989E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// Create and configure NR cell 1</w:t>
            </w:r>
          </w:p>
          <w:p w14:paraId="17C68FD0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nr_Cell1, STATE_INACTIVE_2A);</w:t>
            </w:r>
          </w:p>
          <w:p w14:paraId="3787CAB2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6F77E7FA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f_TC_7_1_1_1_16_NR_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0B4F70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AF371FF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693C92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08458D53" w14:textId="77777777" w:rsidR="00A600A5" w:rsidRPr="00877584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A600A5"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F4B6C49" w14:textId="77777777" w:rsidR="00F84478" w:rsidRPr="00877584" w:rsidRDefault="00F84478" w:rsidP="00A73F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3FE9782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79072CFE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0057D0BE" w14:textId="77777777" w:rsidTr="00972F43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F327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f_TC_7_1_1_1_16_NR5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335DE1C8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3AB7B7E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/* Random access procedure / RedCap UE identification / Msg3-based / CCCH1 */</w:t>
            </w:r>
          </w:p>
          <w:p w14:paraId="54AD4F56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NR_1);                                                 // Init Cell parameters</w:t>
            </w:r>
          </w:p>
          <w:p w14:paraId="17C989C9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B79AF2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// Create and configure NR cell 1</w:t>
            </w:r>
          </w:p>
          <w:p w14:paraId="03BFEEDD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nr_Cell1, STATE_INACTIVE_2A);</w:t>
            </w:r>
          </w:p>
          <w:p w14:paraId="753B498E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3D044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f_NR_CellInfo_SetMAC_CellGroupConfigL2(nr_Cell1); //WA#WI=1184168</w:t>
            </w:r>
          </w:p>
          <w:p w14:paraId="7E81D268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571C981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f_TC_7_1_1_1_16_NR_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94C3F18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D1D3E68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EFE894" w14:textId="77777777" w:rsidR="00972F43" w:rsidRPr="00972F43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0FBA7CF1" w14:textId="77777777" w:rsidR="00F84478" w:rsidRPr="00D624CC" w:rsidRDefault="00972F43" w:rsidP="00972F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72F4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A600A5" w:rsidRPr="00A600A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</w:tc>
      </w:tr>
      <w:bookmarkEnd w:id="7"/>
      <w:bookmarkEnd w:id="8"/>
      <w:bookmarkEnd w:id="9"/>
    </w:tbl>
    <w:p w14:paraId="43EFBC6D" w14:textId="77777777" w:rsidR="00F84478" w:rsidRDefault="00F84478" w:rsidP="00F84478">
      <w:pPr>
        <w:rPr>
          <w:lang w:eastAsia="en-GB"/>
        </w:rPr>
      </w:pPr>
    </w:p>
    <w:p w14:paraId="5F1C6C4D" w14:textId="77777777" w:rsidR="00CB4818" w:rsidRPr="008974E7" w:rsidRDefault="00CB4818" w:rsidP="00CB481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43164138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CD4F79" w:rsidRPr="00CD4F79">
        <w:rPr>
          <w:rFonts w:ascii="Courier New" w:hAnsi="Courier New" w:cs="Courier New"/>
          <w:b/>
          <w:color w:val="000000"/>
          <w:lang w:eastAsia="de-DE"/>
        </w:rPr>
        <w:t>f_NR_38508_SetPDCP_SN_Size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B4818" w:rsidRPr="00D268E5" w14:paraId="0A1346D7" w14:textId="77777777" w:rsidTr="00CD4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B1DE" w14:textId="77777777" w:rsidR="00CB4818" w:rsidRPr="005E2E04" w:rsidRDefault="00CB4818" w:rsidP="0043727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8111" w14:textId="77777777" w:rsidR="00CB4818" w:rsidRPr="005E2E04" w:rsidRDefault="00CB4818" w:rsidP="00437270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CD4F79" w:rsidRPr="00CD4F79">
              <w:rPr>
                <w:noProof/>
              </w:rPr>
              <w:t>f_NR_38508_SetPDCP_SN_Size</w:t>
            </w:r>
          </w:p>
        </w:tc>
      </w:tr>
      <w:tr w:rsidR="00CB4818" w:rsidRPr="00D268E5" w14:paraId="2968A505" w14:textId="77777777" w:rsidTr="00CD4F7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5B88" w14:textId="77777777" w:rsidR="00CB4818" w:rsidRPr="005E2E04" w:rsidRDefault="00CB4818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77777777" w:rsidR="00CB4818" w:rsidRPr="00092B08" w:rsidRDefault="00CB4818" w:rsidP="00437270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B622B6">
              <w:rPr>
                <w:noProof/>
              </w:rPr>
              <w:t>Current TTCN implementation doesn’t consider a Redcap UE capable of supporting 18 bit pdcp SN based on l</w:t>
            </w:r>
            <w:r w:rsidR="00B622B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indication.</w:t>
            </w:r>
            <w:r w:rsidR="00F77E38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This change is needed in addition to C</w:t>
            </w:r>
            <w:r w:rsidR="002C4875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R </w:t>
            </w:r>
            <w:r w:rsidR="002C4875">
              <w:rPr>
                <w:lang w:val="en-US"/>
              </w:rPr>
              <w:t>R5s230639 changes.</w:t>
            </w:r>
          </w:p>
        </w:tc>
      </w:tr>
      <w:tr w:rsidR="00CB4818" w:rsidRPr="00D268E5" w14:paraId="545E1B83" w14:textId="77777777" w:rsidTr="00CD4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88C9" w14:textId="77777777" w:rsidR="00CB4818" w:rsidRPr="005E2E04" w:rsidRDefault="00CB4818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43EF" w14:textId="77777777" w:rsidR="00CB4818" w:rsidRPr="00092B08" w:rsidRDefault="00CB4818" w:rsidP="00437270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B622B6">
              <w:rPr>
                <w:noProof/>
              </w:rPr>
              <w:t xml:space="preserve">Added </w:t>
            </w:r>
            <w:r w:rsidR="00B622B6" w:rsidRPr="00AD43CD">
              <w:rPr>
                <w:noProof/>
              </w:rPr>
              <w:t>pc_longSN support in addition to pc_supportOfRedCap_r17 for enabling 18 bit PDCP SN support</w:t>
            </w:r>
            <w:r w:rsidR="00B622B6">
              <w:rPr>
                <w:noProof/>
              </w:rPr>
              <w:t xml:space="preserve"> for a Redcap UE</w:t>
            </w:r>
            <w:r w:rsidR="00B622B6" w:rsidRPr="00AD43CD">
              <w:rPr>
                <w:noProof/>
              </w:rPr>
              <w:t>.</w:t>
            </w:r>
          </w:p>
        </w:tc>
      </w:tr>
      <w:tr w:rsidR="00CB4818" w:rsidRPr="001D039E" w14:paraId="364629E0" w14:textId="77777777" w:rsidTr="00CD4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5BD0" w14:textId="77777777" w:rsidR="00CB4818" w:rsidRPr="005E2E04" w:rsidRDefault="00CB4818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CB4818" w:rsidRPr="001D039E" w:rsidRDefault="00CB4818" w:rsidP="0043727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F31A5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>
              <w:t xml:space="preserve"> </w:t>
            </w:r>
            <w:r w:rsidR="00064704" w:rsidRPr="00064704">
              <w:t>..\Common\Common4G5G\</w:t>
            </w:r>
            <w:proofErr w:type="spellStart"/>
            <w:r w:rsidR="00064704" w:rsidRPr="00064704">
              <w:t>NR_PDCP_Templates.ttcn</w:t>
            </w:r>
            <w:proofErr w:type="spellEnd"/>
          </w:p>
        </w:tc>
      </w:tr>
      <w:tr w:rsidR="00CB4818" w:rsidRPr="00D268E5" w14:paraId="7EA44722" w14:textId="77777777" w:rsidTr="00CD4F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4ECA" w14:textId="77777777" w:rsidR="00CB4818" w:rsidRPr="001A73D4" w:rsidRDefault="00CB4818" w:rsidP="00437270">
            <w:pPr>
              <w:spacing w:before="40" w:after="40"/>
              <w:rPr>
                <w:rFonts w:ascii="Arial" w:hAnsi="Arial"/>
                <w:sz w:val="18"/>
                <w:szCs w:val="18"/>
                <w:highlight w:val="red"/>
              </w:rPr>
            </w:pPr>
            <w:r w:rsidRPr="001A73D4">
              <w:rPr>
                <w:rFonts w:ascii="Arial" w:hAnsi="Arial"/>
                <w:sz w:val="18"/>
                <w:szCs w:val="18"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821C" w14:textId="08C42357" w:rsidR="00CB4818" w:rsidRPr="001A73D4" w:rsidRDefault="00F37475" w:rsidP="00437270">
            <w:pP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</w:pPr>
            <w:r w:rsidRPr="001A73D4"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>Rejected. Not in compliance with prose example 38.508 table 4.6.3-99</w:t>
            </w:r>
          </w:p>
        </w:tc>
      </w:tr>
    </w:tbl>
    <w:p w14:paraId="7F49D0D1" w14:textId="77777777" w:rsidR="00CB4818" w:rsidRDefault="00CB4818" w:rsidP="00CB4818">
      <w:pPr>
        <w:rPr>
          <w:lang w:eastAsia="en-GB"/>
        </w:rPr>
      </w:pPr>
    </w:p>
    <w:p w14:paraId="4DDCF0AA" w14:textId="77777777" w:rsidR="00CB4818" w:rsidRPr="00D268E5" w:rsidRDefault="00CB4818" w:rsidP="00CB481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B4818" w:rsidRPr="00D268E5" w14:paraId="01AB383C" w14:textId="77777777" w:rsidTr="00CD4F7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84A6" w14:textId="77777777"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function f_NR_38508_SetPDCP_SN_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Size(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NR_PDCP_SN_Size_Type</w:t>
            </w:r>
            <w:proofErr w:type="spellEnd"/>
          </w:p>
          <w:p w14:paraId="78329471" w14:textId="77777777"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7759F79" w14:textId="77777777"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_GetTestcaseAttrib_ENDC</w:t>
            </w:r>
            <w:proofErr w:type="spell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()) or not(pc_supportOfRedCap_r17)) {   return PDCP_SNLength18; </w:t>
            </w:r>
          </w:p>
          <w:p w14:paraId="0673B882" w14:textId="77777777"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{  return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PDCP_SNLength12;  }</w:t>
            </w:r>
          </w:p>
          <w:p w14:paraId="2079F4A6" w14:textId="77777777" w:rsidR="00CD4F79" w:rsidRPr="00877584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099048E" w14:textId="77777777" w:rsidR="00CB4818" w:rsidRPr="00D268E5" w:rsidRDefault="00CB4818" w:rsidP="00CB4818">
      <w:pPr>
        <w:spacing w:after="0"/>
        <w:rPr>
          <w:rFonts w:ascii="Arial" w:hAnsi="Arial"/>
          <w:color w:val="000000"/>
          <w:lang w:eastAsia="en-GB"/>
        </w:rPr>
      </w:pPr>
    </w:p>
    <w:p w14:paraId="29507C41" w14:textId="77777777" w:rsidR="00CB4818" w:rsidRPr="00D268E5" w:rsidRDefault="00CB4818" w:rsidP="00CB481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CB4818" w:rsidRPr="00D268E5" w14:paraId="73213844" w14:textId="77777777" w:rsidTr="00CD4F79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function f_NR_38508_SetPDCP_SN_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Size(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NR_PDCP_SN_Size_Type</w:t>
            </w:r>
            <w:proofErr w:type="spellEnd"/>
          </w:p>
          <w:p w14:paraId="28C5D57E" w14:textId="77777777"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89C0708" w14:textId="77777777"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_GetTestcaseAttrib_ENDC</w:t>
            </w:r>
            <w:proofErr w:type="spell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()) or not(pc_supportOfRedCap_r17) </w:t>
            </w:r>
            <w:r w:rsidRPr="00CD4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or (pc_supportOfRedCap_r17 and </w:t>
            </w:r>
            <w:proofErr w:type="spellStart"/>
            <w:r w:rsidRPr="00CD4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pc_longSN</w:t>
            </w:r>
            <w:proofErr w:type="spellEnd"/>
            <w:r w:rsidRPr="00CD4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) {   return PDCP_SNLength18; //WA#WI=1184168</w:t>
            </w:r>
          </w:p>
          <w:p w14:paraId="24C6A9F4" w14:textId="77777777" w:rsidR="00CD4F79" w:rsidRPr="00CD4F79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>{  return</w:t>
            </w:r>
            <w:proofErr w:type="gramEnd"/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PDCP_SNLength12;  }</w:t>
            </w:r>
          </w:p>
          <w:p w14:paraId="7472CCA1" w14:textId="77777777" w:rsidR="00CB4818" w:rsidRPr="00D624CC" w:rsidRDefault="00CD4F79" w:rsidP="00CD4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4F7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CB4818" w:rsidRPr="00A600A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</w:tc>
      </w:tr>
    </w:tbl>
    <w:p w14:paraId="5C788B9A" w14:textId="77777777" w:rsidR="00CB4818" w:rsidRDefault="00CB4818" w:rsidP="00F84478">
      <w:pPr>
        <w:rPr>
          <w:lang w:eastAsia="en-GB"/>
        </w:rPr>
      </w:pPr>
    </w:p>
    <w:sectPr w:rsidR="00CB481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0E159" w14:textId="77777777" w:rsidR="00A306B1" w:rsidRDefault="00A306B1">
      <w:r>
        <w:separator/>
      </w:r>
    </w:p>
  </w:endnote>
  <w:endnote w:type="continuationSeparator" w:id="0">
    <w:p w14:paraId="47DE9D8E" w14:textId="77777777" w:rsidR="00A306B1" w:rsidRDefault="00A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D6168" w14:textId="77777777" w:rsidR="00383C0E" w:rsidRDefault="00383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929B5" w14:textId="77777777" w:rsidR="00383C0E" w:rsidRDefault="00383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3816" w14:textId="77777777"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4F1A0" w14:textId="77777777" w:rsidR="00A306B1" w:rsidRDefault="00A306B1">
      <w:r>
        <w:separator/>
      </w:r>
    </w:p>
  </w:footnote>
  <w:footnote w:type="continuationSeparator" w:id="0">
    <w:p w14:paraId="12312FB7" w14:textId="77777777" w:rsidR="00A306B1" w:rsidRDefault="00A3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094DF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B3471D2" wp14:editId="75FF3E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5A48DFC5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D1D50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C1D3E45" wp14:editId="68EABD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4C29DF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C5CE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080280F" wp14:editId="1F8D7E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3B85DD1B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F03BD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4CE0CA" wp14:editId="2A5860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666D7DC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DA80B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69B52E" wp14:editId="4158731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97E94DD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634D3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944EB5C" wp14:editId="640621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DABB24B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94941965">
    <w:abstractNumId w:val="1"/>
  </w:num>
  <w:num w:numId="2" w16cid:durableId="675616126">
    <w:abstractNumId w:val="0"/>
  </w:num>
  <w:num w:numId="3" w16cid:durableId="155033856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704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6F4E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0F6A51"/>
    <w:rsid w:val="00107D54"/>
    <w:rsid w:val="00107D63"/>
    <w:rsid w:val="00110BA0"/>
    <w:rsid w:val="0011166C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2DDC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9441C"/>
    <w:rsid w:val="001A08B3"/>
    <w:rsid w:val="001A2A09"/>
    <w:rsid w:val="001A4201"/>
    <w:rsid w:val="001A4DC3"/>
    <w:rsid w:val="001A73D4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FB9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78EE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875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403"/>
    <w:rsid w:val="00341CE0"/>
    <w:rsid w:val="00342BE9"/>
    <w:rsid w:val="00343230"/>
    <w:rsid w:val="003436E5"/>
    <w:rsid w:val="00343A70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29E2"/>
    <w:rsid w:val="00374DD4"/>
    <w:rsid w:val="00381218"/>
    <w:rsid w:val="00383C0E"/>
    <w:rsid w:val="003842CD"/>
    <w:rsid w:val="003867ED"/>
    <w:rsid w:val="00386DF4"/>
    <w:rsid w:val="003879CE"/>
    <w:rsid w:val="003925CD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0441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46AAF"/>
    <w:rsid w:val="00452457"/>
    <w:rsid w:val="004526D2"/>
    <w:rsid w:val="0045387E"/>
    <w:rsid w:val="00453AF8"/>
    <w:rsid w:val="00456541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97D06"/>
    <w:rsid w:val="005A1A45"/>
    <w:rsid w:val="005A1D81"/>
    <w:rsid w:val="005A5302"/>
    <w:rsid w:val="005A5524"/>
    <w:rsid w:val="005A57A3"/>
    <w:rsid w:val="005A5B53"/>
    <w:rsid w:val="005A5D4B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0A9A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43F4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AF7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21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34B1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3C1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A6DE1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C5173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81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1302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857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2F43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5C73"/>
    <w:rsid w:val="00A144CA"/>
    <w:rsid w:val="00A15FB4"/>
    <w:rsid w:val="00A16F45"/>
    <w:rsid w:val="00A172CF"/>
    <w:rsid w:val="00A219E2"/>
    <w:rsid w:val="00A2244A"/>
    <w:rsid w:val="00A246B6"/>
    <w:rsid w:val="00A306B1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0A5"/>
    <w:rsid w:val="00A605F8"/>
    <w:rsid w:val="00A62F21"/>
    <w:rsid w:val="00A639EA"/>
    <w:rsid w:val="00A643AE"/>
    <w:rsid w:val="00A664C6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36D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4511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1DF0"/>
    <w:rsid w:val="00B02C1B"/>
    <w:rsid w:val="00B036C9"/>
    <w:rsid w:val="00B047FD"/>
    <w:rsid w:val="00B07EAE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22B6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24A5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450D4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818"/>
    <w:rsid w:val="00CB4A12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D4F79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1D1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F5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28BB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1B47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40A3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37475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664D"/>
    <w:rsid w:val="00F77E38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02F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DDC54A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481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7E3B1-B240-4A2A-82D0-44999737B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964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4</cp:revision>
  <cp:lastPrinted>1900-01-01T00:00:00Z</cp:lastPrinted>
  <dcterms:created xsi:type="dcterms:W3CDTF">2023-08-30T07:35:00Z</dcterms:created>
  <dcterms:modified xsi:type="dcterms:W3CDTF">2023-08-30T10:22:00Z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