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4B39" w14:textId="77777777" w:rsidR="00E95EEB" w:rsidRDefault="00E95EEB" w:rsidP="00E95EE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R5s230634</w:t>
        </w:r>
      </w:fldSimple>
    </w:p>
    <w:p w14:paraId="618ECF9A" w14:textId="77777777" w:rsidR="00E95EEB" w:rsidRDefault="009611B5" w:rsidP="00E95EEB">
      <w:pPr>
        <w:pStyle w:val="CRCoverPage"/>
        <w:outlineLvl w:val="0"/>
        <w:rPr>
          <w:b/>
          <w:noProof/>
          <w:sz w:val="24"/>
        </w:rPr>
      </w:pPr>
      <w:fldSimple w:instr=" DOCPROPERTY  Location  \* MERGEFORMAT ">
        <w:r w:rsidR="00E95EEB" w:rsidRPr="00BA51D9">
          <w:rPr>
            <w:b/>
            <w:noProof/>
            <w:sz w:val="24"/>
          </w:rPr>
          <w:t>Online</w:t>
        </w:r>
      </w:fldSimple>
      <w:proofErr w:type="gramStart"/>
      <w:r w:rsidR="00E95EEB">
        <w:rPr>
          <w:b/>
          <w:noProof/>
          <w:sz w:val="24"/>
        </w:rPr>
        <w:t xml:space="preserve">, </w:t>
      </w:r>
      <w:r w:rsidR="00E95EEB">
        <w:fldChar w:fldCharType="begin"/>
      </w:r>
      <w:r w:rsidR="00E95EEB">
        <w:instrText xml:space="preserve"> DOCPROPERTY  Country  \* MERGEFORMAT </w:instrText>
      </w:r>
      <w:r w:rsidR="00E95EEB">
        <w:fldChar w:fldCharType="end"/>
      </w:r>
      <w:r w:rsidR="00E95EEB">
        <w:rPr>
          <w:b/>
          <w:noProof/>
          <w:sz w:val="24"/>
        </w:rPr>
        <w:t>,</w:t>
      </w:r>
      <w:proofErr w:type="gramEnd"/>
      <w:r w:rsidR="00E95EEB">
        <w:rPr>
          <w:b/>
          <w:noProof/>
          <w:sz w:val="24"/>
        </w:rPr>
        <w:t xml:space="preserve"> </w:t>
      </w:r>
      <w:fldSimple w:instr=" DOCPROPERTY  StartDate  \* MERGEFORMAT ">
        <w:r w:rsidR="00E95EEB" w:rsidRPr="00BA51D9">
          <w:rPr>
            <w:b/>
            <w:noProof/>
            <w:sz w:val="24"/>
          </w:rPr>
          <w:t>9th Dec 2022</w:t>
        </w:r>
      </w:fldSimple>
      <w:r w:rsidR="00E95EEB">
        <w:rPr>
          <w:b/>
          <w:noProof/>
          <w:sz w:val="24"/>
        </w:rPr>
        <w:t xml:space="preserve"> - </w:t>
      </w:r>
      <w:fldSimple w:instr=" DOCPROPERTY  EndDate  \* MERGEFORMAT ">
        <w:r w:rsidR="00E95EEB"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EB" w14:paraId="48C36960" w14:textId="77777777" w:rsidTr="00917099">
        <w:tc>
          <w:tcPr>
            <w:tcW w:w="9641" w:type="dxa"/>
            <w:gridSpan w:val="9"/>
            <w:tcBorders>
              <w:top w:val="single" w:sz="4" w:space="0" w:color="auto"/>
              <w:left w:val="single" w:sz="4" w:space="0" w:color="auto"/>
              <w:right w:val="single" w:sz="4" w:space="0" w:color="auto"/>
            </w:tcBorders>
          </w:tcPr>
          <w:p w14:paraId="3EBF3790" w14:textId="77777777" w:rsidR="00E95EEB" w:rsidRDefault="00E95EEB" w:rsidP="00917099">
            <w:pPr>
              <w:pStyle w:val="CRCoverPage"/>
              <w:spacing w:after="0"/>
              <w:jc w:val="right"/>
              <w:rPr>
                <w:i/>
                <w:noProof/>
              </w:rPr>
            </w:pPr>
            <w:r>
              <w:rPr>
                <w:i/>
                <w:noProof/>
                <w:sz w:val="14"/>
              </w:rPr>
              <w:t>CR-Form-v12.2</w:t>
            </w:r>
          </w:p>
        </w:tc>
      </w:tr>
      <w:tr w:rsidR="00E95EEB" w14:paraId="3DD0252B" w14:textId="77777777" w:rsidTr="00917099">
        <w:tc>
          <w:tcPr>
            <w:tcW w:w="9641" w:type="dxa"/>
            <w:gridSpan w:val="9"/>
            <w:tcBorders>
              <w:left w:val="single" w:sz="4" w:space="0" w:color="auto"/>
              <w:right w:val="single" w:sz="4" w:space="0" w:color="auto"/>
            </w:tcBorders>
          </w:tcPr>
          <w:p w14:paraId="0BAE6E75" w14:textId="77777777" w:rsidR="00E95EEB" w:rsidRDefault="00E95EEB" w:rsidP="00917099">
            <w:pPr>
              <w:pStyle w:val="CRCoverPage"/>
              <w:spacing w:after="0"/>
              <w:jc w:val="center"/>
              <w:rPr>
                <w:noProof/>
              </w:rPr>
            </w:pPr>
            <w:r>
              <w:rPr>
                <w:b/>
                <w:noProof/>
                <w:sz w:val="32"/>
              </w:rPr>
              <w:t>CHANGE REQUEST</w:t>
            </w:r>
          </w:p>
        </w:tc>
      </w:tr>
      <w:tr w:rsidR="00E95EEB" w14:paraId="1B6E5EA6" w14:textId="77777777" w:rsidTr="00917099">
        <w:tc>
          <w:tcPr>
            <w:tcW w:w="9641" w:type="dxa"/>
            <w:gridSpan w:val="9"/>
            <w:tcBorders>
              <w:left w:val="single" w:sz="4" w:space="0" w:color="auto"/>
              <w:right w:val="single" w:sz="4" w:space="0" w:color="auto"/>
            </w:tcBorders>
          </w:tcPr>
          <w:p w14:paraId="752EB1F8" w14:textId="77777777" w:rsidR="00E95EEB" w:rsidRDefault="00E95EEB" w:rsidP="00917099">
            <w:pPr>
              <w:pStyle w:val="CRCoverPage"/>
              <w:spacing w:after="0"/>
              <w:rPr>
                <w:noProof/>
                <w:sz w:val="8"/>
                <w:szCs w:val="8"/>
              </w:rPr>
            </w:pPr>
          </w:p>
        </w:tc>
      </w:tr>
      <w:tr w:rsidR="00E95EEB" w14:paraId="1E28ECCA" w14:textId="77777777" w:rsidTr="00917099">
        <w:tc>
          <w:tcPr>
            <w:tcW w:w="142" w:type="dxa"/>
            <w:tcBorders>
              <w:left w:val="single" w:sz="4" w:space="0" w:color="auto"/>
            </w:tcBorders>
          </w:tcPr>
          <w:p w14:paraId="7431BAFA" w14:textId="77777777" w:rsidR="00E95EEB" w:rsidRDefault="00E95EEB" w:rsidP="00917099">
            <w:pPr>
              <w:pStyle w:val="CRCoverPage"/>
              <w:spacing w:after="0"/>
              <w:jc w:val="right"/>
              <w:rPr>
                <w:noProof/>
              </w:rPr>
            </w:pPr>
          </w:p>
        </w:tc>
        <w:tc>
          <w:tcPr>
            <w:tcW w:w="1559" w:type="dxa"/>
            <w:shd w:val="pct30" w:color="FFFF00" w:fill="auto"/>
          </w:tcPr>
          <w:p w14:paraId="32DEFD43" w14:textId="77777777" w:rsidR="00E95EEB" w:rsidRPr="00410371" w:rsidRDefault="009611B5" w:rsidP="00917099">
            <w:pPr>
              <w:pStyle w:val="CRCoverPage"/>
              <w:spacing w:after="0"/>
              <w:jc w:val="right"/>
              <w:rPr>
                <w:b/>
                <w:noProof/>
                <w:sz w:val="28"/>
              </w:rPr>
            </w:pPr>
            <w:fldSimple w:instr=" DOCPROPERTY  Spec#  \* MERGEFORMAT ">
              <w:r w:rsidR="00E95EEB" w:rsidRPr="00410371">
                <w:rPr>
                  <w:b/>
                  <w:noProof/>
                  <w:sz w:val="28"/>
                </w:rPr>
                <w:t>38.523-3</w:t>
              </w:r>
            </w:fldSimple>
          </w:p>
        </w:tc>
        <w:tc>
          <w:tcPr>
            <w:tcW w:w="709" w:type="dxa"/>
          </w:tcPr>
          <w:p w14:paraId="2FA6B14F" w14:textId="77777777" w:rsidR="00E95EEB" w:rsidRDefault="00E95EEB" w:rsidP="00917099">
            <w:pPr>
              <w:pStyle w:val="CRCoverPage"/>
              <w:spacing w:after="0"/>
              <w:jc w:val="center"/>
              <w:rPr>
                <w:noProof/>
              </w:rPr>
            </w:pPr>
            <w:r>
              <w:rPr>
                <w:b/>
                <w:noProof/>
                <w:sz w:val="28"/>
              </w:rPr>
              <w:t>CR</w:t>
            </w:r>
          </w:p>
        </w:tc>
        <w:tc>
          <w:tcPr>
            <w:tcW w:w="1276" w:type="dxa"/>
            <w:shd w:val="pct30" w:color="FFFF00" w:fill="auto"/>
          </w:tcPr>
          <w:p w14:paraId="28ECDF7E" w14:textId="77777777" w:rsidR="00E95EEB" w:rsidRPr="00410371" w:rsidRDefault="009611B5" w:rsidP="00917099">
            <w:pPr>
              <w:pStyle w:val="CRCoverPage"/>
              <w:spacing w:after="0"/>
              <w:rPr>
                <w:noProof/>
              </w:rPr>
            </w:pPr>
            <w:fldSimple w:instr=" DOCPROPERTY  Cr#  \* MERGEFORMAT ">
              <w:r w:rsidR="00E95EEB" w:rsidRPr="00410371">
                <w:rPr>
                  <w:b/>
                  <w:noProof/>
                  <w:sz w:val="28"/>
                </w:rPr>
                <w:t>3171</w:t>
              </w:r>
            </w:fldSimple>
          </w:p>
        </w:tc>
        <w:tc>
          <w:tcPr>
            <w:tcW w:w="709" w:type="dxa"/>
          </w:tcPr>
          <w:p w14:paraId="2246BCAB" w14:textId="77777777" w:rsidR="00E95EEB" w:rsidRDefault="00E95EEB" w:rsidP="00917099">
            <w:pPr>
              <w:pStyle w:val="CRCoverPage"/>
              <w:tabs>
                <w:tab w:val="right" w:pos="625"/>
              </w:tabs>
              <w:spacing w:after="0"/>
              <w:jc w:val="center"/>
              <w:rPr>
                <w:noProof/>
              </w:rPr>
            </w:pPr>
            <w:r>
              <w:rPr>
                <w:b/>
                <w:bCs/>
                <w:noProof/>
                <w:sz w:val="28"/>
              </w:rPr>
              <w:t>rev</w:t>
            </w:r>
          </w:p>
        </w:tc>
        <w:tc>
          <w:tcPr>
            <w:tcW w:w="992" w:type="dxa"/>
            <w:shd w:val="pct30" w:color="FFFF00" w:fill="auto"/>
          </w:tcPr>
          <w:p w14:paraId="0EC0A213" w14:textId="77777777" w:rsidR="00E95EEB" w:rsidRPr="00410371" w:rsidRDefault="009611B5" w:rsidP="00917099">
            <w:pPr>
              <w:pStyle w:val="CRCoverPage"/>
              <w:spacing w:after="0"/>
              <w:jc w:val="center"/>
              <w:rPr>
                <w:b/>
                <w:noProof/>
              </w:rPr>
            </w:pPr>
            <w:fldSimple w:instr=" DOCPROPERTY  Revision  \* MERGEFORMAT ">
              <w:r w:rsidR="00E95EEB" w:rsidRPr="00410371">
                <w:rPr>
                  <w:b/>
                  <w:noProof/>
                  <w:sz w:val="28"/>
                </w:rPr>
                <w:t>-</w:t>
              </w:r>
            </w:fldSimple>
          </w:p>
        </w:tc>
        <w:tc>
          <w:tcPr>
            <w:tcW w:w="2410" w:type="dxa"/>
          </w:tcPr>
          <w:p w14:paraId="0F165DFD" w14:textId="77777777" w:rsidR="00E95EEB" w:rsidRDefault="00E95EEB" w:rsidP="009170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207764" w14:textId="77777777" w:rsidR="00E95EEB" w:rsidRPr="00410371" w:rsidRDefault="009611B5" w:rsidP="00917099">
            <w:pPr>
              <w:pStyle w:val="CRCoverPage"/>
              <w:spacing w:after="0"/>
              <w:jc w:val="center"/>
              <w:rPr>
                <w:noProof/>
                <w:sz w:val="28"/>
              </w:rPr>
            </w:pPr>
            <w:fldSimple w:instr=" DOCPROPERTY  Version  \* MERGEFORMAT ">
              <w:r w:rsidR="00E95EEB" w:rsidRPr="00410371">
                <w:rPr>
                  <w:b/>
                  <w:noProof/>
                  <w:sz w:val="28"/>
                </w:rPr>
                <w:t>17.7.0</w:t>
              </w:r>
            </w:fldSimple>
          </w:p>
        </w:tc>
        <w:tc>
          <w:tcPr>
            <w:tcW w:w="143" w:type="dxa"/>
            <w:tcBorders>
              <w:right w:val="single" w:sz="4" w:space="0" w:color="auto"/>
            </w:tcBorders>
          </w:tcPr>
          <w:p w14:paraId="40913848" w14:textId="77777777" w:rsidR="00E95EEB" w:rsidRDefault="00E95EEB" w:rsidP="00917099">
            <w:pPr>
              <w:pStyle w:val="CRCoverPage"/>
              <w:spacing w:after="0"/>
              <w:rPr>
                <w:noProof/>
              </w:rPr>
            </w:pPr>
          </w:p>
        </w:tc>
      </w:tr>
      <w:tr w:rsidR="00E95EEB" w14:paraId="5278B349" w14:textId="77777777" w:rsidTr="00917099">
        <w:tc>
          <w:tcPr>
            <w:tcW w:w="9641" w:type="dxa"/>
            <w:gridSpan w:val="9"/>
            <w:tcBorders>
              <w:left w:val="single" w:sz="4" w:space="0" w:color="auto"/>
              <w:right w:val="single" w:sz="4" w:space="0" w:color="auto"/>
            </w:tcBorders>
          </w:tcPr>
          <w:p w14:paraId="2310B190" w14:textId="77777777" w:rsidR="00E95EEB" w:rsidRDefault="00E95EEB" w:rsidP="00917099">
            <w:pPr>
              <w:pStyle w:val="CRCoverPage"/>
              <w:spacing w:after="0"/>
              <w:rPr>
                <w:noProof/>
              </w:rPr>
            </w:pPr>
          </w:p>
        </w:tc>
      </w:tr>
      <w:tr w:rsidR="00E95EEB" w14:paraId="6302DAF9" w14:textId="77777777" w:rsidTr="00917099">
        <w:tc>
          <w:tcPr>
            <w:tcW w:w="9641" w:type="dxa"/>
            <w:gridSpan w:val="9"/>
            <w:tcBorders>
              <w:top w:val="single" w:sz="4" w:space="0" w:color="auto"/>
            </w:tcBorders>
          </w:tcPr>
          <w:p w14:paraId="7B82C66A" w14:textId="77777777" w:rsidR="00E95EEB" w:rsidRPr="00F25D98" w:rsidRDefault="00E95EEB" w:rsidP="009170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5EEB" w14:paraId="709974CA" w14:textId="77777777" w:rsidTr="00917099">
        <w:tc>
          <w:tcPr>
            <w:tcW w:w="9641" w:type="dxa"/>
            <w:gridSpan w:val="9"/>
          </w:tcPr>
          <w:p w14:paraId="7F977611" w14:textId="77777777" w:rsidR="00E95EEB" w:rsidRDefault="00E95EEB" w:rsidP="00917099">
            <w:pPr>
              <w:pStyle w:val="CRCoverPage"/>
              <w:spacing w:after="0"/>
              <w:rPr>
                <w:noProof/>
                <w:sz w:val="8"/>
                <w:szCs w:val="8"/>
              </w:rPr>
            </w:pPr>
          </w:p>
        </w:tc>
      </w:tr>
    </w:tbl>
    <w:p w14:paraId="4A226B15" w14:textId="77777777" w:rsidR="00E95EEB" w:rsidRDefault="00E95EEB" w:rsidP="00E95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EB" w14:paraId="0DE8BBF6" w14:textId="77777777" w:rsidTr="00917099">
        <w:tc>
          <w:tcPr>
            <w:tcW w:w="2835" w:type="dxa"/>
          </w:tcPr>
          <w:p w14:paraId="2572EEA8" w14:textId="77777777" w:rsidR="00E95EEB" w:rsidRDefault="00E95EEB" w:rsidP="00917099">
            <w:pPr>
              <w:pStyle w:val="CRCoverPage"/>
              <w:tabs>
                <w:tab w:val="right" w:pos="2751"/>
              </w:tabs>
              <w:spacing w:after="0"/>
              <w:rPr>
                <w:b/>
                <w:i/>
                <w:noProof/>
              </w:rPr>
            </w:pPr>
            <w:r>
              <w:rPr>
                <w:b/>
                <w:i/>
                <w:noProof/>
              </w:rPr>
              <w:t>Proposed change affects:</w:t>
            </w:r>
          </w:p>
        </w:tc>
        <w:tc>
          <w:tcPr>
            <w:tcW w:w="1418" w:type="dxa"/>
          </w:tcPr>
          <w:p w14:paraId="453A5755" w14:textId="77777777" w:rsidR="00E95EEB" w:rsidRDefault="00E95EEB" w:rsidP="009170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52979" w14:textId="77777777" w:rsidR="00E95EEB" w:rsidRDefault="00E95EEB" w:rsidP="00917099">
            <w:pPr>
              <w:pStyle w:val="CRCoverPage"/>
              <w:spacing w:after="0"/>
              <w:jc w:val="center"/>
              <w:rPr>
                <w:b/>
                <w:caps/>
                <w:noProof/>
              </w:rPr>
            </w:pPr>
          </w:p>
        </w:tc>
        <w:tc>
          <w:tcPr>
            <w:tcW w:w="709" w:type="dxa"/>
            <w:tcBorders>
              <w:left w:val="single" w:sz="4" w:space="0" w:color="auto"/>
            </w:tcBorders>
          </w:tcPr>
          <w:p w14:paraId="1484FFBF" w14:textId="77777777" w:rsidR="00E95EEB" w:rsidRDefault="00E95EEB" w:rsidP="009170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3EE5F" w14:textId="77777777" w:rsidR="00E95EEB" w:rsidRDefault="00E95EEB" w:rsidP="00917099">
            <w:pPr>
              <w:pStyle w:val="CRCoverPage"/>
              <w:spacing w:after="0"/>
              <w:jc w:val="center"/>
              <w:rPr>
                <w:b/>
                <w:caps/>
                <w:noProof/>
              </w:rPr>
            </w:pPr>
          </w:p>
        </w:tc>
        <w:tc>
          <w:tcPr>
            <w:tcW w:w="2126" w:type="dxa"/>
          </w:tcPr>
          <w:p w14:paraId="27EC7DE4" w14:textId="77777777" w:rsidR="00E95EEB" w:rsidRDefault="00E95EEB" w:rsidP="009170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66354" w14:textId="77777777" w:rsidR="00E95EEB" w:rsidRDefault="00E95EEB" w:rsidP="00917099">
            <w:pPr>
              <w:pStyle w:val="CRCoverPage"/>
              <w:spacing w:after="0"/>
              <w:jc w:val="center"/>
              <w:rPr>
                <w:b/>
                <w:caps/>
                <w:noProof/>
              </w:rPr>
            </w:pPr>
          </w:p>
        </w:tc>
        <w:tc>
          <w:tcPr>
            <w:tcW w:w="1418" w:type="dxa"/>
            <w:tcBorders>
              <w:left w:val="nil"/>
            </w:tcBorders>
          </w:tcPr>
          <w:p w14:paraId="283D5CA4" w14:textId="77777777" w:rsidR="00E95EEB" w:rsidRDefault="00E95EEB" w:rsidP="009170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7D239" w14:textId="77777777" w:rsidR="00E95EEB" w:rsidRDefault="00E95EEB" w:rsidP="00917099">
            <w:pPr>
              <w:pStyle w:val="CRCoverPage"/>
              <w:spacing w:after="0"/>
              <w:jc w:val="center"/>
              <w:rPr>
                <w:b/>
                <w:bCs/>
                <w:caps/>
                <w:noProof/>
              </w:rPr>
            </w:pPr>
          </w:p>
        </w:tc>
      </w:tr>
    </w:tbl>
    <w:p w14:paraId="347F8B62" w14:textId="77777777" w:rsidR="00E95EEB" w:rsidRDefault="00E95EEB" w:rsidP="00E95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EB" w14:paraId="1FD618A2" w14:textId="77777777" w:rsidTr="00917099">
        <w:tc>
          <w:tcPr>
            <w:tcW w:w="9640" w:type="dxa"/>
            <w:gridSpan w:val="11"/>
          </w:tcPr>
          <w:p w14:paraId="1C12FF3A" w14:textId="77777777" w:rsidR="00E95EEB" w:rsidRDefault="00E95EEB" w:rsidP="00917099">
            <w:pPr>
              <w:pStyle w:val="CRCoverPage"/>
              <w:spacing w:after="0"/>
              <w:rPr>
                <w:noProof/>
                <w:sz w:val="8"/>
                <w:szCs w:val="8"/>
              </w:rPr>
            </w:pPr>
          </w:p>
        </w:tc>
      </w:tr>
      <w:tr w:rsidR="00E95EEB" w14:paraId="639C2FA3" w14:textId="77777777" w:rsidTr="00917099">
        <w:tc>
          <w:tcPr>
            <w:tcW w:w="1843" w:type="dxa"/>
            <w:tcBorders>
              <w:top w:val="single" w:sz="4" w:space="0" w:color="auto"/>
              <w:left w:val="single" w:sz="4" w:space="0" w:color="auto"/>
            </w:tcBorders>
          </w:tcPr>
          <w:p w14:paraId="737BBA0B" w14:textId="77777777" w:rsidR="00E95EEB" w:rsidRDefault="00E95EEB" w:rsidP="009170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D24DD" w14:textId="77777777" w:rsidR="00E95EEB" w:rsidRDefault="009611B5" w:rsidP="00917099">
            <w:pPr>
              <w:pStyle w:val="CRCoverPage"/>
              <w:spacing w:after="0"/>
              <w:ind w:left="100"/>
              <w:rPr>
                <w:noProof/>
              </w:rPr>
            </w:pPr>
            <w:fldSimple w:instr=" DOCPROPERTY  CrTitle  \* MERGEFORMAT ">
              <w:r w:rsidR="00E95EEB">
                <w:t>Correction to NR testcase 7.1.1.8.1</w:t>
              </w:r>
            </w:fldSimple>
          </w:p>
        </w:tc>
      </w:tr>
      <w:tr w:rsidR="00E95EEB" w14:paraId="39A5623A" w14:textId="77777777" w:rsidTr="00917099">
        <w:tc>
          <w:tcPr>
            <w:tcW w:w="1843" w:type="dxa"/>
            <w:tcBorders>
              <w:left w:val="single" w:sz="4" w:space="0" w:color="auto"/>
            </w:tcBorders>
          </w:tcPr>
          <w:p w14:paraId="79DC7C11" w14:textId="77777777" w:rsidR="00E95EEB" w:rsidRDefault="00E95EEB" w:rsidP="00917099">
            <w:pPr>
              <w:pStyle w:val="CRCoverPage"/>
              <w:spacing w:after="0"/>
              <w:rPr>
                <w:b/>
                <w:i/>
                <w:noProof/>
                <w:sz w:val="8"/>
                <w:szCs w:val="8"/>
              </w:rPr>
            </w:pPr>
          </w:p>
        </w:tc>
        <w:tc>
          <w:tcPr>
            <w:tcW w:w="7797" w:type="dxa"/>
            <w:gridSpan w:val="10"/>
            <w:tcBorders>
              <w:right w:val="single" w:sz="4" w:space="0" w:color="auto"/>
            </w:tcBorders>
          </w:tcPr>
          <w:p w14:paraId="1A90A20C" w14:textId="77777777" w:rsidR="00E95EEB" w:rsidRDefault="00E95EEB" w:rsidP="00917099">
            <w:pPr>
              <w:pStyle w:val="CRCoverPage"/>
              <w:spacing w:after="0"/>
              <w:rPr>
                <w:noProof/>
                <w:sz w:val="8"/>
                <w:szCs w:val="8"/>
              </w:rPr>
            </w:pPr>
          </w:p>
        </w:tc>
      </w:tr>
      <w:tr w:rsidR="00E95EEB" w14:paraId="295C437E" w14:textId="77777777" w:rsidTr="00917099">
        <w:tc>
          <w:tcPr>
            <w:tcW w:w="1843" w:type="dxa"/>
            <w:tcBorders>
              <w:left w:val="single" w:sz="4" w:space="0" w:color="auto"/>
            </w:tcBorders>
          </w:tcPr>
          <w:p w14:paraId="18B629EF" w14:textId="77777777" w:rsidR="00E95EEB" w:rsidRDefault="00E95EEB" w:rsidP="009170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7367A7" w14:textId="77777777" w:rsidR="00E95EEB" w:rsidRDefault="009611B5" w:rsidP="00917099">
            <w:pPr>
              <w:pStyle w:val="CRCoverPage"/>
              <w:spacing w:after="0"/>
              <w:ind w:left="100"/>
              <w:rPr>
                <w:noProof/>
              </w:rPr>
            </w:pPr>
            <w:fldSimple w:instr=" DOCPROPERTY  SourceIfWg  \* MERGEFORMAT ">
              <w:r w:rsidR="00E95EEB">
                <w:rPr>
                  <w:noProof/>
                </w:rPr>
                <w:t>ROHDE &amp; SCHWARZ</w:t>
              </w:r>
            </w:fldSimple>
          </w:p>
        </w:tc>
      </w:tr>
      <w:tr w:rsidR="00E95EEB" w14:paraId="3338BF72" w14:textId="77777777" w:rsidTr="00917099">
        <w:tc>
          <w:tcPr>
            <w:tcW w:w="1843" w:type="dxa"/>
            <w:tcBorders>
              <w:left w:val="single" w:sz="4" w:space="0" w:color="auto"/>
            </w:tcBorders>
          </w:tcPr>
          <w:p w14:paraId="5395F9BC" w14:textId="77777777" w:rsidR="00E95EEB" w:rsidRDefault="00E95EEB" w:rsidP="009170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9A8DA5" w14:textId="77777777" w:rsidR="00E95EEB" w:rsidRDefault="00E95EEB" w:rsidP="00917099">
            <w:pPr>
              <w:pStyle w:val="CRCoverPage"/>
              <w:spacing w:after="0"/>
              <w:ind w:left="100"/>
              <w:rPr>
                <w:noProof/>
              </w:rPr>
            </w:pPr>
            <w:r>
              <w:t>R5</w:t>
            </w:r>
            <w:r>
              <w:fldChar w:fldCharType="begin"/>
            </w:r>
            <w:r>
              <w:instrText xml:space="preserve"> DOCPROPERTY  SourceIfTsg  \* MERGEFORMAT </w:instrText>
            </w:r>
            <w:r>
              <w:fldChar w:fldCharType="end"/>
            </w:r>
          </w:p>
        </w:tc>
      </w:tr>
      <w:tr w:rsidR="00E95EEB" w14:paraId="140DB76B" w14:textId="77777777" w:rsidTr="00917099">
        <w:tc>
          <w:tcPr>
            <w:tcW w:w="1843" w:type="dxa"/>
            <w:tcBorders>
              <w:left w:val="single" w:sz="4" w:space="0" w:color="auto"/>
            </w:tcBorders>
          </w:tcPr>
          <w:p w14:paraId="23153D5A" w14:textId="77777777" w:rsidR="00E95EEB" w:rsidRDefault="00E95EEB" w:rsidP="00917099">
            <w:pPr>
              <w:pStyle w:val="CRCoverPage"/>
              <w:spacing w:after="0"/>
              <w:rPr>
                <w:b/>
                <w:i/>
                <w:noProof/>
                <w:sz w:val="8"/>
                <w:szCs w:val="8"/>
              </w:rPr>
            </w:pPr>
          </w:p>
        </w:tc>
        <w:tc>
          <w:tcPr>
            <w:tcW w:w="7797" w:type="dxa"/>
            <w:gridSpan w:val="10"/>
            <w:tcBorders>
              <w:right w:val="single" w:sz="4" w:space="0" w:color="auto"/>
            </w:tcBorders>
          </w:tcPr>
          <w:p w14:paraId="00DF5D5F" w14:textId="77777777" w:rsidR="00E95EEB" w:rsidRDefault="00E95EEB" w:rsidP="00917099">
            <w:pPr>
              <w:pStyle w:val="CRCoverPage"/>
              <w:spacing w:after="0"/>
              <w:rPr>
                <w:noProof/>
                <w:sz w:val="8"/>
                <w:szCs w:val="8"/>
              </w:rPr>
            </w:pPr>
          </w:p>
        </w:tc>
      </w:tr>
      <w:tr w:rsidR="00E95EEB" w14:paraId="214C3107" w14:textId="77777777" w:rsidTr="00917099">
        <w:tc>
          <w:tcPr>
            <w:tcW w:w="1843" w:type="dxa"/>
            <w:tcBorders>
              <w:left w:val="single" w:sz="4" w:space="0" w:color="auto"/>
            </w:tcBorders>
          </w:tcPr>
          <w:p w14:paraId="6D42364C" w14:textId="77777777" w:rsidR="00E95EEB" w:rsidRDefault="00E95EEB" w:rsidP="00917099">
            <w:pPr>
              <w:pStyle w:val="CRCoverPage"/>
              <w:tabs>
                <w:tab w:val="right" w:pos="1759"/>
              </w:tabs>
              <w:spacing w:after="0"/>
              <w:rPr>
                <w:b/>
                <w:i/>
                <w:noProof/>
              </w:rPr>
            </w:pPr>
            <w:r>
              <w:rPr>
                <w:b/>
                <w:i/>
                <w:noProof/>
              </w:rPr>
              <w:t>Work item code:</w:t>
            </w:r>
          </w:p>
        </w:tc>
        <w:tc>
          <w:tcPr>
            <w:tcW w:w="3686" w:type="dxa"/>
            <w:gridSpan w:val="5"/>
            <w:shd w:val="pct30" w:color="FFFF00" w:fill="auto"/>
          </w:tcPr>
          <w:p w14:paraId="2029F051" w14:textId="77777777" w:rsidR="00E95EEB" w:rsidRDefault="009611B5" w:rsidP="00917099">
            <w:pPr>
              <w:pStyle w:val="CRCoverPage"/>
              <w:spacing w:after="0"/>
              <w:ind w:left="100"/>
              <w:rPr>
                <w:noProof/>
              </w:rPr>
            </w:pPr>
            <w:fldSimple w:instr=" DOCPROPERTY  RelatedWis  \* MERGEFORMAT ">
              <w:r w:rsidR="00E95EEB">
                <w:rPr>
                  <w:noProof/>
                </w:rPr>
                <w:t>TEI15_Test, 5GS_NR_LTE-UEConTest</w:t>
              </w:r>
            </w:fldSimple>
          </w:p>
        </w:tc>
        <w:tc>
          <w:tcPr>
            <w:tcW w:w="567" w:type="dxa"/>
            <w:tcBorders>
              <w:left w:val="nil"/>
            </w:tcBorders>
          </w:tcPr>
          <w:p w14:paraId="03F52879" w14:textId="77777777" w:rsidR="00E95EEB" w:rsidRDefault="00E95EEB" w:rsidP="00917099">
            <w:pPr>
              <w:pStyle w:val="CRCoverPage"/>
              <w:spacing w:after="0"/>
              <w:ind w:right="100"/>
              <w:rPr>
                <w:noProof/>
              </w:rPr>
            </w:pPr>
          </w:p>
        </w:tc>
        <w:tc>
          <w:tcPr>
            <w:tcW w:w="1417" w:type="dxa"/>
            <w:gridSpan w:val="3"/>
            <w:tcBorders>
              <w:left w:val="nil"/>
            </w:tcBorders>
          </w:tcPr>
          <w:p w14:paraId="6F1E63A6" w14:textId="77777777" w:rsidR="00E95EEB" w:rsidRDefault="00E95EEB" w:rsidP="009170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1D242" w14:textId="77777777" w:rsidR="00E95EEB" w:rsidRDefault="009611B5" w:rsidP="00917099">
            <w:pPr>
              <w:pStyle w:val="CRCoverPage"/>
              <w:spacing w:after="0"/>
              <w:ind w:left="100"/>
              <w:rPr>
                <w:noProof/>
              </w:rPr>
            </w:pPr>
            <w:fldSimple w:instr=" DOCPROPERTY  ResDate  \* MERGEFORMAT ">
              <w:r w:rsidR="00E95EEB">
                <w:rPr>
                  <w:noProof/>
                </w:rPr>
                <w:t>2023-08-09</w:t>
              </w:r>
            </w:fldSimple>
          </w:p>
        </w:tc>
      </w:tr>
      <w:tr w:rsidR="00E95EEB" w14:paraId="439AAFF2" w14:textId="77777777" w:rsidTr="00917099">
        <w:tc>
          <w:tcPr>
            <w:tcW w:w="1843" w:type="dxa"/>
            <w:tcBorders>
              <w:left w:val="single" w:sz="4" w:space="0" w:color="auto"/>
            </w:tcBorders>
          </w:tcPr>
          <w:p w14:paraId="0301A78C" w14:textId="77777777" w:rsidR="00E95EEB" w:rsidRDefault="00E95EEB" w:rsidP="00917099">
            <w:pPr>
              <w:pStyle w:val="CRCoverPage"/>
              <w:spacing w:after="0"/>
              <w:rPr>
                <w:b/>
                <w:i/>
                <w:noProof/>
                <w:sz w:val="8"/>
                <w:szCs w:val="8"/>
              </w:rPr>
            </w:pPr>
          </w:p>
        </w:tc>
        <w:tc>
          <w:tcPr>
            <w:tcW w:w="1986" w:type="dxa"/>
            <w:gridSpan w:val="4"/>
          </w:tcPr>
          <w:p w14:paraId="71855CB4" w14:textId="77777777" w:rsidR="00E95EEB" w:rsidRDefault="00E95EEB" w:rsidP="00917099">
            <w:pPr>
              <w:pStyle w:val="CRCoverPage"/>
              <w:spacing w:after="0"/>
              <w:rPr>
                <w:noProof/>
                <w:sz w:val="8"/>
                <w:szCs w:val="8"/>
              </w:rPr>
            </w:pPr>
          </w:p>
        </w:tc>
        <w:tc>
          <w:tcPr>
            <w:tcW w:w="2267" w:type="dxa"/>
            <w:gridSpan w:val="2"/>
          </w:tcPr>
          <w:p w14:paraId="24426419" w14:textId="77777777" w:rsidR="00E95EEB" w:rsidRDefault="00E95EEB" w:rsidP="00917099">
            <w:pPr>
              <w:pStyle w:val="CRCoverPage"/>
              <w:spacing w:after="0"/>
              <w:rPr>
                <w:noProof/>
                <w:sz w:val="8"/>
                <w:szCs w:val="8"/>
              </w:rPr>
            </w:pPr>
          </w:p>
        </w:tc>
        <w:tc>
          <w:tcPr>
            <w:tcW w:w="1417" w:type="dxa"/>
            <w:gridSpan w:val="3"/>
          </w:tcPr>
          <w:p w14:paraId="2206E37B" w14:textId="77777777" w:rsidR="00E95EEB" w:rsidRDefault="00E95EEB" w:rsidP="00917099">
            <w:pPr>
              <w:pStyle w:val="CRCoverPage"/>
              <w:spacing w:after="0"/>
              <w:rPr>
                <w:noProof/>
                <w:sz w:val="8"/>
                <w:szCs w:val="8"/>
              </w:rPr>
            </w:pPr>
          </w:p>
        </w:tc>
        <w:tc>
          <w:tcPr>
            <w:tcW w:w="2127" w:type="dxa"/>
            <w:tcBorders>
              <w:right w:val="single" w:sz="4" w:space="0" w:color="auto"/>
            </w:tcBorders>
          </w:tcPr>
          <w:p w14:paraId="7D51BBB3" w14:textId="77777777" w:rsidR="00E95EEB" w:rsidRDefault="00E95EEB" w:rsidP="00917099">
            <w:pPr>
              <w:pStyle w:val="CRCoverPage"/>
              <w:spacing w:after="0"/>
              <w:rPr>
                <w:noProof/>
                <w:sz w:val="8"/>
                <w:szCs w:val="8"/>
              </w:rPr>
            </w:pPr>
          </w:p>
        </w:tc>
      </w:tr>
      <w:tr w:rsidR="00E95EEB" w14:paraId="69060D39" w14:textId="77777777" w:rsidTr="00917099">
        <w:trPr>
          <w:cantSplit/>
        </w:trPr>
        <w:tc>
          <w:tcPr>
            <w:tcW w:w="1843" w:type="dxa"/>
            <w:tcBorders>
              <w:left w:val="single" w:sz="4" w:space="0" w:color="auto"/>
            </w:tcBorders>
          </w:tcPr>
          <w:p w14:paraId="205CC2BD" w14:textId="77777777" w:rsidR="00E95EEB" w:rsidRDefault="00E95EEB" w:rsidP="00917099">
            <w:pPr>
              <w:pStyle w:val="CRCoverPage"/>
              <w:tabs>
                <w:tab w:val="right" w:pos="1759"/>
              </w:tabs>
              <w:spacing w:after="0"/>
              <w:rPr>
                <w:b/>
                <w:i/>
                <w:noProof/>
              </w:rPr>
            </w:pPr>
            <w:r>
              <w:rPr>
                <w:b/>
                <w:i/>
                <w:noProof/>
              </w:rPr>
              <w:t>Category:</w:t>
            </w:r>
          </w:p>
        </w:tc>
        <w:tc>
          <w:tcPr>
            <w:tcW w:w="851" w:type="dxa"/>
            <w:shd w:val="pct30" w:color="FFFF00" w:fill="auto"/>
          </w:tcPr>
          <w:p w14:paraId="21A78EC0" w14:textId="77777777" w:rsidR="00E95EEB" w:rsidRDefault="009611B5" w:rsidP="00917099">
            <w:pPr>
              <w:pStyle w:val="CRCoverPage"/>
              <w:spacing w:after="0"/>
              <w:ind w:left="100" w:right="-609"/>
              <w:rPr>
                <w:b/>
                <w:noProof/>
              </w:rPr>
            </w:pPr>
            <w:fldSimple w:instr=" DOCPROPERTY  Cat  \* MERGEFORMAT ">
              <w:r w:rsidR="00E95EEB">
                <w:rPr>
                  <w:b/>
                  <w:noProof/>
                </w:rPr>
                <w:t>F</w:t>
              </w:r>
            </w:fldSimple>
          </w:p>
        </w:tc>
        <w:tc>
          <w:tcPr>
            <w:tcW w:w="3402" w:type="dxa"/>
            <w:gridSpan w:val="5"/>
            <w:tcBorders>
              <w:left w:val="nil"/>
            </w:tcBorders>
          </w:tcPr>
          <w:p w14:paraId="341C172B" w14:textId="77777777" w:rsidR="00E95EEB" w:rsidRDefault="00E95EEB" w:rsidP="00917099">
            <w:pPr>
              <w:pStyle w:val="CRCoverPage"/>
              <w:spacing w:after="0"/>
              <w:rPr>
                <w:noProof/>
              </w:rPr>
            </w:pPr>
          </w:p>
        </w:tc>
        <w:tc>
          <w:tcPr>
            <w:tcW w:w="1417" w:type="dxa"/>
            <w:gridSpan w:val="3"/>
            <w:tcBorders>
              <w:left w:val="nil"/>
            </w:tcBorders>
          </w:tcPr>
          <w:p w14:paraId="34B1A809" w14:textId="77777777" w:rsidR="00E95EEB" w:rsidRDefault="00E95EEB" w:rsidP="009170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82BD3" w14:textId="77777777" w:rsidR="00E95EEB" w:rsidRDefault="009611B5" w:rsidP="00917099">
            <w:pPr>
              <w:pStyle w:val="CRCoverPage"/>
              <w:spacing w:after="0"/>
              <w:ind w:left="100"/>
              <w:rPr>
                <w:noProof/>
              </w:rPr>
            </w:pPr>
            <w:fldSimple w:instr=" DOCPROPERTY  Release  \* MERGEFORMAT ">
              <w:r w:rsidR="00E95EEB">
                <w:rPr>
                  <w:noProof/>
                </w:rPr>
                <w:t>Rel-17</w:t>
              </w:r>
            </w:fldSimple>
          </w:p>
        </w:tc>
      </w:tr>
      <w:tr w:rsidR="00E95EEB" w14:paraId="482A6E78" w14:textId="77777777" w:rsidTr="00917099">
        <w:tc>
          <w:tcPr>
            <w:tcW w:w="1843" w:type="dxa"/>
            <w:tcBorders>
              <w:left w:val="single" w:sz="4" w:space="0" w:color="auto"/>
              <w:bottom w:val="single" w:sz="4" w:space="0" w:color="auto"/>
            </w:tcBorders>
          </w:tcPr>
          <w:p w14:paraId="2836402A" w14:textId="77777777" w:rsidR="00E95EEB" w:rsidRDefault="00E95EEB" w:rsidP="00917099">
            <w:pPr>
              <w:pStyle w:val="CRCoverPage"/>
              <w:spacing w:after="0"/>
              <w:rPr>
                <w:b/>
                <w:i/>
                <w:noProof/>
              </w:rPr>
            </w:pPr>
          </w:p>
        </w:tc>
        <w:tc>
          <w:tcPr>
            <w:tcW w:w="4677" w:type="dxa"/>
            <w:gridSpan w:val="8"/>
            <w:tcBorders>
              <w:bottom w:val="single" w:sz="4" w:space="0" w:color="auto"/>
            </w:tcBorders>
          </w:tcPr>
          <w:p w14:paraId="444859C8" w14:textId="77777777" w:rsidR="00E95EEB" w:rsidRDefault="00E95EEB" w:rsidP="009170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93549" w14:textId="77777777" w:rsidR="00E95EEB" w:rsidRDefault="00E95EEB" w:rsidP="009170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DED03" w14:textId="77777777" w:rsidR="00E95EEB" w:rsidRPr="007C2097" w:rsidRDefault="00E95EEB" w:rsidP="009170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5EEB" w14:paraId="01C8E05E" w14:textId="77777777" w:rsidTr="00917099">
        <w:tc>
          <w:tcPr>
            <w:tcW w:w="1843" w:type="dxa"/>
          </w:tcPr>
          <w:p w14:paraId="1EDCDE64" w14:textId="77777777" w:rsidR="00E95EEB" w:rsidRDefault="00E95EEB" w:rsidP="00917099">
            <w:pPr>
              <w:pStyle w:val="CRCoverPage"/>
              <w:spacing w:after="0"/>
              <w:rPr>
                <w:b/>
                <w:i/>
                <w:noProof/>
                <w:sz w:val="8"/>
                <w:szCs w:val="8"/>
              </w:rPr>
            </w:pPr>
          </w:p>
        </w:tc>
        <w:tc>
          <w:tcPr>
            <w:tcW w:w="7797" w:type="dxa"/>
            <w:gridSpan w:val="10"/>
          </w:tcPr>
          <w:p w14:paraId="1A4C7247" w14:textId="77777777" w:rsidR="00E95EEB" w:rsidRDefault="00E95EEB" w:rsidP="00917099">
            <w:pPr>
              <w:pStyle w:val="CRCoverPage"/>
              <w:spacing w:after="0"/>
              <w:rPr>
                <w:noProof/>
                <w:sz w:val="8"/>
                <w:szCs w:val="8"/>
              </w:rPr>
            </w:pPr>
          </w:p>
        </w:tc>
      </w:tr>
      <w:tr w:rsidR="00E95EEB" w14:paraId="61B53E3F" w14:textId="77777777" w:rsidTr="00917099">
        <w:tc>
          <w:tcPr>
            <w:tcW w:w="2694" w:type="dxa"/>
            <w:gridSpan w:val="2"/>
            <w:tcBorders>
              <w:top w:val="single" w:sz="4" w:space="0" w:color="auto"/>
              <w:left w:val="single" w:sz="4" w:space="0" w:color="auto"/>
            </w:tcBorders>
          </w:tcPr>
          <w:p w14:paraId="12543012" w14:textId="77777777" w:rsidR="00E95EEB" w:rsidRDefault="00E95EEB" w:rsidP="00E95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4E5AD" w14:textId="77777777" w:rsidR="00E95EEB" w:rsidRDefault="00E95EEB" w:rsidP="00E95EEB">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16AC051A" w14:textId="77777777" w:rsidR="00E95EEB" w:rsidRDefault="00E95EEB" w:rsidP="00E95EEB">
            <w:pPr>
              <w:pStyle w:val="CRCoverPage"/>
              <w:spacing w:after="0"/>
              <w:rPr>
                <w:rFonts w:cs="Arial"/>
                <w:noProof/>
              </w:rPr>
            </w:pPr>
          </w:p>
          <w:p w14:paraId="604C7575" w14:textId="77777777" w:rsidR="00E95EEB" w:rsidRDefault="00E95EEB" w:rsidP="00E95EEB">
            <w:pPr>
              <w:pStyle w:val="CRCoverPage"/>
              <w:numPr>
                <w:ilvl w:val="0"/>
                <w:numId w:val="5"/>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14:paraId="7043007D" w14:textId="77777777" w:rsidR="00E95EEB" w:rsidRDefault="00E95EEB" w:rsidP="00E95EEB">
            <w:pPr>
              <w:pStyle w:val="CRCoverPage"/>
              <w:spacing w:after="0"/>
              <w:ind w:left="720"/>
              <w:rPr>
                <w:lang w:eastAsia="zh-CN"/>
              </w:rPr>
            </w:pPr>
          </w:p>
          <w:p w14:paraId="5576A655" w14:textId="77777777" w:rsidR="00E95EEB" w:rsidRDefault="00E95EEB" w:rsidP="00E95EEB">
            <w:pPr>
              <w:pStyle w:val="CRCoverPage"/>
              <w:numPr>
                <w:ilvl w:val="0"/>
                <w:numId w:val="5"/>
              </w:numPr>
              <w:spacing w:after="0"/>
              <w:rPr>
                <w:rFonts w:cs="Arial"/>
                <w:noProof/>
              </w:rPr>
            </w:pPr>
            <w:r>
              <w:rPr>
                <w:rFonts w:cs="Arial"/>
                <w:noProof/>
              </w:rPr>
              <w:t xml:space="preserve">As per TS 38.133 Table 8.6.2-1: BWP Switch Delay, the K0 value is non-zero either for Type 1 and Type 2. Hence, the DCI based dynamic BWP switch configuration should choose the second index of the PDSCH Time Domain Allocation list according to </w:t>
            </w:r>
            <w:r w:rsidRPr="00A0549F">
              <w:rPr>
                <w:rFonts w:cs="Arial"/>
                <w:noProof/>
              </w:rPr>
              <w:t>Table 7.1.1.8.1.3.3-2CA: PDSCH-TimeDomainResourceAllocationList</w:t>
            </w:r>
            <w:r>
              <w:rPr>
                <w:rFonts w:cs="Arial"/>
                <w:noProof/>
              </w:rPr>
              <w:t xml:space="preserve"> and so this parameter should be passed to the function configuring the BWP switch.</w:t>
            </w:r>
          </w:p>
          <w:p w14:paraId="43D7EC83" w14:textId="77777777" w:rsidR="00E95EEB" w:rsidRDefault="00E95EEB" w:rsidP="00E95EEB">
            <w:pPr>
              <w:pStyle w:val="ListParagraph"/>
              <w:rPr>
                <w:rFonts w:cs="Arial"/>
                <w:noProof/>
              </w:rPr>
            </w:pPr>
          </w:p>
          <w:p w14:paraId="4D992B11" w14:textId="77777777" w:rsidR="00E95EEB" w:rsidRPr="00331B72" w:rsidRDefault="00E95EEB" w:rsidP="00E95EEB">
            <w:pPr>
              <w:pStyle w:val="CRCoverPage"/>
              <w:numPr>
                <w:ilvl w:val="0"/>
                <w:numId w:val="5"/>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815FDFA" w14:textId="77777777" w:rsidR="00E95EEB" w:rsidRDefault="00E95EEB" w:rsidP="00E95EEB">
            <w:pPr>
              <w:pStyle w:val="ListParagraph"/>
              <w:rPr>
                <w:rFonts w:cs="Arial"/>
                <w:noProof/>
              </w:rPr>
            </w:pPr>
          </w:p>
          <w:p w14:paraId="4EBD0848" w14:textId="77777777" w:rsidR="00E95EEB" w:rsidRDefault="00E95EEB" w:rsidP="00E95EEB">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44F38F4B" w14:textId="77777777" w:rsidR="00E95EEB" w:rsidRDefault="00E95EEB" w:rsidP="00E95EEB">
            <w:pPr>
              <w:pStyle w:val="CRCoverPage"/>
              <w:spacing w:after="0"/>
              <w:ind w:left="720"/>
              <w:rPr>
                <w:rFonts w:cs="Arial"/>
                <w:noProof/>
              </w:rPr>
            </w:pPr>
          </w:p>
          <w:p w14:paraId="4ECD019E" w14:textId="77777777" w:rsidR="00E95EEB" w:rsidRPr="00486ED2" w:rsidRDefault="00E95EEB" w:rsidP="00E95EEB">
            <w:pPr>
              <w:pStyle w:val="CRCoverPage"/>
              <w:numPr>
                <w:ilvl w:val="0"/>
                <w:numId w:val="5"/>
              </w:numPr>
              <w:spacing w:after="0"/>
              <w:rPr>
                <w:noProof/>
              </w:rPr>
            </w:pPr>
            <w:r>
              <w:rPr>
                <w:rFonts w:cs="Arial"/>
                <w:noProof/>
              </w:rPr>
              <w:lastRenderedPageBreak/>
              <w:t xml:space="preserve">The allocation of one UL grant to the UE for sending the RRC Reconfiguration Complete at Step 0Aa1 based on </w:t>
            </w:r>
            <w:r w:rsidRPr="00D95549">
              <w:rPr>
                <w:rFonts w:cs="Arial"/>
                <w:b/>
                <w:noProof/>
              </w:rPr>
              <w:t>immediate activation time</w:t>
            </w:r>
            <w:r>
              <w:rPr>
                <w:rFonts w:cs="Arial"/>
                <w:noProof/>
              </w:rPr>
              <w:t xml:space="preserve"> is inherently unstable because there is an assumption that UE would have completed its local end procedure of the RRC Reconfiguration and is ready to receive the UL grant. Different chipsets may have different reaction times to the RRC Reconfiguration procedure and may therefore miss the transmitted One time UL Grant. It, is recommended to have the UL Grant transmitted to the UE based on SR as that would lead to stable behaviour and would cater for all chipsets. Consequently, transmissions of UL grants need to stopped before entering TestBody</w:t>
            </w:r>
          </w:p>
          <w:p w14:paraId="29C3EE48" w14:textId="77777777" w:rsidR="00E95EEB" w:rsidRPr="00486ED2" w:rsidRDefault="00E95EEB" w:rsidP="00E95EEB">
            <w:pPr>
              <w:pStyle w:val="CRCoverPage"/>
              <w:spacing w:after="0"/>
              <w:rPr>
                <w:noProof/>
              </w:rPr>
            </w:pPr>
          </w:p>
          <w:p w14:paraId="5C98F880" w14:textId="77777777" w:rsidR="00E95EEB" w:rsidRDefault="00E95EEB" w:rsidP="00E95EEB">
            <w:pPr>
              <w:pStyle w:val="CRCoverPage"/>
              <w:numPr>
                <w:ilvl w:val="0"/>
                <w:numId w:val="5"/>
              </w:numPr>
              <w:spacing w:after="0"/>
              <w:rPr>
                <w:lang w:eastAsia="zh-CN"/>
              </w:rPr>
            </w:pPr>
            <w:r>
              <w:rPr>
                <w:lang w:eastAsia="zh-CN"/>
              </w:rPr>
              <w:t>The current value of K2 in the transmitted PDCCH in a switched BWP is 4 slots which is not enough as per TS 38.133 section 8.6.2 which states “</w:t>
            </w: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w:t>
            </w:r>
            <w:r w:rsidRPr="009B3DAC">
              <w:rPr>
                <w:b/>
              </w:rPr>
              <w:t xml:space="preserve">right after a time duration of </w:t>
            </w:r>
            <w:r w:rsidRPr="009B3DAC">
              <w:rPr>
                <w:b/>
                <w:lang w:eastAsia="zh-CN"/>
              </w:rPr>
              <w:t>T</w:t>
            </w:r>
            <w:r w:rsidRPr="009B3DAC">
              <w:rPr>
                <w:b/>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except DCI triggering BWP switch on the cell where DCI-based BWP switch occurs</w:t>
            </w:r>
            <w:r>
              <w:rPr>
                <w:lang w:eastAsia="zh-CN"/>
              </w:rPr>
              <w:t xml:space="preserve">”. So, for a UE supporting Type 2 BWP Switching Delay and for 30 </w:t>
            </w:r>
            <w:proofErr w:type="gramStart"/>
            <w:r>
              <w:rPr>
                <w:lang w:eastAsia="zh-CN"/>
              </w:rPr>
              <w:t>Khz</w:t>
            </w:r>
            <w:proofErr w:type="gramEnd"/>
            <w:r>
              <w:rPr>
                <w:lang w:eastAsia="zh-CN"/>
              </w:rPr>
              <w:t>, K2 must be atleast 5 slots.</w:t>
            </w:r>
          </w:p>
          <w:p w14:paraId="7382371D" w14:textId="77777777" w:rsidR="00E95EEB" w:rsidRDefault="00E95EEB" w:rsidP="00E95EEB">
            <w:pPr>
              <w:pStyle w:val="CRCoverPage"/>
              <w:spacing w:after="0"/>
              <w:ind w:left="720"/>
              <w:rPr>
                <w:lang w:eastAsia="zh-CN"/>
              </w:rPr>
            </w:pPr>
          </w:p>
          <w:p w14:paraId="658953F6" w14:textId="77777777" w:rsidR="00E95EEB" w:rsidRPr="00331B72" w:rsidRDefault="00E95EEB" w:rsidP="00E95EEB">
            <w:pPr>
              <w:pStyle w:val="CRCoverPage"/>
              <w:numPr>
                <w:ilvl w:val="0"/>
                <w:numId w:val="5"/>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6066EB18" w14:textId="77777777" w:rsidR="00E95EEB" w:rsidRDefault="00E95EEB" w:rsidP="00E95EEB">
            <w:pPr>
              <w:pStyle w:val="ListParagraph"/>
              <w:rPr>
                <w:rFonts w:cs="Arial"/>
                <w:noProof/>
              </w:rPr>
            </w:pPr>
          </w:p>
          <w:p w14:paraId="6755D2AE" w14:textId="77777777" w:rsidR="00E95EEB" w:rsidRDefault="00E95EEB" w:rsidP="00E95EEB">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62804AAE" w14:textId="77777777" w:rsidR="00E95EEB" w:rsidRDefault="00E95EEB" w:rsidP="00E95EEB">
            <w:pPr>
              <w:pStyle w:val="CRCoverPage"/>
              <w:spacing w:after="0"/>
              <w:ind w:left="720"/>
              <w:rPr>
                <w:rFonts w:cs="Arial"/>
                <w:noProof/>
              </w:rPr>
            </w:pPr>
          </w:p>
          <w:p w14:paraId="6EBDDD82" w14:textId="77777777" w:rsidR="00E95EEB" w:rsidRPr="009F3CD0" w:rsidRDefault="00E95EEB" w:rsidP="00E95EEB">
            <w:pPr>
              <w:pStyle w:val="CRCoverPage"/>
              <w:numPr>
                <w:ilvl w:val="0"/>
                <w:numId w:val="5"/>
              </w:numPr>
              <w:spacing w:after="0"/>
              <w:rPr>
                <w:rFonts w:cs="Arial"/>
                <w:noProof/>
              </w:rPr>
            </w:pPr>
            <w:r>
              <w:rPr>
                <w:rFonts w:cs="Arial"/>
                <w:noProof/>
              </w:rPr>
              <w:t xml:space="preserve">The code for configuring the DL BWP before Step 9 is not needed as between Steps 5 – Step 7A, the BWP has already been switched to either BWP#2 </w:t>
            </w:r>
            <w:r w:rsidRPr="0068258E">
              <w:t>IF pc_bwp_sameNumerology_upto4_FR1_TDD</w:t>
            </w:r>
            <w:r>
              <w:t xml:space="preserve"> or </w:t>
            </w:r>
            <w:r w:rsidRPr="0068258E">
              <w:t>BWP#0 IF pc_bwp_sameNumerology_upto2_FR1_TDD</w:t>
            </w:r>
          </w:p>
          <w:p w14:paraId="04E7BE70" w14:textId="77777777" w:rsidR="00E95EEB" w:rsidRDefault="00E95EEB" w:rsidP="00E95EEB">
            <w:pPr>
              <w:pStyle w:val="CRCoverPage"/>
              <w:spacing w:after="0"/>
              <w:rPr>
                <w:rFonts w:cs="Arial"/>
                <w:noProof/>
              </w:rPr>
            </w:pPr>
          </w:p>
          <w:p w14:paraId="49818C0E" w14:textId="77777777" w:rsidR="00E95EEB" w:rsidRDefault="00E95EEB" w:rsidP="00E95EEB">
            <w:pPr>
              <w:pStyle w:val="CRCoverPage"/>
              <w:spacing w:after="0"/>
              <w:ind w:left="720"/>
              <w:rPr>
                <w:rFonts w:cs="Arial"/>
                <w:noProof/>
              </w:rPr>
            </w:pPr>
          </w:p>
          <w:p w14:paraId="09E6C5DD" w14:textId="77777777" w:rsidR="00E95EEB" w:rsidRPr="00BA3D80" w:rsidRDefault="00E95EEB" w:rsidP="00E95EEB">
            <w:pPr>
              <w:pStyle w:val="CRCoverPage"/>
              <w:numPr>
                <w:ilvl w:val="0"/>
                <w:numId w:val="5"/>
              </w:numPr>
              <w:spacing w:after="0"/>
              <w:rPr>
                <w:rFonts w:cs="Arial"/>
                <w:noProof/>
              </w:rPr>
            </w:pPr>
            <w:r>
              <w:rPr>
                <w:rFonts w:cs="Arial"/>
                <w:noProof/>
              </w:rPr>
              <w:t xml:space="preserve">The code for configuring the DL BWP before Step 11A is not needed as between Steps 9 – Step 11A, the BWP has already been switched to either BWP#3 </w:t>
            </w:r>
            <w:r w:rsidRPr="0068258E">
              <w:t>IF pc_bwp_sameNumerology_upto4_FR1_TDD</w:t>
            </w:r>
            <w:r>
              <w:t xml:space="preserve"> or </w:t>
            </w:r>
            <w:r w:rsidRPr="0068258E">
              <w:t>BWP#</w:t>
            </w:r>
            <w:r>
              <w:t>1</w:t>
            </w:r>
            <w:r w:rsidRPr="0068258E">
              <w:t xml:space="preserve"> IF pc_bwp_sameNumerology_upto2_FR1_TDD</w:t>
            </w:r>
          </w:p>
          <w:p w14:paraId="75415B6A" w14:textId="77777777" w:rsidR="00E95EEB" w:rsidRPr="009F3CD0" w:rsidRDefault="00E95EEB" w:rsidP="00E95EEB">
            <w:pPr>
              <w:pStyle w:val="CRCoverPage"/>
              <w:spacing w:after="0"/>
              <w:ind w:left="720"/>
              <w:rPr>
                <w:rFonts w:cs="Arial"/>
                <w:noProof/>
              </w:rPr>
            </w:pPr>
          </w:p>
          <w:p w14:paraId="675CF12F" w14:textId="77777777" w:rsidR="00E95EEB" w:rsidRDefault="00E95EEB" w:rsidP="00E95EEB">
            <w:pPr>
              <w:pStyle w:val="CRCoverPage"/>
              <w:numPr>
                <w:ilvl w:val="0"/>
                <w:numId w:val="5"/>
              </w:numPr>
              <w:spacing w:after="0"/>
              <w:rPr>
                <w:rFonts w:cs="Arial"/>
                <w:noProof/>
              </w:rPr>
            </w:pPr>
            <w:r>
              <w:rPr>
                <w:rFonts w:cs="Arial"/>
                <w:noProof/>
              </w:rPr>
              <w:t>The code for configuring the UL BWP before Step 11A is not needed as the very purpose of the PDCCH Order is to check if the UE initiates a RACH procedure on the initial BWP (BWP#0) and the SS implementation falls back to the initial BWP (BWP#0) without the TTCN configuring it to do so.</w:t>
            </w:r>
          </w:p>
          <w:p w14:paraId="739D85B1" w14:textId="77777777" w:rsidR="00E95EEB" w:rsidRDefault="00E95EEB" w:rsidP="00E95EEB">
            <w:pPr>
              <w:pStyle w:val="ListParagraph"/>
              <w:rPr>
                <w:rFonts w:cs="Arial"/>
                <w:noProof/>
              </w:rPr>
            </w:pPr>
          </w:p>
          <w:p w14:paraId="7D1ECD89" w14:textId="77777777" w:rsidR="00E95EEB" w:rsidRDefault="00E95EEB" w:rsidP="00E95EEB">
            <w:pPr>
              <w:pStyle w:val="CRCoverPage"/>
              <w:numPr>
                <w:ilvl w:val="0"/>
                <w:numId w:val="5"/>
              </w:numPr>
              <w:spacing w:after="0"/>
              <w:rPr>
                <w:rFonts w:cs="Arial"/>
                <w:noProof/>
              </w:rPr>
            </w:pPr>
            <w:r>
              <w:rPr>
                <w:rFonts w:cs="Arial"/>
                <w:noProof/>
              </w:rPr>
              <w:t>TTCN should disable the reception of RACH Preamble after Step 13 as there is now no need to receive it as the test for PDCCH Order was completed at Step 11A</w:t>
            </w:r>
          </w:p>
          <w:p w14:paraId="21BFF2E3" w14:textId="77777777" w:rsidR="00E95EEB" w:rsidRDefault="00E95EEB" w:rsidP="00E95EEB">
            <w:pPr>
              <w:pStyle w:val="ListParagraph"/>
              <w:rPr>
                <w:rFonts w:cs="Arial"/>
                <w:noProof/>
              </w:rPr>
            </w:pPr>
          </w:p>
          <w:p w14:paraId="5BD5BA84" w14:textId="77777777" w:rsidR="00E95EEB" w:rsidRDefault="00E95EEB" w:rsidP="00E95EEB">
            <w:pPr>
              <w:pStyle w:val="CRCoverPage"/>
              <w:numPr>
                <w:ilvl w:val="0"/>
                <w:numId w:val="5"/>
              </w:numPr>
              <w:spacing w:after="0"/>
              <w:rPr>
                <w:rFonts w:cs="Arial"/>
                <w:noProof/>
              </w:rPr>
            </w:pPr>
            <w:r>
              <w:rPr>
                <w:rFonts w:cs="Arial"/>
                <w:noProof/>
              </w:rPr>
              <w:t xml:space="preserve">At Step 16, a Dynamic DCI based switch occurs to switch the BWP to BWP#1 and MAC PDU is transmitted on BWP#1. 200ms later at </w:t>
            </w:r>
            <w:r>
              <w:rPr>
                <w:rFonts w:cs="Arial"/>
                <w:noProof/>
              </w:rPr>
              <w:lastRenderedPageBreak/>
              <w:t>Step 17, another MAC PDU is transmitted on BWP#1. Hence, there is no need for a local end configuration to reconfigure BWP as the current active BWP is BWP#1</w:t>
            </w:r>
          </w:p>
          <w:p w14:paraId="316141CE" w14:textId="77777777" w:rsidR="00E95EEB" w:rsidRDefault="00E95EEB" w:rsidP="00E95EEB">
            <w:pPr>
              <w:pStyle w:val="CRCoverPage"/>
              <w:spacing w:after="0"/>
              <w:rPr>
                <w:rFonts w:cs="Arial"/>
                <w:noProof/>
              </w:rPr>
            </w:pPr>
          </w:p>
          <w:p w14:paraId="7B264C3B" w14:textId="77777777" w:rsidR="00E95EEB" w:rsidRPr="00486ED2" w:rsidRDefault="00E95EEB" w:rsidP="00E95EEB">
            <w:pPr>
              <w:pStyle w:val="CRCoverPage"/>
              <w:numPr>
                <w:ilvl w:val="0"/>
                <w:numId w:val="5"/>
              </w:numPr>
              <w:spacing w:after="0"/>
              <w:rPr>
                <w:noProof/>
              </w:rPr>
            </w:pPr>
            <w:r>
              <w:rPr>
                <w:rFonts w:cs="Arial"/>
                <w:noProof/>
              </w:rPr>
              <w:t>The postamble of the TC has to be performed on the Initial BWP (BWP#0). Hence, the BWPs have to be configured back to BWP#0 after Step 22A</w:t>
            </w:r>
          </w:p>
          <w:p w14:paraId="07476FD1" w14:textId="77777777" w:rsidR="00E95EEB" w:rsidRDefault="00E95EEB" w:rsidP="00E95EEB">
            <w:pPr>
              <w:pStyle w:val="ListParagraph"/>
              <w:rPr>
                <w:noProof/>
              </w:rPr>
            </w:pPr>
          </w:p>
          <w:p w14:paraId="5A996C7B" w14:textId="77777777" w:rsidR="00E95EEB" w:rsidRDefault="00E95EEB" w:rsidP="00E95EEB">
            <w:pPr>
              <w:pStyle w:val="NormalWeb"/>
              <w:numPr>
                <w:ilvl w:val="0"/>
                <w:numId w:val="5"/>
              </w:numPr>
              <w:rPr>
                <w:rFonts w:ascii="Arial" w:hAnsi="Arial" w:cs="Arial"/>
                <w:sz w:val="20"/>
                <w:szCs w:val="20"/>
              </w:rPr>
            </w:pPr>
            <w:r w:rsidRPr="00486ED2">
              <w:rPr>
                <w:rFonts w:ascii="Arial" w:hAnsi="Arial" w:cs="Arial"/>
                <w:sz w:val="20"/>
                <w:szCs w:val="20"/>
              </w:rPr>
              <w:t xml:space="preserve">In this test case, the Transport Block Size Determination is set to </w:t>
            </w:r>
            <w:r w:rsidRPr="00486ED2">
              <w:rPr>
                <w:rFonts w:ascii="Arial" w:hAnsi="Arial" w:cs="Arial"/>
                <w:b/>
                <w:sz w:val="20"/>
                <w:szCs w:val="20"/>
              </w:rPr>
              <w:t>Automatic mode for DL Scheduling</w:t>
            </w:r>
            <w:r w:rsidRPr="00486ED2">
              <w:rPr>
                <w:rFonts w:ascii="Arial" w:hAnsi="Arial" w:cs="Arial"/>
                <w:sz w:val="20"/>
                <w:szCs w:val="20"/>
              </w:rPr>
              <w:t xml:space="preserve"> according to TS 38.523-3 section 7.1.2.2.4.</w:t>
            </w:r>
          </w:p>
          <w:p w14:paraId="4AE3966E" w14:textId="77777777" w:rsidR="00E95EEB" w:rsidRPr="00486ED2" w:rsidRDefault="00E95EEB" w:rsidP="00E95EEB">
            <w:pPr>
              <w:pStyle w:val="NormalWeb"/>
              <w:ind w:left="720"/>
              <w:rPr>
                <w:rFonts w:ascii="Arial" w:hAnsi="Arial" w:cs="Arial"/>
                <w:sz w:val="20"/>
                <w:szCs w:val="20"/>
              </w:rPr>
            </w:pPr>
            <w:r w:rsidRPr="00486ED2">
              <w:rPr>
                <w:rFonts w:ascii="Arial" w:hAnsi="Arial" w:cs="Arial"/>
                <w:sz w:val="20"/>
                <w:szCs w:val="20"/>
              </w:rPr>
              <w:t xml:space="preserve">Hence, the Downlink TBS Tables mentioned in TS 38.523-3 Annex B.1 would be used and all the tables defined here are for PDSCH-Duration = 12. </w:t>
            </w:r>
          </w:p>
          <w:p w14:paraId="180EDB72" w14:textId="77777777" w:rsidR="00E95EEB" w:rsidRDefault="00E95EEB" w:rsidP="00E95EEB">
            <w:pPr>
              <w:pStyle w:val="CRCoverPage"/>
              <w:spacing w:after="0"/>
              <w:ind w:left="720"/>
              <w:rPr>
                <w:rFonts w:cs="Arial"/>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p w14:paraId="0D0563F5" w14:textId="77777777" w:rsidR="00E95EEB" w:rsidRDefault="00E95EEB" w:rsidP="00E95EEB">
            <w:pPr>
              <w:pStyle w:val="CRCoverPage"/>
              <w:spacing w:after="0"/>
              <w:rPr>
                <w:rFonts w:cs="Arial"/>
                <w:noProof/>
              </w:rPr>
            </w:pPr>
          </w:p>
          <w:p w14:paraId="22D862AE" w14:textId="77777777" w:rsidR="00E95EEB" w:rsidRDefault="00E95EEB" w:rsidP="00E95EEB">
            <w:pPr>
              <w:pStyle w:val="CRCoverPage"/>
              <w:spacing w:after="0"/>
              <w:ind w:left="720"/>
              <w:rPr>
                <w:rFonts w:cs="Arial"/>
                <w:b/>
                <w:noProof/>
              </w:rPr>
            </w:pPr>
            <w:r w:rsidRPr="00276F42">
              <w:rPr>
                <w:rFonts w:cs="Arial"/>
                <w:b/>
                <w:noProof/>
              </w:rPr>
              <w:t>NOTE: A Prose CR for this change shall be raised at the next RAN5</w:t>
            </w:r>
          </w:p>
          <w:p w14:paraId="624E7B49" w14:textId="77777777" w:rsidR="00E95EEB" w:rsidRDefault="00E95EEB" w:rsidP="00E95EEB">
            <w:pPr>
              <w:pStyle w:val="CRCoverPage"/>
              <w:spacing w:after="0"/>
              <w:ind w:left="720"/>
              <w:rPr>
                <w:rFonts w:cs="Arial"/>
                <w:b/>
                <w:noProof/>
              </w:rPr>
            </w:pPr>
          </w:p>
          <w:p w14:paraId="77DC83B2" w14:textId="77777777" w:rsidR="00E95EEB" w:rsidRPr="00D268E5" w:rsidRDefault="00E95EEB" w:rsidP="00E95EEB">
            <w:pPr>
              <w:pStyle w:val="CRCoverPage"/>
              <w:numPr>
                <w:ilvl w:val="0"/>
                <w:numId w:val="5"/>
              </w:numPr>
              <w:spacing w:after="0"/>
              <w:rPr>
                <w:noProof/>
              </w:rPr>
            </w:pPr>
            <w:r>
              <w:rPr>
                <w:rFonts w:cs="Arial"/>
                <w:noProof/>
              </w:rPr>
              <w:t xml:space="preserve">The parameter </w:t>
            </w:r>
            <w:r w:rsidRPr="005B7E40">
              <w:rPr>
                <w:rFonts w:cs="Arial"/>
                <w:noProof/>
              </w:rPr>
              <w:t>p_PRB_SecondHopPRBId</w:t>
            </w:r>
            <w:r>
              <w:rPr>
                <w:rFonts w:cs="Arial"/>
                <w:noProof/>
              </w:rPr>
              <w:t xml:space="preserve"> must be provided with a value other than the default value of 0 as the template </w:t>
            </w:r>
            <w:r w:rsidRPr="005B7E40">
              <w:rPr>
                <w:rFonts w:cs="Arial"/>
                <w:noProof/>
              </w:rPr>
              <w:t>cs_38508_PUCCH_Config</w:t>
            </w:r>
            <w:r>
              <w:rPr>
                <w:rFonts w:cs="Arial"/>
                <w:noProof/>
              </w:rPr>
              <w:t xml:space="preserve"> performs an arthmetic operation on this variable leading to </w:t>
            </w:r>
            <w:r w:rsidRPr="00661168">
              <w:rPr>
                <w:rFonts w:cs="Arial"/>
                <w:b/>
                <w:noProof/>
              </w:rPr>
              <w:t>RUNTIME</w:t>
            </w:r>
            <w:r>
              <w:rPr>
                <w:rFonts w:cs="Arial"/>
                <w:noProof/>
              </w:rPr>
              <w:t xml:space="preserve"> errors</w:t>
            </w:r>
          </w:p>
        </w:tc>
      </w:tr>
      <w:tr w:rsidR="00E95EEB" w14:paraId="3C5B7FBB" w14:textId="77777777" w:rsidTr="00917099">
        <w:tc>
          <w:tcPr>
            <w:tcW w:w="2694" w:type="dxa"/>
            <w:gridSpan w:val="2"/>
            <w:tcBorders>
              <w:left w:val="single" w:sz="4" w:space="0" w:color="auto"/>
            </w:tcBorders>
          </w:tcPr>
          <w:p w14:paraId="0121D706" w14:textId="77777777" w:rsidR="00E95EEB" w:rsidRDefault="00E95EEB" w:rsidP="00E95EEB">
            <w:pPr>
              <w:pStyle w:val="CRCoverPage"/>
              <w:spacing w:after="0"/>
              <w:rPr>
                <w:b/>
                <w:i/>
                <w:noProof/>
                <w:sz w:val="8"/>
                <w:szCs w:val="8"/>
              </w:rPr>
            </w:pPr>
          </w:p>
        </w:tc>
        <w:tc>
          <w:tcPr>
            <w:tcW w:w="6946" w:type="dxa"/>
            <w:gridSpan w:val="9"/>
            <w:tcBorders>
              <w:right w:val="single" w:sz="4" w:space="0" w:color="auto"/>
            </w:tcBorders>
          </w:tcPr>
          <w:p w14:paraId="0A42B662" w14:textId="77777777" w:rsidR="00E95EEB" w:rsidRPr="00D268E5" w:rsidRDefault="00E95EEB" w:rsidP="00E95EEB">
            <w:pPr>
              <w:pStyle w:val="CRCoverPage"/>
              <w:spacing w:after="0"/>
              <w:rPr>
                <w:noProof/>
                <w:sz w:val="8"/>
                <w:szCs w:val="8"/>
              </w:rPr>
            </w:pPr>
          </w:p>
        </w:tc>
      </w:tr>
      <w:tr w:rsidR="00E95EEB" w14:paraId="16EAA2D3" w14:textId="77777777" w:rsidTr="00917099">
        <w:tc>
          <w:tcPr>
            <w:tcW w:w="2694" w:type="dxa"/>
            <w:gridSpan w:val="2"/>
            <w:tcBorders>
              <w:left w:val="single" w:sz="4" w:space="0" w:color="auto"/>
            </w:tcBorders>
          </w:tcPr>
          <w:p w14:paraId="1D3FFBC5" w14:textId="77777777" w:rsidR="00E95EEB" w:rsidRDefault="00E95EEB" w:rsidP="00E9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A73A8"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14:paraId="3823CBA0" w14:textId="77777777" w:rsidR="00E95EEB" w:rsidRDefault="00E95EEB" w:rsidP="00E95EEB">
            <w:pPr>
              <w:pStyle w:val="ListParagraph"/>
              <w:autoSpaceDE w:val="0"/>
              <w:autoSpaceDN w:val="0"/>
              <w:adjustRightInd w:val="0"/>
              <w:spacing w:after="0"/>
              <w:rPr>
                <w:rFonts w:ascii="Arial" w:hAnsi="Arial" w:cs="Arial"/>
                <w:noProof/>
              </w:rPr>
            </w:pPr>
          </w:p>
          <w:p w14:paraId="50477990"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14:paraId="610F6B3E" w14:textId="77777777" w:rsidR="00E95EEB" w:rsidRPr="00613438" w:rsidRDefault="00E95EEB" w:rsidP="00E95EEB">
            <w:pPr>
              <w:pStyle w:val="ListParagraph"/>
              <w:rPr>
                <w:rFonts w:ascii="Arial" w:hAnsi="Arial" w:cs="Arial"/>
                <w:noProof/>
              </w:rPr>
            </w:pPr>
          </w:p>
          <w:p w14:paraId="279212E0"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14:paraId="29EADDB0" w14:textId="77777777" w:rsidR="00E95EEB" w:rsidRPr="00B5626E" w:rsidRDefault="00E95EEB" w:rsidP="00E95EEB">
            <w:pPr>
              <w:pStyle w:val="ListParagraph"/>
              <w:rPr>
                <w:rFonts w:ascii="Arial" w:hAnsi="Arial" w:cs="Arial"/>
                <w:noProof/>
              </w:rPr>
            </w:pPr>
          </w:p>
          <w:p w14:paraId="32477943" w14:textId="77777777" w:rsidR="00E95EEB" w:rsidRPr="00486ED2" w:rsidRDefault="00E95EEB" w:rsidP="00E95EEB">
            <w:pPr>
              <w:pStyle w:val="CRCoverPage"/>
              <w:numPr>
                <w:ilvl w:val="0"/>
                <w:numId w:val="7"/>
              </w:numPr>
              <w:spacing w:after="0"/>
              <w:rPr>
                <w:noProof/>
              </w:rPr>
            </w:pPr>
            <w:r>
              <w:rPr>
                <w:rFonts w:cs="Arial"/>
                <w:noProof/>
              </w:rPr>
              <w:t>Changed the UL grant transmission based on SR</w:t>
            </w:r>
          </w:p>
          <w:p w14:paraId="7B03CE63" w14:textId="77777777" w:rsidR="00E95EEB" w:rsidRDefault="00E95EEB" w:rsidP="00E95EEB">
            <w:pPr>
              <w:pStyle w:val="ListParagraph"/>
              <w:rPr>
                <w:noProof/>
              </w:rPr>
            </w:pPr>
          </w:p>
          <w:p w14:paraId="5C119E01"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K2 value set to 6</w:t>
            </w:r>
          </w:p>
          <w:p w14:paraId="2AE777E3" w14:textId="77777777" w:rsidR="00E95EEB" w:rsidRDefault="00E95EEB" w:rsidP="00E95EEB">
            <w:pPr>
              <w:pStyle w:val="ListParagraph"/>
              <w:autoSpaceDE w:val="0"/>
              <w:autoSpaceDN w:val="0"/>
              <w:adjustRightInd w:val="0"/>
              <w:spacing w:after="0"/>
              <w:rPr>
                <w:rFonts w:ascii="Arial" w:hAnsi="Arial" w:cs="Arial"/>
                <w:noProof/>
              </w:rPr>
            </w:pPr>
          </w:p>
          <w:p w14:paraId="0CEF0C0C"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new function is made flexible to perform either a Semi-Static BWP Switch or a Dynamic DCI based BWP switch either using DL DCI or UL DCI</w:t>
            </w:r>
          </w:p>
          <w:p w14:paraId="49ADCDE6" w14:textId="77777777" w:rsidR="00E95EEB" w:rsidRPr="00B5626E" w:rsidRDefault="00E95EEB" w:rsidP="00E95EEB">
            <w:pPr>
              <w:pStyle w:val="ListParagraph"/>
              <w:rPr>
                <w:rFonts w:ascii="Arial" w:hAnsi="Arial" w:cs="Arial"/>
                <w:noProof/>
              </w:rPr>
            </w:pPr>
          </w:p>
          <w:p w14:paraId="2BC0CA78"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configuring the DL BWP</w:t>
            </w:r>
            <w:r>
              <w:rPr>
                <w:rFonts w:ascii="Arial" w:hAnsi="Arial" w:cs="Arial"/>
                <w:noProof/>
              </w:rPr>
              <w:t xml:space="preserve"> before Step 9</w:t>
            </w:r>
          </w:p>
          <w:p w14:paraId="1E24363C" w14:textId="77777777" w:rsidR="00E95EEB" w:rsidRDefault="00E95EEB" w:rsidP="00E95EEB">
            <w:pPr>
              <w:pStyle w:val="ListParagraph"/>
              <w:autoSpaceDE w:val="0"/>
              <w:autoSpaceDN w:val="0"/>
              <w:adjustRightInd w:val="0"/>
              <w:spacing w:after="0"/>
              <w:rPr>
                <w:rFonts w:ascii="Arial" w:hAnsi="Arial" w:cs="Arial"/>
                <w:noProof/>
              </w:rPr>
            </w:pPr>
          </w:p>
          <w:p w14:paraId="6E417110"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DL BWP</w:t>
            </w:r>
            <w:r>
              <w:rPr>
                <w:rFonts w:ascii="Arial" w:hAnsi="Arial" w:cs="Arial"/>
                <w:noProof/>
              </w:rPr>
              <w:t xml:space="preserve"> before Step 11A</w:t>
            </w:r>
          </w:p>
          <w:p w14:paraId="5F9B67C6" w14:textId="77777777" w:rsidR="00E95EEB" w:rsidRPr="001604C4" w:rsidRDefault="00E95EEB" w:rsidP="00E95EEB">
            <w:pPr>
              <w:autoSpaceDE w:val="0"/>
              <w:autoSpaceDN w:val="0"/>
              <w:adjustRightInd w:val="0"/>
              <w:spacing w:after="0"/>
              <w:rPr>
                <w:rFonts w:ascii="Arial" w:hAnsi="Arial" w:cs="Arial"/>
                <w:noProof/>
              </w:rPr>
            </w:pPr>
          </w:p>
          <w:p w14:paraId="67E90599"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UL BWP</w:t>
            </w:r>
            <w:r>
              <w:rPr>
                <w:rFonts w:ascii="Arial" w:hAnsi="Arial" w:cs="Arial"/>
                <w:noProof/>
              </w:rPr>
              <w:t xml:space="preserve"> before Step 11A</w:t>
            </w:r>
          </w:p>
          <w:p w14:paraId="7188A348" w14:textId="77777777" w:rsidR="00E95EEB" w:rsidRPr="00571AF3" w:rsidRDefault="00E95EEB" w:rsidP="00E95EEB">
            <w:pPr>
              <w:autoSpaceDE w:val="0"/>
              <w:autoSpaceDN w:val="0"/>
              <w:adjustRightInd w:val="0"/>
              <w:spacing w:after="0"/>
              <w:rPr>
                <w:rFonts w:ascii="Arial" w:hAnsi="Arial" w:cs="Arial"/>
                <w:noProof/>
              </w:rPr>
            </w:pPr>
          </w:p>
          <w:p w14:paraId="21ED0628"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Pr>
                <w:rFonts w:ascii="Arial" w:hAnsi="Arial" w:cs="Arial"/>
                <w:b/>
                <w:noProof/>
              </w:rPr>
              <w:t>D</w:t>
            </w:r>
            <w:r w:rsidRPr="001604C4">
              <w:rPr>
                <w:rFonts w:ascii="Arial" w:hAnsi="Arial" w:cs="Arial"/>
                <w:b/>
                <w:noProof/>
              </w:rPr>
              <w:t>L BWP</w:t>
            </w:r>
            <w:r>
              <w:rPr>
                <w:rFonts w:ascii="Arial" w:hAnsi="Arial" w:cs="Arial"/>
                <w:noProof/>
              </w:rPr>
              <w:t xml:space="preserve"> before Step 17</w:t>
            </w:r>
          </w:p>
          <w:p w14:paraId="1D11EFE5" w14:textId="77777777" w:rsidR="00E95EEB" w:rsidRDefault="00E95EEB" w:rsidP="00E95EEB">
            <w:pPr>
              <w:pStyle w:val="ListParagraph"/>
              <w:autoSpaceDE w:val="0"/>
              <w:autoSpaceDN w:val="0"/>
              <w:adjustRightInd w:val="0"/>
              <w:spacing w:after="0"/>
              <w:rPr>
                <w:rFonts w:ascii="Arial" w:hAnsi="Arial" w:cs="Arial"/>
                <w:noProof/>
              </w:rPr>
            </w:pPr>
          </w:p>
          <w:p w14:paraId="542CE2FB" w14:textId="77777777"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Reception of RACH preamble disabled after Step 13</w:t>
            </w:r>
          </w:p>
          <w:p w14:paraId="590C9943" w14:textId="77777777" w:rsidR="00E95EEB" w:rsidRDefault="00E95EEB" w:rsidP="00E95EEB">
            <w:pPr>
              <w:pStyle w:val="ListParagraph"/>
              <w:autoSpaceDE w:val="0"/>
              <w:autoSpaceDN w:val="0"/>
              <w:adjustRightInd w:val="0"/>
              <w:spacing w:after="0"/>
              <w:rPr>
                <w:rFonts w:ascii="Arial" w:hAnsi="Arial" w:cs="Arial"/>
                <w:noProof/>
              </w:rPr>
            </w:pPr>
          </w:p>
          <w:p w14:paraId="536096A0" w14:textId="77777777" w:rsidR="00E95EEB" w:rsidRPr="00165088" w:rsidRDefault="00E95EEB" w:rsidP="00E95EEB">
            <w:pPr>
              <w:pStyle w:val="CRCoverPage"/>
              <w:numPr>
                <w:ilvl w:val="0"/>
                <w:numId w:val="7"/>
              </w:numPr>
              <w:spacing w:after="0"/>
              <w:rPr>
                <w:noProof/>
              </w:rPr>
            </w:pPr>
            <w:r>
              <w:rPr>
                <w:rFonts w:cs="Arial"/>
                <w:noProof/>
              </w:rPr>
              <w:t>Configured the BWPs back to the Initial BWP (BWP#0)</w:t>
            </w:r>
          </w:p>
          <w:p w14:paraId="3B7F588F" w14:textId="77777777" w:rsidR="00E95EEB" w:rsidRDefault="00E95EEB" w:rsidP="00E95EEB">
            <w:pPr>
              <w:pStyle w:val="ListParagraph"/>
              <w:rPr>
                <w:noProof/>
              </w:rPr>
            </w:pPr>
          </w:p>
          <w:p w14:paraId="1F753706" w14:textId="77777777" w:rsidR="00E95EEB" w:rsidRPr="00165088" w:rsidRDefault="00E95EEB" w:rsidP="00E95EEB">
            <w:pPr>
              <w:pStyle w:val="CRCoverPage"/>
              <w:numPr>
                <w:ilvl w:val="0"/>
                <w:numId w:val="7"/>
              </w:numPr>
              <w:spacing w:after="0"/>
              <w:rPr>
                <w:noProof/>
              </w:rPr>
            </w:pPr>
            <w:r w:rsidRPr="00276F42">
              <w:rPr>
                <w:rFonts w:cs="Arial"/>
                <w:lang w:eastAsia="zh-CN"/>
              </w:rPr>
              <w:t xml:space="preserve">It is proposed to use </w:t>
            </w:r>
            <w:r w:rsidRPr="00276F42">
              <w:rPr>
                <w:rFonts w:cs="Arial"/>
              </w:rPr>
              <w:t xml:space="preserve">startSymbolAndLength = 53 for the </w:t>
            </w:r>
            <w:r w:rsidRPr="00276F42">
              <w:rPr>
                <w:rFonts w:cs="Arial"/>
                <w:b/>
              </w:rPr>
              <w:t>second index</w:t>
            </w:r>
            <w:r w:rsidRPr="00276F42">
              <w:rPr>
                <w:rFonts w:cs="Arial"/>
              </w:rPr>
              <w:t xml:space="preserve"> in the </w:t>
            </w:r>
            <w:r w:rsidRPr="00276F42">
              <w:rPr>
                <w:rFonts w:cs="Arial"/>
                <w:b/>
              </w:rPr>
              <w:t xml:space="preserve">PDSCH-TimeDomainResourceAllocationList </w:t>
            </w:r>
            <w:r w:rsidRPr="00276F42">
              <w:rPr>
                <w:rFonts w:cs="Arial"/>
              </w:rPr>
              <w:t>so that automatic DL TBS can be performed using the Tables mentioned TS 38.523-3 Annex B.1</w:t>
            </w:r>
          </w:p>
          <w:p w14:paraId="6ECCA92F" w14:textId="77777777" w:rsidR="00E95EEB" w:rsidRPr="00165088" w:rsidRDefault="00E95EEB" w:rsidP="00E95EEB">
            <w:pPr>
              <w:pStyle w:val="CRCoverPage"/>
              <w:spacing w:after="0"/>
              <w:rPr>
                <w:noProof/>
              </w:rPr>
            </w:pPr>
          </w:p>
          <w:p w14:paraId="3C835F45" w14:textId="77777777" w:rsidR="00E95EEB" w:rsidRPr="00D268E5" w:rsidRDefault="00E95EEB" w:rsidP="00E95EEB">
            <w:pPr>
              <w:pStyle w:val="CRCoverPage"/>
              <w:numPr>
                <w:ilvl w:val="0"/>
                <w:numId w:val="7"/>
              </w:numPr>
              <w:spacing w:after="0"/>
              <w:rPr>
                <w:noProof/>
              </w:rPr>
            </w:pPr>
            <w:r>
              <w:rPr>
                <w:rFonts w:cs="Arial"/>
                <w:noProof/>
              </w:rPr>
              <w:t xml:space="preserve">Supplied a proper value for parameter </w:t>
            </w:r>
            <w:r w:rsidRPr="00BA17CF">
              <w:rPr>
                <w:rFonts w:cs="Arial"/>
                <w:noProof/>
              </w:rPr>
              <w:t>p_PRB_SecondHopPRBId</w:t>
            </w:r>
          </w:p>
        </w:tc>
      </w:tr>
      <w:tr w:rsidR="00E95EEB" w14:paraId="5D9090E6" w14:textId="77777777" w:rsidTr="00917099">
        <w:tc>
          <w:tcPr>
            <w:tcW w:w="2694" w:type="dxa"/>
            <w:gridSpan w:val="2"/>
            <w:tcBorders>
              <w:left w:val="single" w:sz="4" w:space="0" w:color="auto"/>
            </w:tcBorders>
          </w:tcPr>
          <w:p w14:paraId="42753A71" w14:textId="77777777" w:rsidR="00E95EEB" w:rsidRDefault="00E95EEB" w:rsidP="00E95EEB">
            <w:pPr>
              <w:pStyle w:val="CRCoverPage"/>
              <w:spacing w:after="0"/>
              <w:rPr>
                <w:b/>
                <w:i/>
                <w:noProof/>
                <w:sz w:val="8"/>
                <w:szCs w:val="8"/>
              </w:rPr>
            </w:pPr>
          </w:p>
        </w:tc>
        <w:tc>
          <w:tcPr>
            <w:tcW w:w="6946" w:type="dxa"/>
            <w:gridSpan w:val="9"/>
            <w:tcBorders>
              <w:right w:val="single" w:sz="4" w:space="0" w:color="auto"/>
            </w:tcBorders>
          </w:tcPr>
          <w:p w14:paraId="264FC6F6" w14:textId="77777777" w:rsidR="00E95EEB" w:rsidRPr="00D268E5" w:rsidRDefault="00E95EEB" w:rsidP="00E95EEB">
            <w:pPr>
              <w:pStyle w:val="CRCoverPage"/>
              <w:spacing w:after="0"/>
              <w:rPr>
                <w:noProof/>
                <w:sz w:val="8"/>
                <w:szCs w:val="8"/>
              </w:rPr>
            </w:pPr>
          </w:p>
        </w:tc>
      </w:tr>
      <w:tr w:rsidR="00E95EEB" w14:paraId="53F7F6AF" w14:textId="77777777" w:rsidTr="00917099">
        <w:tc>
          <w:tcPr>
            <w:tcW w:w="2694" w:type="dxa"/>
            <w:gridSpan w:val="2"/>
            <w:tcBorders>
              <w:left w:val="single" w:sz="4" w:space="0" w:color="auto"/>
              <w:bottom w:val="single" w:sz="4" w:space="0" w:color="auto"/>
            </w:tcBorders>
          </w:tcPr>
          <w:p w14:paraId="0E13B6FA" w14:textId="77777777" w:rsidR="00E95EEB" w:rsidRDefault="00E95EEB" w:rsidP="00E9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F4C1F" w14:textId="77777777" w:rsidR="00E95EEB" w:rsidRPr="00D268E5" w:rsidRDefault="00E95EEB" w:rsidP="00E95EEB">
            <w:pPr>
              <w:pStyle w:val="CRCoverPage"/>
              <w:spacing w:after="0"/>
              <w:rPr>
                <w:noProof/>
              </w:rPr>
            </w:pPr>
            <w:r>
              <w:rPr>
                <w:noProof/>
              </w:rPr>
              <w:t xml:space="preserve">A </w:t>
            </w:r>
            <w:r>
              <w:rPr>
                <w:rFonts w:cs="Arial"/>
                <w:lang w:eastAsia="en-GB"/>
              </w:rPr>
              <w:t>Conformant UE will fail the test case</w:t>
            </w:r>
          </w:p>
        </w:tc>
      </w:tr>
      <w:tr w:rsidR="00E95EEB" w14:paraId="1ABFD091" w14:textId="77777777" w:rsidTr="00917099">
        <w:tc>
          <w:tcPr>
            <w:tcW w:w="2694" w:type="dxa"/>
            <w:gridSpan w:val="2"/>
          </w:tcPr>
          <w:p w14:paraId="6ABF84F8" w14:textId="77777777" w:rsidR="00E95EEB" w:rsidRDefault="00E95EEB" w:rsidP="00E95EEB">
            <w:pPr>
              <w:pStyle w:val="CRCoverPage"/>
              <w:spacing w:after="0"/>
              <w:rPr>
                <w:b/>
                <w:i/>
                <w:noProof/>
                <w:sz w:val="8"/>
                <w:szCs w:val="8"/>
              </w:rPr>
            </w:pPr>
          </w:p>
        </w:tc>
        <w:tc>
          <w:tcPr>
            <w:tcW w:w="6946" w:type="dxa"/>
            <w:gridSpan w:val="9"/>
          </w:tcPr>
          <w:p w14:paraId="505CFF6D" w14:textId="77777777" w:rsidR="00E95EEB" w:rsidRDefault="00E95EEB" w:rsidP="00E95EEB">
            <w:pPr>
              <w:pStyle w:val="CRCoverPage"/>
              <w:spacing w:after="0"/>
              <w:rPr>
                <w:noProof/>
                <w:sz w:val="8"/>
                <w:szCs w:val="8"/>
              </w:rPr>
            </w:pPr>
          </w:p>
        </w:tc>
      </w:tr>
      <w:tr w:rsidR="00E95EEB" w14:paraId="183002B9" w14:textId="77777777" w:rsidTr="00917099">
        <w:tc>
          <w:tcPr>
            <w:tcW w:w="2694" w:type="dxa"/>
            <w:gridSpan w:val="2"/>
            <w:tcBorders>
              <w:top w:val="single" w:sz="4" w:space="0" w:color="auto"/>
              <w:left w:val="single" w:sz="4" w:space="0" w:color="auto"/>
            </w:tcBorders>
          </w:tcPr>
          <w:p w14:paraId="4BB10798" w14:textId="77777777" w:rsidR="00E95EEB" w:rsidRDefault="00E95EEB" w:rsidP="00E95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D1F8B" w14:textId="77777777" w:rsidR="00E95EEB" w:rsidRDefault="00E95EEB" w:rsidP="00E95EEB">
            <w:pPr>
              <w:pStyle w:val="CRCoverPage"/>
              <w:spacing w:after="0"/>
              <w:rPr>
                <w:noProof/>
              </w:rPr>
            </w:pPr>
            <w:r>
              <w:rPr>
                <w:noProof/>
              </w:rPr>
              <w:t>7.1.1.8.1.NR5GC, 7.1.1.8.1.ENDC</w:t>
            </w:r>
          </w:p>
        </w:tc>
      </w:tr>
      <w:tr w:rsidR="00E95EEB" w14:paraId="32B2D153" w14:textId="77777777" w:rsidTr="00917099">
        <w:tc>
          <w:tcPr>
            <w:tcW w:w="2694" w:type="dxa"/>
            <w:gridSpan w:val="2"/>
            <w:tcBorders>
              <w:left w:val="single" w:sz="4" w:space="0" w:color="auto"/>
            </w:tcBorders>
          </w:tcPr>
          <w:p w14:paraId="04E523EA" w14:textId="77777777" w:rsidR="00E95EEB" w:rsidRDefault="00E95EEB" w:rsidP="00E95EEB">
            <w:pPr>
              <w:pStyle w:val="CRCoverPage"/>
              <w:spacing w:after="0"/>
              <w:rPr>
                <w:b/>
                <w:i/>
                <w:noProof/>
                <w:sz w:val="8"/>
                <w:szCs w:val="8"/>
              </w:rPr>
            </w:pPr>
          </w:p>
        </w:tc>
        <w:tc>
          <w:tcPr>
            <w:tcW w:w="6946" w:type="dxa"/>
            <w:gridSpan w:val="9"/>
            <w:tcBorders>
              <w:right w:val="single" w:sz="4" w:space="0" w:color="auto"/>
            </w:tcBorders>
          </w:tcPr>
          <w:p w14:paraId="659F7E07" w14:textId="77777777" w:rsidR="00E95EEB" w:rsidRDefault="00E95EEB" w:rsidP="00E95EEB">
            <w:pPr>
              <w:pStyle w:val="CRCoverPage"/>
              <w:spacing w:after="0"/>
              <w:rPr>
                <w:noProof/>
                <w:sz w:val="8"/>
                <w:szCs w:val="8"/>
              </w:rPr>
            </w:pPr>
          </w:p>
        </w:tc>
      </w:tr>
      <w:tr w:rsidR="00E95EEB" w14:paraId="677ED3B9" w14:textId="77777777" w:rsidTr="00917099">
        <w:tc>
          <w:tcPr>
            <w:tcW w:w="2694" w:type="dxa"/>
            <w:gridSpan w:val="2"/>
            <w:tcBorders>
              <w:left w:val="single" w:sz="4" w:space="0" w:color="auto"/>
            </w:tcBorders>
          </w:tcPr>
          <w:p w14:paraId="11151D85" w14:textId="77777777" w:rsidR="00E95EEB" w:rsidRDefault="00E95EEB" w:rsidP="00E95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A2BEA" w14:textId="77777777" w:rsidR="00E95EEB" w:rsidRDefault="00E95EEB" w:rsidP="00E95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139D7A" w14:textId="77777777" w:rsidR="00E95EEB" w:rsidRDefault="00E95EEB" w:rsidP="00E95EEB">
            <w:pPr>
              <w:pStyle w:val="CRCoverPage"/>
              <w:spacing w:after="0"/>
              <w:jc w:val="center"/>
              <w:rPr>
                <w:b/>
                <w:caps/>
                <w:noProof/>
              </w:rPr>
            </w:pPr>
            <w:r>
              <w:rPr>
                <w:b/>
                <w:caps/>
                <w:noProof/>
              </w:rPr>
              <w:t>N</w:t>
            </w:r>
          </w:p>
        </w:tc>
        <w:tc>
          <w:tcPr>
            <w:tcW w:w="2977" w:type="dxa"/>
            <w:gridSpan w:val="4"/>
          </w:tcPr>
          <w:p w14:paraId="188D39B3" w14:textId="77777777" w:rsidR="00E95EEB" w:rsidRDefault="00E95EEB" w:rsidP="00E95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EB3C8C" w14:textId="77777777" w:rsidR="00E95EEB" w:rsidRDefault="00E95EEB" w:rsidP="00E95EEB">
            <w:pPr>
              <w:pStyle w:val="CRCoverPage"/>
              <w:spacing w:after="0"/>
              <w:ind w:left="99"/>
              <w:rPr>
                <w:noProof/>
              </w:rPr>
            </w:pPr>
          </w:p>
        </w:tc>
      </w:tr>
      <w:tr w:rsidR="00E95EEB" w14:paraId="34F452FD" w14:textId="77777777" w:rsidTr="00917099">
        <w:tc>
          <w:tcPr>
            <w:tcW w:w="2694" w:type="dxa"/>
            <w:gridSpan w:val="2"/>
            <w:tcBorders>
              <w:left w:val="single" w:sz="4" w:space="0" w:color="auto"/>
            </w:tcBorders>
          </w:tcPr>
          <w:p w14:paraId="078D4CA2" w14:textId="77777777" w:rsidR="00E95EEB" w:rsidRDefault="00E95EEB" w:rsidP="00E95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18FF5" w14:textId="77777777" w:rsidR="00E95EEB" w:rsidRDefault="00E95EEB" w:rsidP="00E9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C912E" w14:textId="77777777" w:rsidR="00E95EEB" w:rsidRDefault="00E95EEB" w:rsidP="00E95EEB">
            <w:pPr>
              <w:pStyle w:val="CRCoverPage"/>
              <w:spacing w:after="0"/>
              <w:jc w:val="center"/>
              <w:rPr>
                <w:b/>
                <w:caps/>
                <w:noProof/>
              </w:rPr>
            </w:pPr>
            <w:r>
              <w:rPr>
                <w:b/>
                <w:caps/>
                <w:noProof/>
              </w:rPr>
              <w:t>x</w:t>
            </w:r>
          </w:p>
        </w:tc>
        <w:tc>
          <w:tcPr>
            <w:tcW w:w="2977" w:type="dxa"/>
            <w:gridSpan w:val="4"/>
          </w:tcPr>
          <w:p w14:paraId="6B1A701E" w14:textId="77777777" w:rsidR="00E95EEB" w:rsidRDefault="00E95EEB" w:rsidP="00E95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C2A01" w14:textId="77777777" w:rsidR="00E95EEB" w:rsidRDefault="00E95EEB" w:rsidP="00E95EEB">
            <w:pPr>
              <w:pStyle w:val="CRCoverPage"/>
              <w:spacing w:after="0"/>
              <w:ind w:left="99"/>
              <w:rPr>
                <w:noProof/>
              </w:rPr>
            </w:pPr>
          </w:p>
        </w:tc>
      </w:tr>
      <w:tr w:rsidR="00E95EEB" w14:paraId="1D0A24D5" w14:textId="77777777" w:rsidTr="00917099">
        <w:tc>
          <w:tcPr>
            <w:tcW w:w="2694" w:type="dxa"/>
            <w:gridSpan w:val="2"/>
            <w:tcBorders>
              <w:left w:val="single" w:sz="4" w:space="0" w:color="auto"/>
            </w:tcBorders>
          </w:tcPr>
          <w:p w14:paraId="1C2079AC" w14:textId="77777777" w:rsidR="00E95EEB" w:rsidRDefault="00E95EEB" w:rsidP="00E95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87315" w14:textId="77777777" w:rsidR="00E95EEB" w:rsidRDefault="00E95EEB" w:rsidP="00E95E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BDEE" w14:textId="77777777" w:rsidR="00E95EEB" w:rsidRDefault="00E95EEB" w:rsidP="00E95EEB">
            <w:pPr>
              <w:pStyle w:val="CRCoverPage"/>
              <w:spacing w:after="0"/>
              <w:jc w:val="center"/>
              <w:rPr>
                <w:b/>
                <w:caps/>
                <w:noProof/>
              </w:rPr>
            </w:pPr>
          </w:p>
        </w:tc>
        <w:tc>
          <w:tcPr>
            <w:tcW w:w="2977" w:type="dxa"/>
            <w:gridSpan w:val="4"/>
          </w:tcPr>
          <w:p w14:paraId="32EA0A03" w14:textId="77777777" w:rsidR="00E95EEB" w:rsidRDefault="00E95EEB" w:rsidP="00E95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ED18E" w14:textId="77777777" w:rsidR="00E95EEB" w:rsidRDefault="00E95EEB" w:rsidP="00E95EEB">
            <w:pPr>
              <w:pStyle w:val="CRCoverPage"/>
              <w:spacing w:after="0"/>
              <w:ind w:left="99"/>
              <w:rPr>
                <w:noProof/>
              </w:rPr>
            </w:pPr>
            <w:r>
              <w:rPr>
                <w:noProof/>
              </w:rPr>
              <w:t>38.523-1</w:t>
            </w:r>
          </w:p>
        </w:tc>
      </w:tr>
      <w:tr w:rsidR="00E95EEB" w14:paraId="49646F13" w14:textId="77777777" w:rsidTr="00917099">
        <w:tc>
          <w:tcPr>
            <w:tcW w:w="2694" w:type="dxa"/>
            <w:gridSpan w:val="2"/>
            <w:tcBorders>
              <w:left w:val="single" w:sz="4" w:space="0" w:color="auto"/>
            </w:tcBorders>
          </w:tcPr>
          <w:p w14:paraId="2933B69A" w14:textId="77777777" w:rsidR="00E95EEB" w:rsidRDefault="00E95EEB" w:rsidP="00E95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106C4" w14:textId="77777777" w:rsidR="00E95EEB" w:rsidRDefault="00E95EEB" w:rsidP="00E9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D585C" w14:textId="77777777" w:rsidR="00E95EEB" w:rsidRDefault="00E95EEB" w:rsidP="00E95EEB">
            <w:pPr>
              <w:pStyle w:val="CRCoverPage"/>
              <w:spacing w:after="0"/>
              <w:jc w:val="center"/>
              <w:rPr>
                <w:b/>
                <w:caps/>
                <w:noProof/>
              </w:rPr>
            </w:pPr>
            <w:r>
              <w:rPr>
                <w:b/>
                <w:caps/>
                <w:noProof/>
              </w:rPr>
              <w:t>x</w:t>
            </w:r>
          </w:p>
        </w:tc>
        <w:tc>
          <w:tcPr>
            <w:tcW w:w="2977" w:type="dxa"/>
            <w:gridSpan w:val="4"/>
          </w:tcPr>
          <w:p w14:paraId="5B537C04" w14:textId="77777777" w:rsidR="00E95EEB" w:rsidRDefault="00E95EEB" w:rsidP="00E95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980F1" w14:textId="77777777" w:rsidR="00E95EEB" w:rsidRDefault="00E95EEB" w:rsidP="00E95EEB">
            <w:pPr>
              <w:pStyle w:val="CRCoverPage"/>
              <w:spacing w:after="0"/>
              <w:ind w:left="99"/>
              <w:rPr>
                <w:noProof/>
              </w:rPr>
            </w:pPr>
          </w:p>
        </w:tc>
      </w:tr>
      <w:tr w:rsidR="00E95EEB" w14:paraId="6BBEEA0B" w14:textId="77777777" w:rsidTr="00917099">
        <w:tc>
          <w:tcPr>
            <w:tcW w:w="2694" w:type="dxa"/>
            <w:gridSpan w:val="2"/>
            <w:tcBorders>
              <w:left w:val="single" w:sz="4" w:space="0" w:color="auto"/>
            </w:tcBorders>
          </w:tcPr>
          <w:p w14:paraId="2D05F75B" w14:textId="77777777" w:rsidR="00E95EEB" w:rsidRDefault="00E95EEB" w:rsidP="00E95EEB">
            <w:pPr>
              <w:pStyle w:val="CRCoverPage"/>
              <w:spacing w:after="0"/>
              <w:rPr>
                <w:b/>
                <w:i/>
                <w:noProof/>
              </w:rPr>
            </w:pPr>
          </w:p>
        </w:tc>
        <w:tc>
          <w:tcPr>
            <w:tcW w:w="6946" w:type="dxa"/>
            <w:gridSpan w:val="9"/>
            <w:tcBorders>
              <w:right w:val="single" w:sz="4" w:space="0" w:color="auto"/>
            </w:tcBorders>
          </w:tcPr>
          <w:p w14:paraId="58EF3486" w14:textId="77777777" w:rsidR="00E95EEB" w:rsidRDefault="00E95EEB" w:rsidP="00E95EEB">
            <w:pPr>
              <w:pStyle w:val="CRCoverPage"/>
              <w:spacing w:after="0"/>
              <w:rPr>
                <w:noProof/>
              </w:rPr>
            </w:pPr>
          </w:p>
        </w:tc>
      </w:tr>
      <w:tr w:rsidR="00E95EEB" w14:paraId="50989FDE" w14:textId="77777777" w:rsidTr="00917099">
        <w:tc>
          <w:tcPr>
            <w:tcW w:w="2694" w:type="dxa"/>
            <w:gridSpan w:val="2"/>
            <w:tcBorders>
              <w:left w:val="single" w:sz="4" w:space="0" w:color="auto"/>
              <w:bottom w:val="single" w:sz="4" w:space="0" w:color="auto"/>
            </w:tcBorders>
          </w:tcPr>
          <w:p w14:paraId="1625A162" w14:textId="77777777" w:rsidR="00E95EEB" w:rsidRDefault="00E95EEB" w:rsidP="00E95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CE9F8" w14:textId="77777777" w:rsidR="00E95EEB" w:rsidRDefault="00E95EEB" w:rsidP="00E95EEB">
            <w:pPr>
              <w:pStyle w:val="CRCoverPage"/>
              <w:spacing w:after="0"/>
              <w:ind w:left="100"/>
              <w:rPr>
                <w:noProof/>
              </w:rPr>
            </w:pPr>
            <w:r>
              <w:rPr>
                <w:noProof/>
              </w:rPr>
              <w:t>Supporting Prose CR R5-234301 to be presented at RAN5#100</w:t>
            </w:r>
          </w:p>
        </w:tc>
      </w:tr>
      <w:tr w:rsidR="00E95EEB" w:rsidRPr="008863B9" w14:paraId="0F0E57BD" w14:textId="77777777" w:rsidTr="00917099">
        <w:tc>
          <w:tcPr>
            <w:tcW w:w="2694" w:type="dxa"/>
            <w:gridSpan w:val="2"/>
            <w:tcBorders>
              <w:top w:val="single" w:sz="4" w:space="0" w:color="auto"/>
              <w:bottom w:val="single" w:sz="4" w:space="0" w:color="auto"/>
            </w:tcBorders>
          </w:tcPr>
          <w:p w14:paraId="0A39DA26" w14:textId="77777777" w:rsidR="00E95EEB" w:rsidRPr="008863B9" w:rsidRDefault="00E95EEB" w:rsidP="00E95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7296C1" w14:textId="77777777" w:rsidR="00E95EEB" w:rsidRPr="008863B9" w:rsidRDefault="00E95EEB" w:rsidP="00E95EEB">
            <w:pPr>
              <w:pStyle w:val="CRCoverPage"/>
              <w:spacing w:after="0"/>
              <w:ind w:left="100"/>
              <w:rPr>
                <w:noProof/>
                <w:sz w:val="8"/>
                <w:szCs w:val="8"/>
              </w:rPr>
            </w:pPr>
          </w:p>
        </w:tc>
      </w:tr>
      <w:tr w:rsidR="00E95EEB" w14:paraId="1F59E4E6" w14:textId="77777777" w:rsidTr="00917099">
        <w:tc>
          <w:tcPr>
            <w:tcW w:w="2694" w:type="dxa"/>
            <w:gridSpan w:val="2"/>
            <w:tcBorders>
              <w:top w:val="single" w:sz="4" w:space="0" w:color="auto"/>
              <w:left w:val="single" w:sz="4" w:space="0" w:color="auto"/>
              <w:bottom w:val="single" w:sz="4" w:space="0" w:color="auto"/>
            </w:tcBorders>
          </w:tcPr>
          <w:p w14:paraId="3448972C" w14:textId="77777777" w:rsidR="00E95EEB" w:rsidRDefault="00E95EEB" w:rsidP="00E95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C3E96" w14:textId="77777777" w:rsidR="00E95EEB" w:rsidRDefault="00E95EEB" w:rsidP="00E95EEB">
            <w:pPr>
              <w:pStyle w:val="CRCoverPage"/>
              <w:spacing w:after="0"/>
              <w:ind w:left="100"/>
              <w:rPr>
                <w:noProof/>
              </w:rPr>
            </w:pPr>
          </w:p>
        </w:tc>
      </w:tr>
    </w:tbl>
    <w:p w14:paraId="56AF0E51" w14:textId="77777777" w:rsidR="00E95EEB" w:rsidRDefault="00E95EEB" w:rsidP="00E95EEB">
      <w:pPr>
        <w:rPr>
          <w:noProof/>
        </w:rPr>
      </w:pPr>
    </w:p>
    <w:p w14:paraId="14C50D33" w14:textId="77777777" w:rsidR="001E41F3" w:rsidRPr="00D268E5" w:rsidRDefault="001E41F3">
      <w:pPr>
        <w:pStyle w:val="CRCoverPage"/>
        <w:spacing w:after="0"/>
        <w:rPr>
          <w:noProof/>
          <w:sz w:val="8"/>
          <w:szCs w:val="8"/>
        </w:rPr>
      </w:pPr>
    </w:p>
    <w:p w14:paraId="669813D9"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733E601E" w14:textId="77777777" w:rsidR="00446488" w:rsidRPr="00D268E5" w:rsidRDefault="00446488" w:rsidP="00446488">
      <w:pPr>
        <w:pStyle w:val="Title"/>
        <w:jc w:val="left"/>
        <w:rPr>
          <w:rStyle w:val="Emphasis"/>
          <w:rFonts w:ascii="Arial" w:hAnsi="Arial" w:cs="Arial"/>
          <w:b w:val="0"/>
          <w:i w:val="0"/>
          <w:lang w:eastAsia="en-GB"/>
        </w:rPr>
      </w:pPr>
      <w:bookmarkStart w:id="0" w:name="_Toc142416592"/>
      <w:r w:rsidRPr="00D268E5">
        <w:rPr>
          <w:rStyle w:val="Emphasis"/>
          <w:rFonts w:ascii="Arial" w:hAnsi="Arial" w:cs="Arial"/>
          <w:b w:val="0"/>
          <w:i w:val="0"/>
        </w:rPr>
        <w:lastRenderedPageBreak/>
        <w:t>Table of Contents</w:t>
      </w:r>
      <w:bookmarkEnd w:id="0"/>
    </w:p>
    <w:p w14:paraId="3AFA5B81" w14:textId="77777777" w:rsidR="0077415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74154" w:rsidRPr="00930FBE">
        <w:rPr>
          <w:rFonts w:ascii="Arial" w:hAnsi="Arial" w:cs="Arial"/>
          <w:iCs/>
        </w:rPr>
        <w:t>Table of Contents</w:t>
      </w:r>
      <w:r w:rsidR="00774154">
        <w:tab/>
      </w:r>
      <w:r w:rsidR="00774154">
        <w:fldChar w:fldCharType="begin"/>
      </w:r>
      <w:r w:rsidR="00774154">
        <w:instrText xml:space="preserve"> PAGEREF _Toc142416592 \h </w:instrText>
      </w:r>
      <w:r w:rsidR="00774154">
        <w:fldChar w:fldCharType="separate"/>
      </w:r>
      <w:r w:rsidR="00774154">
        <w:t>5</w:t>
      </w:r>
      <w:r w:rsidR="00774154">
        <w:fldChar w:fldCharType="end"/>
      </w:r>
    </w:p>
    <w:p w14:paraId="31954067" w14:textId="77777777" w:rsidR="00774154" w:rsidRDefault="00774154">
      <w:pPr>
        <w:pStyle w:val="TOC1"/>
        <w:rPr>
          <w:rFonts w:asciiTheme="minorHAnsi" w:eastAsiaTheme="minorEastAsia" w:hAnsiTheme="minorHAnsi" w:cstheme="minorBidi"/>
          <w:szCs w:val="22"/>
          <w:lang w:eastAsia="en-GB"/>
        </w:rPr>
      </w:pPr>
      <w:r w:rsidRPr="00930FBE">
        <w:rPr>
          <w:rFonts w:cs="Arial"/>
        </w:rPr>
        <w:t>1</w:t>
      </w:r>
      <w:r>
        <w:rPr>
          <w:rFonts w:asciiTheme="minorHAnsi" w:eastAsiaTheme="minorEastAsia" w:hAnsiTheme="minorHAnsi" w:cstheme="minorBidi"/>
          <w:szCs w:val="22"/>
          <w:lang w:eastAsia="en-GB"/>
        </w:rPr>
        <w:tab/>
      </w:r>
      <w:r w:rsidRPr="00930FBE">
        <w:rPr>
          <w:rFonts w:cs="Arial"/>
        </w:rPr>
        <w:t>Overview</w:t>
      </w:r>
      <w:r>
        <w:tab/>
      </w:r>
      <w:r>
        <w:fldChar w:fldCharType="begin"/>
      </w:r>
      <w:r>
        <w:instrText xml:space="preserve"> PAGEREF _Toc142416593 \h </w:instrText>
      </w:r>
      <w:r>
        <w:fldChar w:fldCharType="separate"/>
      </w:r>
      <w:r>
        <w:t>6</w:t>
      </w:r>
      <w:r>
        <w:fldChar w:fldCharType="end"/>
      </w:r>
    </w:p>
    <w:p w14:paraId="45D46F68" w14:textId="77777777" w:rsidR="00774154" w:rsidRDefault="00774154">
      <w:pPr>
        <w:pStyle w:val="TOC1"/>
        <w:rPr>
          <w:rFonts w:asciiTheme="minorHAnsi" w:eastAsiaTheme="minorEastAsia" w:hAnsiTheme="minorHAnsi" w:cstheme="minorBidi"/>
          <w:szCs w:val="22"/>
          <w:lang w:eastAsia="en-GB"/>
        </w:rPr>
      </w:pPr>
      <w:r w:rsidRPr="00930FBE">
        <w:rPr>
          <w:rFonts w:cs="Arial"/>
        </w:rPr>
        <w:t>2</w:t>
      </w:r>
      <w:r>
        <w:rPr>
          <w:rFonts w:asciiTheme="minorHAnsi" w:eastAsiaTheme="minorEastAsia" w:hAnsiTheme="minorHAnsi" w:cstheme="minorBidi"/>
          <w:szCs w:val="22"/>
          <w:lang w:eastAsia="en-GB"/>
        </w:rPr>
        <w:tab/>
      </w:r>
      <w:r w:rsidRPr="00930FBE">
        <w:rPr>
          <w:rFonts w:cs="Arial"/>
        </w:rPr>
        <w:t>Corrections required</w:t>
      </w:r>
      <w:r>
        <w:tab/>
      </w:r>
      <w:r>
        <w:fldChar w:fldCharType="begin"/>
      </w:r>
      <w:r>
        <w:instrText xml:space="preserve"> PAGEREF _Toc142416594 \h </w:instrText>
      </w:r>
      <w:r>
        <w:fldChar w:fldCharType="separate"/>
      </w:r>
      <w:r>
        <w:t>6</w:t>
      </w:r>
      <w:r>
        <w:fldChar w:fldCharType="end"/>
      </w:r>
    </w:p>
    <w:p w14:paraId="01C2C745"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2.1</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f_TC_7_1_1_8_1_NR5GC</w:t>
      </w:r>
      <w:r>
        <w:tab/>
      </w:r>
      <w:r>
        <w:fldChar w:fldCharType="begin"/>
      </w:r>
      <w:r>
        <w:instrText xml:space="preserve"> PAGEREF _Toc142416595 \h </w:instrText>
      </w:r>
      <w:r>
        <w:fldChar w:fldCharType="separate"/>
      </w:r>
      <w:r>
        <w:t>6</w:t>
      </w:r>
      <w:r>
        <w:fldChar w:fldCharType="end"/>
      </w:r>
    </w:p>
    <w:p w14:paraId="2863576B"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2.2</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f_TC_7_1_1_8_1_ENDC_NR</w:t>
      </w:r>
      <w:r>
        <w:tab/>
      </w:r>
      <w:r>
        <w:fldChar w:fldCharType="begin"/>
      </w:r>
      <w:r>
        <w:instrText xml:space="preserve"> PAGEREF _Toc142416596 \h </w:instrText>
      </w:r>
      <w:r>
        <w:fldChar w:fldCharType="separate"/>
      </w:r>
      <w:r>
        <w:t>16</w:t>
      </w:r>
      <w:r>
        <w:fldChar w:fldCharType="end"/>
      </w:r>
    </w:p>
    <w:p w14:paraId="061D63F1"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2.3</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f_TC_7_1_1_8_1_NR_CommonTestBody</w:t>
      </w:r>
      <w:r>
        <w:tab/>
      </w:r>
      <w:r>
        <w:fldChar w:fldCharType="begin"/>
      </w:r>
      <w:r>
        <w:instrText xml:space="preserve"> PAGEREF _Toc142416597 \h </w:instrText>
      </w:r>
      <w:r>
        <w:fldChar w:fldCharType="separate"/>
      </w:r>
      <w:r>
        <w:t>21</w:t>
      </w:r>
      <w:r>
        <w:fldChar w:fldCharType="end"/>
      </w:r>
    </w:p>
    <w:p w14:paraId="308FC448"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2.4</w:t>
      </w:r>
      <w:r>
        <w:rPr>
          <w:rFonts w:asciiTheme="minorHAnsi" w:eastAsiaTheme="minorEastAsia" w:hAnsiTheme="minorHAnsi" w:cstheme="minorBidi"/>
          <w:sz w:val="22"/>
          <w:szCs w:val="22"/>
          <w:lang w:eastAsia="en-GB"/>
        </w:rPr>
        <w:tab/>
      </w:r>
      <w:r w:rsidRPr="00930FBE">
        <w:rPr>
          <w:rFonts w:cs="Arial"/>
          <w:b/>
          <w:color w:val="000000"/>
          <w:lang w:eastAsia="en-GB"/>
        </w:rPr>
        <w:t>Function f_NR_GetNextSendOccasion_ULafterDL</w:t>
      </w:r>
      <w:r>
        <w:tab/>
      </w:r>
      <w:r>
        <w:fldChar w:fldCharType="begin"/>
      </w:r>
      <w:r>
        <w:instrText xml:space="preserve"> PAGEREF _Toc142416598 \h </w:instrText>
      </w:r>
      <w:r>
        <w:fldChar w:fldCharType="separate"/>
      </w:r>
      <w:r>
        <w:t>33</w:t>
      </w:r>
      <w:r>
        <w:fldChar w:fldCharType="end"/>
      </w:r>
    </w:p>
    <w:p w14:paraId="1669CCAF"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2.5</w:t>
      </w:r>
      <w:r>
        <w:rPr>
          <w:rFonts w:asciiTheme="minorHAnsi" w:eastAsiaTheme="minorEastAsia" w:hAnsiTheme="minorHAnsi" w:cstheme="minorBidi"/>
          <w:sz w:val="22"/>
          <w:szCs w:val="22"/>
          <w:lang w:eastAsia="en-GB"/>
        </w:rPr>
        <w:tab/>
      </w:r>
      <w:r w:rsidRPr="00930FBE">
        <w:rPr>
          <w:rFonts w:cs="Arial"/>
          <w:b/>
          <w:color w:val="000000"/>
          <w:lang w:eastAsia="en-GB"/>
        </w:rPr>
        <w:t>Function fl_NR_InitialisePDSCH_TimeDomainResourceAllocationList</w:t>
      </w:r>
      <w:r>
        <w:tab/>
      </w:r>
      <w:r>
        <w:fldChar w:fldCharType="begin"/>
      </w:r>
      <w:r>
        <w:instrText xml:space="preserve"> PAGEREF _Toc142416599 \h </w:instrText>
      </w:r>
      <w:r>
        <w:fldChar w:fldCharType="separate"/>
      </w:r>
      <w:r>
        <w:t>35</w:t>
      </w:r>
      <w:r>
        <w:fldChar w:fldCharType="end"/>
      </w:r>
    </w:p>
    <w:p w14:paraId="73DE16D5" w14:textId="77777777"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2.6</w:t>
      </w:r>
      <w:r>
        <w:rPr>
          <w:rFonts w:asciiTheme="minorHAnsi" w:eastAsiaTheme="minorEastAsia" w:hAnsiTheme="minorHAnsi" w:cstheme="minorBidi"/>
          <w:sz w:val="22"/>
          <w:szCs w:val="22"/>
          <w:lang w:eastAsia="en-GB"/>
        </w:rPr>
        <w:tab/>
      </w:r>
      <w:r w:rsidRPr="00930FBE">
        <w:rPr>
          <w:rFonts w:cs="Arial"/>
          <w:b/>
          <w:color w:val="000000"/>
          <w:lang w:eastAsia="en-GB"/>
        </w:rPr>
        <w:t>Function fl_TC_7_1_1_8_1_DedicatedBwpListUL</w:t>
      </w:r>
      <w:r>
        <w:tab/>
      </w:r>
      <w:r>
        <w:fldChar w:fldCharType="begin"/>
      </w:r>
      <w:r>
        <w:instrText xml:space="preserve"> PAGEREF _Toc142416600 \h </w:instrText>
      </w:r>
      <w:r>
        <w:fldChar w:fldCharType="separate"/>
      </w:r>
      <w:r>
        <w:t>39</w:t>
      </w:r>
      <w:r>
        <w:fldChar w:fldCharType="end"/>
      </w:r>
    </w:p>
    <w:p w14:paraId="2A1EF19A"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0275D1E" w14:textId="77777777" w:rsidR="00446488" w:rsidRPr="00D268E5" w:rsidRDefault="00446488" w:rsidP="0001190B">
      <w:pPr>
        <w:pStyle w:val="Heading1"/>
        <w:numPr>
          <w:ilvl w:val="0"/>
          <w:numId w:val="1"/>
        </w:numPr>
        <w:autoSpaceDN w:val="0"/>
        <w:rPr>
          <w:rFonts w:cs="Arial"/>
        </w:rPr>
      </w:pPr>
      <w:bookmarkStart w:id="1" w:name="_Toc122434485"/>
      <w:bookmarkStart w:id="2" w:name="_Toc142416593"/>
      <w:r w:rsidRPr="00D268E5">
        <w:rPr>
          <w:rFonts w:cs="Arial"/>
        </w:rPr>
        <w:lastRenderedPageBreak/>
        <w:t>Overview</w:t>
      </w:r>
      <w:bookmarkEnd w:id="1"/>
      <w:bookmarkEnd w:id="2"/>
    </w:p>
    <w:p w14:paraId="012BF5E9"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14:paraId="0E858CFE"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347EA79B"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79F0AE5C"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215E0373" w14:textId="77777777" w:rsidR="00D268E5" w:rsidRPr="00D268E5" w:rsidRDefault="00D268E5">
      <w:pPr>
        <w:spacing w:after="0"/>
        <w:rPr>
          <w:rFonts w:ascii="Arial" w:hAnsi="Arial" w:cs="Arial"/>
          <w:sz w:val="36"/>
        </w:rPr>
      </w:pPr>
      <w:bookmarkStart w:id="3" w:name="_Toc122434488"/>
      <w:bookmarkStart w:id="4" w:name="_Toc295288959"/>
    </w:p>
    <w:p w14:paraId="2EB7085A" w14:textId="77777777" w:rsidR="00446488" w:rsidRPr="00D268E5" w:rsidRDefault="00446488" w:rsidP="0001190B">
      <w:pPr>
        <w:pStyle w:val="Heading1"/>
        <w:numPr>
          <w:ilvl w:val="0"/>
          <w:numId w:val="1"/>
        </w:numPr>
        <w:autoSpaceDN w:val="0"/>
        <w:rPr>
          <w:rFonts w:cs="Arial"/>
        </w:rPr>
      </w:pPr>
      <w:bookmarkStart w:id="5" w:name="_Toc142416594"/>
      <w:bookmarkStart w:id="6" w:name="_GoBack"/>
      <w:bookmarkEnd w:id="6"/>
      <w:r w:rsidRPr="00D268E5">
        <w:rPr>
          <w:rFonts w:cs="Arial"/>
        </w:rPr>
        <w:t>Corrections required</w:t>
      </w:r>
      <w:bookmarkEnd w:id="3"/>
      <w:bookmarkEnd w:id="4"/>
      <w:bookmarkEnd w:id="5"/>
    </w:p>
    <w:p w14:paraId="3EC839AA"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42416595"/>
      <w:bookmarkStart w:id="8" w:name="_Toc122434493"/>
      <w:bookmarkStart w:id="9" w:name="_Toc295288970"/>
      <w:bookmarkStart w:id="10" w:name="_Toc325725665"/>
      <w:r w:rsidRPr="008974E7">
        <w:rPr>
          <w:rFonts w:cs="Arial"/>
          <w:b/>
          <w:color w:val="000000"/>
          <w:lang w:eastAsia="en-GB"/>
        </w:rPr>
        <w:t xml:space="preserve">Function </w:t>
      </w:r>
      <w:r w:rsidR="00865BDB" w:rsidRPr="00865BDB">
        <w:rPr>
          <w:rFonts w:cs="Arial"/>
          <w:b/>
          <w:color w:val="000000"/>
          <w:lang w:eastAsia="en-GB"/>
        </w:rPr>
        <w:t>f_TC_7_1_1_8_1_NR5GC</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217C1F19"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225907DA" w14:textId="77777777" w:rsidR="00F84478" w:rsidRPr="005E2E04" w:rsidRDefault="00F84478"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C8EE88C" w14:textId="77777777" w:rsidR="00F84478" w:rsidRPr="005E2E04" w:rsidRDefault="00865BDB" w:rsidP="00D729CE">
            <w:pPr>
              <w:pStyle w:val="CRCoverPage"/>
              <w:spacing w:after="0"/>
              <w:rPr>
                <w:rFonts w:cs="Arial"/>
                <w:sz w:val="18"/>
                <w:szCs w:val="18"/>
                <w:lang w:eastAsia="en-GB"/>
              </w:rPr>
            </w:pPr>
            <w:r w:rsidRPr="00865BDB">
              <w:rPr>
                <w:noProof/>
              </w:rPr>
              <w:t>f_TC_7_1_1_8_1_NR5GC</w:t>
            </w:r>
          </w:p>
        </w:tc>
      </w:tr>
      <w:tr w:rsidR="00F84478" w:rsidRPr="00D268E5" w14:paraId="26A08C57" w14:textId="77777777" w:rsidTr="00E470A3">
        <w:trPr>
          <w:trHeight w:val="350"/>
        </w:trPr>
        <w:tc>
          <w:tcPr>
            <w:tcW w:w="1985" w:type="dxa"/>
            <w:tcBorders>
              <w:top w:val="single" w:sz="4" w:space="0" w:color="auto"/>
              <w:left w:val="single" w:sz="4" w:space="0" w:color="auto"/>
              <w:bottom w:val="single" w:sz="4" w:space="0" w:color="auto"/>
              <w:right w:val="single" w:sz="4" w:space="0" w:color="auto"/>
            </w:tcBorders>
            <w:hideMark/>
          </w:tcPr>
          <w:p w14:paraId="31C1CC90"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2D178EA" w14:textId="77777777" w:rsidR="0069257C" w:rsidRPr="00E470A3" w:rsidRDefault="0082383D" w:rsidP="0069257C">
            <w:pPr>
              <w:pStyle w:val="CRCoverPage"/>
              <w:spacing w:after="0"/>
              <w:rPr>
                <w:rFonts w:cs="Arial"/>
                <w:noProof/>
              </w:rPr>
            </w:pPr>
            <w:r w:rsidRPr="00E470A3">
              <w:rPr>
                <w:rFonts w:cs="Arial"/>
                <w:noProof/>
              </w:rPr>
              <w:t>In the current TTCN,</w:t>
            </w:r>
            <w:r w:rsidR="0069257C" w:rsidRPr="00E470A3">
              <w:rPr>
                <w:rFonts w:cs="Arial"/>
                <w:noProof/>
              </w:rPr>
              <w:t xml:space="preserve"> the following changes are needed:</w:t>
            </w:r>
          </w:p>
          <w:p w14:paraId="6918A995" w14:textId="77777777" w:rsidR="0069257C" w:rsidRPr="00E470A3" w:rsidRDefault="0069257C" w:rsidP="0069257C">
            <w:pPr>
              <w:pStyle w:val="CRCoverPage"/>
              <w:spacing w:after="0"/>
              <w:rPr>
                <w:rFonts w:cs="Arial"/>
                <w:noProof/>
              </w:rPr>
            </w:pPr>
          </w:p>
          <w:p w14:paraId="722EADA4" w14:textId="77777777" w:rsidR="0069257C" w:rsidRPr="00E470A3" w:rsidRDefault="0069257C" w:rsidP="00E80F4B">
            <w:pPr>
              <w:pStyle w:val="CRCoverPage"/>
              <w:numPr>
                <w:ilvl w:val="0"/>
                <w:numId w:val="12"/>
              </w:numPr>
              <w:spacing w:after="0"/>
              <w:rPr>
                <w:lang w:eastAsia="zh-CN"/>
              </w:rPr>
            </w:pPr>
            <w:r w:rsidRPr="00E470A3">
              <w:rPr>
                <w:lang w:eastAsia="zh-CN"/>
              </w:rPr>
              <w:t>In order to avoid BSR timer related issues due to UE capability being too long it is proposed to update the BSR time after the preamble (see R5s210862)</w:t>
            </w:r>
          </w:p>
          <w:p w14:paraId="03C857BB" w14:textId="77777777" w:rsidR="0069257C" w:rsidRPr="00E470A3" w:rsidRDefault="0069257C" w:rsidP="0069257C">
            <w:pPr>
              <w:pStyle w:val="CRCoverPage"/>
              <w:spacing w:after="0"/>
              <w:ind w:left="720"/>
              <w:rPr>
                <w:lang w:eastAsia="zh-CN"/>
              </w:rPr>
            </w:pPr>
          </w:p>
          <w:p w14:paraId="37DA4AD2" w14:textId="77777777" w:rsidR="0056250C" w:rsidRPr="00E470A3" w:rsidRDefault="005F2B68" w:rsidP="00E80F4B">
            <w:pPr>
              <w:pStyle w:val="CRCoverPage"/>
              <w:numPr>
                <w:ilvl w:val="0"/>
                <w:numId w:val="12"/>
              </w:numPr>
              <w:spacing w:after="0"/>
              <w:rPr>
                <w:rFonts w:cs="Arial"/>
                <w:noProof/>
              </w:rPr>
            </w:pPr>
            <w:r w:rsidRPr="00E470A3">
              <w:rPr>
                <w:rFonts w:cs="Arial"/>
                <w:noProof/>
              </w:rPr>
              <w:t>As per TS 38.133 Table 8.6.2-1: BWP Switch Delay, the K0 value is non-zero either for Type 1 and Type 2. Hence, the DCI based dynamic BWP switch configuration should choose the second index of the PDSCH Time Domain Allocation list according</w:t>
            </w:r>
            <w:r w:rsidR="00A0549F" w:rsidRPr="00E470A3">
              <w:rPr>
                <w:rFonts w:cs="Arial"/>
                <w:noProof/>
              </w:rPr>
              <w:t xml:space="preserve"> to Table 7.1.1.8.1.3.3-2CA: PDSCH-TimeDomainResourceAllocationList and so this parameter should be passed to the function configuring the BWP switch.</w:t>
            </w:r>
          </w:p>
          <w:p w14:paraId="4C75225F" w14:textId="77777777" w:rsidR="00A0549F" w:rsidRPr="00E470A3" w:rsidRDefault="00A0549F" w:rsidP="00A0549F">
            <w:pPr>
              <w:pStyle w:val="ListParagraph"/>
              <w:rPr>
                <w:rFonts w:cs="Arial"/>
                <w:noProof/>
              </w:rPr>
            </w:pPr>
          </w:p>
          <w:p w14:paraId="44B4664F" w14:textId="77777777" w:rsidR="00331B72" w:rsidRPr="00E470A3" w:rsidRDefault="00D23770" w:rsidP="00E80F4B">
            <w:pPr>
              <w:pStyle w:val="CRCoverPage"/>
              <w:numPr>
                <w:ilvl w:val="0"/>
                <w:numId w:val="12"/>
              </w:numPr>
              <w:spacing w:after="0"/>
              <w:rPr>
                <w:rFonts w:cs="Arial"/>
                <w:noProof/>
              </w:rPr>
            </w:pPr>
            <w:r w:rsidRPr="00E470A3">
              <w:rPr>
                <w:rFonts w:cs="Arial"/>
                <w:noProof/>
              </w:rPr>
              <w:t>According to TS 38.213 sec 12</w:t>
            </w:r>
            <w:r w:rsidR="00331B72" w:rsidRPr="00E470A3">
              <w:rPr>
                <w:rFonts w:cs="Arial"/>
                <w:noProof/>
              </w:rPr>
              <w:t xml:space="preserve">: </w:t>
            </w:r>
            <w:r w:rsidR="00331B72" w:rsidRPr="00E470A3">
              <w:rPr>
                <w:rFonts w:eastAsia="MS Mincho"/>
              </w:rPr>
              <w:t xml:space="preserve">For unpaired spectrum operation, a DL BWP from the set of configured DL BWPs with index provided by </w:t>
            </w:r>
            <w:r w:rsidR="00331B72" w:rsidRPr="00E470A3">
              <w:rPr>
                <w:i/>
              </w:rPr>
              <w:t>BWP-Id</w:t>
            </w:r>
            <w:r w:rsidR="00331B72" w:rsidRPr="00E470A3">
              <w:rPr>
                <w:lang w:eastAsia="ja-JP"/>
              </w:rPr>
              <w:t xml:space="preserve"> </w:t>
            </w:r>
            <w:r w:rsidR="00331B72" w:rsidRPr="00E470A3">
              <w:rPr>
                <w:rFonts w:eastAsia="MS Mincho"/>
              </w:rPr>
              <w:t xml:space="preserve">is linked with an UL BWP from the set of configured UL BWPs with index provided by </w:t>
            </w:r>
            <w:r w:rsidR="00331B72" w:rsidRPr="00E470A3">
              <w:rPr>
                <w:i/>
              </w:rPr>
              <w:t>BWP-Id</w:t>
            </w:r>
            <w:r w:rsidR="00331B72" w:rsidRPr="00E470A3">
              <w:rPr>
                <w:lang w:eastAsia="ja-JP"/>
              </w:rPr>
              <w:t xml:space="preserve"> </w:t>
            </w:r>
            <w:r w:rsidR="00331B72" w:rsidRPr="00E470A3">
              <w:rPr>
                <w:rFonts w:eastAsia="MS Mincho"/>
              </w:rPr>
              <w:t>when the DL BWP index and the UL BWP index are same.</w:t>
            </w:r>
            <w:r w:rsidR="00331B72" w:rsidRPr="00E470A3">
              <w:rPr>
                <w:lang w:eastAsia="ja-JP"/>
              </w:rPr>
              <w:t xml:space="preserve"> For unpaired spectrum operation, a UE does not expect to receive a </w:t>
            </w:r>
            <w:r w:rsidR="00331B72" w:rsidRPr="00E470A3">
              <w:rPr>
                <w:lang w:eastAsia="ja-JP"/>
              </w:rPr>
              <w:lastRenderedPageBreak/>
              <w:t xml:space="preserve">configuration where the center frequency for a DL BWP is different than the center frequency for an UL BWP when the </w:t>
            </w:r>
            <w:r w:rsidR="00331B72" w:rsidRPr="00E470A3">
              <w:rPr>
                <w:i/>
              </w:rPr>
              <w:t>BWP-Id</w:t>
            </w:r>
            <w:r w:rsidR="00331B72" w:rsidRPr="00E470A3">
              <w:rPr>
                <w:lang w:eastAsia="ja-JP"/>
              </w:rPr>
              <w:t xml:space="preserve"> of the DL BWP is same as the </w:t>
            </w:r>
            <w:r w:rsidR="00331B72" w:rsidRPr="00E470A3">
              <w:rPr>
                <w:i/>
              </w:rPr>
              <w:t>BWP-Id</w:t>
            </w:r>
            <w:r w:rsidR="00331B72" w:rsidRPr="00E470A3">
              <w:rPr>
                <w:lang w:eastAsia="ja-JP"/>
              </w:rPr>
              <w:t xml:space="preserve"> of the UL BWP.</w:t>
            </w:r>
          </w:p>
          <w:p w14:paraId="57C5CFB2" w14:textId="77777777" w:rsidR="00331B72" w:rsidRPr="00E470A3" w:rsidRDefault="00331B72" w:rsidP="00331B72">
            <w:pPr>
              <w:pStyle w:val="ListParagraph"/>
              <w:rPr>
                <w:rFonts w:cs="Arial"/>
                <w:noProof/>
              </w:rPr>
            </w:pPr>
          </w:p>
          <w:p w14:paraId="5ABDC830" w14:textId="77777777" w:rsidR="00331B72" w:rsidRPr="00E470A3" w:rsidRDefault="00331B72" w:rsidP="00331B72">
            <w:pPr>
              <w:pStyle w:val="CRCoverPage"/>
              <w:spacing w:after="0"/>
              <w:ind w:left="720"/>
              <w:rPr>
                <w:rFonts w:cs="Arial"/>
                <w:noProof/>
              </w:rPr>
            </w:pPr>
            <w:r w:rsidRPr="00E470A3">
              <w:rPr>
                <w:rFonts w:cs="Arial"/>
                <w:noProof/>
              </w:rPr>
              <w:t>Hence, both the DL and UL BWPs should be switched together in a single local end configuration from the TTCN rather than separate local end configs for DL and UL.</w:t>
            </w:r>
          </w:p>
          <w:p w14:paraId="3DB5C230" w14:textId="77777777" w:rsidR="000D65E2" w:rsidRPr="00E470A3" w:rsidRDefault="000D65E2" w:rsidP="00331B72">
            <w:pPr>
              <w:pStyle w:val="CRCoverPage"/>
              <w:spacing w:after="0"/>
              <w:ind w:left="720"/>
              <w:rPr>
                <w:rFonts w:cs="Arial"/>
                <w:noProof/>
              </w:rPr>
            </w:pPr>
          </w:p>
          <w:p w14:paraId="00E782BC" w14:textId="77777777" w:rsidR="00D95549" w:rsidRPr="00E470A3" w:rsidRDefault="00645079" w:rsidP="00E80F4B">
            <w:pPr>
              <w:pStyle w:val="CRCoverPage"/>
              <w:numPr>
                <w:ilvl w:val="0"/>
                <w:numId w:val="12"/>
              </w:numPr>
              <w:spacing w:after="0"/>
              <w:rPr>
                <w:rFonts w:cs="Arial"/>
                <w:noProof/>
              </w:rPr>
            </w:pPr>
            <w:r w:rsidRPr="00E470A3">
              <w:rPr>
                <w:rFonts w:cs="Arial"/>
                <w:noProof/>
              </w:rPr>
              <w:t xml:space="preserve">The allocation of </w:t>
            </w:r>
            <w:r w:rsidR="00633506" w:rsidRPr="00E470A3">
              <w:rPr>
                <w:rFonts w:cs="Arial"/>
                <w:noProof/>
              </w:rPr>
              <w:t xml:space="preserve">one UL grant to the UE for sending the RRC Reconfiguration Complete at Step 0Aa1 based on </w:t>
            </w:r>
            <w:r w:rsidR="00633506" w:rsidRPr="00E470A3">
              <w:rPr>
                <w:rFonts w:cs="Arial"/>
                <w:b/>
                <w:noProof/>
              </w:rPr>
              <w:t>immediate activation time</w:t>
            </w:r>
            <w:r w:rsidR="00633506" w:rsidRPr="00E470A3">
              <w:rPr>
                <w:rFonts w:cs="Arial"/>
                <w:noProof/>
              </w:rPr>
              <w:t xml:space="preserve"> is inherently unstable </w:t>
            </w:r>
            <w:r w:rsidR="00D95549" w:rsidRPr="00E470A3">
              <w:rPr>
                <w:rFonts w:cs="Arial"/>
                <w:noProof/>
              </w:rPr>
              <w:t>because there is an assumption that UE would have completed its local end procedure of the RRC Reconfiguration and is ready to receive the UL grant. Different chipsets may have different reaction times to the RRC Reconfiguration procedure and may therefore miss the transmitted One time UL Grant. It, is recommended to have the UL Grant transmitted to the UE based on SR as that would lead to stable behaviour and would cater for all chipsets.</w:t>
            </w:r>
            <w:r w:rsidR="00613438" w:rsidRPr="00E470A3">
              <w:rPr>
                <w:rFonts w:cs="Arial"/>
                <w:noProof/>
              </w:rPr>
              <w:t xml:space="preserve"> Consequently, transmissions of UL grants need to stopped before entering TestBody</w:t>
            </w:r>
          </w:p>
          <w:p w14:paraId="4C8F0ADD" w14:textId="77777777" w:rsidR="00331B72" w:rsidRPr="00E470A3" w:rsidRDefault="00331B72" w:rsidP="00331B72">
            <w:pPr>
              <w:pStyle w:val="CRCoverPage"/>
              <w:spacing w:after="0"/>
              <w:ind w:left="720"/>
              <w:rPr>
                <w:rFonts w:cs="Arial"/>
                <w:noProof/>
              </w:rPr>
            </w:pPr>
          </w:p>
        </w:tc>
      </w:tr>
      <w:tr w:rsidR="00F84478" w:rsidRPr="00D268E5" w14:paraId="7D207659"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7834B28E" w14:textId="77777777" w:rsidR="00F84478" w:rsidRPr="005E2E04" w:rsidRDefault="00F84478" w:rsidP="00D729C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8B2E055" w14:textId="51506E6E" w:rsidR="00591369" w:rsidRPr="00D818B4" w:rsidRDefault="005F2B68" w:rsidP="00D818B4">
            <w:pPr>
              <w:pStyle w:val="ListParagraph"/>
              <w:numPr>
                <w:ilvl w:val="0"/>
                <w:numId w:val="16"/>
              </w:numPr>
              <w:autoSpaceDE w:val="0"/>
              <w:autoSpaceDN w:val="0"/>
              <w:adjustRightInd w:val="0"/>
              <w:spacing w:after="0"/>
              <w:rPr>
                <w:rFonts w:ascii="Arial" w:hAnsi="Arial" w:cs="Arial"/>
                <w:noProof/>
              </w:rPr>
            </w:pPr>
            <w:r w:rsidRPr="00D818B4">
              <w:rPr>
                <w:rFonts w:ascii="Arial" w:hAnsi="Arial" w:cs="Arial"/>
                <w:noProof/>
              </w:rPr>
              <w:t>Moved f_NR_CellInfo_SetMAC_CellGroupConfigL2 after the preamble</w:t>
            </w:r>
          </w:p>
          <w:p w14:paraId="2154E257" w14:textId="77777777" w:rsidR="005F2B68" w:rsidRDefault="005F2B68" w:rsidP="005F2B68">
            <w:pPr>
              <w:pStyle w:val="ListParagraph"/>
              <w:autoSpaceDE w:val="0"/>
              <w:autoSpaceDN w:val="0"/>
              <w:adjustRightInd w:val="0"/>
              <w:spacing w:after="0"/>
              <w:rPr>
                <w:rFonts w:ascii="Arial" w:hAnsi="Arial" w:cs="Arial"/>
                <w:noProof/>
              </w:rPr>
            </w:pPr>
          </w:p>
          <w:p w14:paraId="507BE5B1" w14:textId="54A84E32" w:rsidR="005F2B68" w:rsidRPr="00D818B4" w:rsidRDefault="00D818B4" w:rsidP="00D818B4">
            <w:pPr>
              <w:autoSpaceDE w:val="0"/>
              <w:autoSpaceDN w:val="0"/>
              <w:adjustRightInd w:val="0"/>
              <w:spacing w:after="0"/>
              <w:ind w:left="360"/>
              <w:rPr>
                <w:rFonts w:ascii="Arial" w:hAnsi="Arial" w:cs="Arial"/>
                <w:noProof/>
              </w:rPr>
            </w:pPr>
            <w:r>
              <w:rPr>
                <w:rFonts w:ascii="Arial" w:hAnsi="Arial" w:cs="Arial"/>
                <w:noProof/>
              </w:rPr>
              <w:t xml:space="preserve">2. </w:t>
            </w:r>
            <w:r w:rsidR="00613438" w:rsidRPr="00D818B4">
              <w:rPr>
                <w:rFonts w:ascii="Arial" w:hAnsi="Arial" w:cs="Arial"/>
                <w:noProof/>
              </w:rPr>
              <w:t>Initialised a variable to reference the second index of the PDSCH Time Domain Allocation List.</w:t>
            </w:r>
          </w:p>
          <w:p w14:paraId="3C279915" w14:textId="77777777" w:rsidR="00613438" w:rsidRPr="00613438" w:rsidRDefault="00613438" w:rsidP="00613438">
            <w:pPr>
              <w:pStyle w:val="ListParagraph"/>
              <w:rPr>
                <w:rFonts w:ascii="Arial" w:hAnsi="Arial" w:cs="Arial"/>
                <w:noProof/>
              </w:rPr>
            </w:pPr>
          </w:p>
          <w:p w14:paraId="5628960A" w14:textId="0D5BC8A6" w:rsidR="0090519D" w:rsidRPr="00D818B4" w:rsidRDefault="00D818B4" w:rsidP="00D818B4">
            <w:pPr>
              <w:autoSpaceDE w:val="0"/>
              <w:autoSpaceDN w:val="0"/>
              <w:adjustRightInd w:val="0"/>
              <w:spacing w:after="0"/>
              <w:ind w:left="360"/>
              <w:rPr>
                <w:rFonts w:ascii="Arial" w:hAnsi="Arial" w:cs="Arial"/>
                <w:noProof/>
              </w:rPr>
            </w:pPr>
            <w:r>
              <w:rPr>
                <w:rFonts w:ascii="Arial" w:hAnsi="Arial" w:cs="Arial"/>
                <w:noProof/>
              </w:rPr>
              <w:t xml:space="preserve">3. </w:t>
            </w:r>
            <w:r w:rsidR="0090519D" w:rsidRPr="00D818B4">
              <w:rPr>
                <w:rFonts w:ascii="Arial" w:hAnsi="Arial" w:cs="Arial"/>
                <w:noProof/>
              </w:rPr>
              <w:t>Combined the functions f_NR_SS_ConfigureBWPs_DL and f_NR_SS_ConfigureBWPs_UL into a single function. Also, the function is made flexible to perform either Semi-Static BWP Switch or a Dynamic DCI based BWP switch either using DL DCI or Ul DCI</w:t>
            </w:r>
          </w:p>
          <w:p w14:paraId="6E10EE8C" w14:textId="77777777" w:rsidR="00B5626E" w:rsidRPr="00B5626E" w:rsidRDefault="00B5626E" w:rsidP="00B5626E">
            <w:pPr>
              <w:pStyle w:val="ListParagraph"/>
              <w:rPr>
                <w:rFonts w:ascii="Arial" w:hAnsi="Arial" w:cs="Arial"/>
                <w:noProof/>
              </w:rPr>
            </w:pPr>
          </w:p>
          <w:p w14:paraId="1A9C66CD" w14:textId="265C9B12" w:rsidR="00B5626E" w:rsidRPr="000B2F4F" w:rsidRDefault="000B2F4F" w:rsidP="000B2F4F">
            <w:pPr>
              <w:autoSpaceDE w:val="0"/>
              <w:autoSpaceDN w:val="0"/>
              <w:adjustRightInd w:val="0"/>
              <w:spacing w:after="0"/>
              <w:ind w:left="360"/>
              <w:rPr>
                <w:rFonts w:ascii="Arial" w:hAnsi="Arial" w:cs="Arial"/>
                <w:noProof/>
              </w:rPr>
            </w:pPr>
            <w:r>
              <w:rPr>
                <w:rFonts w:ascii="Arial" w:hAnsi="Arial" w:cs="Arial"/>
                <w:noProof/>
              </w:rPr>
              <w:t xml:space="preserve">4. </w:t>
            </w:r>
            <w:r w:rsidR="00B5626E" w:rsidRPr="000B2F4F">
              <w:rPr>
                <w:rFonts w:ascii="Arial" w:hAnsi="Arial" w:cs="Arial"/>
                <w:noProof/>
              </w:rPr>
              <w:t>Changed the UL grant transmission based on SR.</w:t>
            </w:r>
          </w:p>
        </w:tc>
      </w:tr>
      <w:tr w:rsidR="00F84478" w:rsidRPr="001D039E" w14:paraId="70152B5A"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61693728" w14:textId="77777777" w:rsidR="00F84478" w:rsidRPr="005E2E04" w:rsidRDefault="00F84478"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C75D911" w14:textId="77777777" w:rsidR="00F84478" w:rsidRPr="0082383D" w:rsidRDefault="002217BF" w:rsidP="00D729CE">
            <w:pPr>
              <w:spacing w:after="0"/>
              <w:rPr>
                <w:rFonts w:ascii="Arial" w:hAnsi="Arial" w:cs="Arial"/>
                <w:lang w:eastAsia="en-GB"/>
              </w:rPr>
            </w:pPr>
            <w:r>
              <w:rPr>
                <w:rFonts w:ascii="Arial" w:hAnsi="Arial" w:cs="Arial"/>
                <w:lang w:eastAsia="en-GB"/>
              </w:rPr>
              <w:t>MAC_BWP</w:t>
            </w:r>
            <w:r w:rsidR="0082383D" w:rsidRPr="0082383D">
              <w:rPr>
                <w:rFonts w:ascii="Arial" w:hAnsi="Arial" w:cs="Arial"/>
                <w:lang w:eastAsia="en-GB"/>
              </w:rPr>
              <w:t>_NR5GC.ttcn</w:t>
            </w:r>
          </w:p>
        </w:tc>
      </w:tr>
      <w:tr w:rsidR="00F84478" w:rsidRPr="00D268E5" w14:paraId="3FB3E83F" w14:textId="77777777" w:rsidTr="00A600A5">
        <w:tc>
          <w:tcPr>
            <w:tcW w:w="1985" w:type="dxa"/>
            <w:tcBorders>
              <w:top w:val="single" w:sz="4" w:space="0" w:color="auto"/>
              <w:left w:val="single" w:sz="4" w:space="0" w:color="auto"/>
              <w:bottom w:val="single" w:sz="4" w:space="0" w:color="auto"/>
              <w:right w:val="single" w:sz="4" w:space="0" w:color="auto"/>
            </w:tcBorders>
            <w:hideMark/>
          </w:tcPr>
          <w:p w14:paraId="772D1527" w14:textId="77777777" w:rsidR="00F84478" w:rsidRPr="00D818B4" w:rsidRDefault="00F84478" w:rsidP="00D729CE">
            <w:pPr>
              <w:spacing w:before="40" w:after="40"/>
              <w:rPr>
                <w:rFonts w:ascii="Arial" w:hAnsi="Arial"/>
                <w:sz w:val="18"/>
                <w:szCs w:val="18"/>
                <w:highlight w:val="cyan"/>
              </w:rPr>
            </w:pPr>
            <w:r w:rsidRPr="00D818B4">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9F7EB8D" w14:textId="077057EA" w:rsidR="00F84478" w:rsidRPr="00D818B4" w:rsidRDefault="00D818B4" w:rsidP="00D818B4">
            <w:pPr>
              <w:pStyle w:val="ListParagraph"/>
              <w:numPr>
                <w:ilvl w:val="0"/>
                <w:numId w:val="15"/>
              </w:numPr>
              <w:rPr>
                <w:rFonts w:ascii="Arial" w:hAnsi="Arial"/>
                <w:sz w:val="18"/>
                <w:szCs w:val="18"/>
                <w:highlight w:val="cyan"/>
                <w:lang w:eastAsia="zh-CN"/>
              </w:rPr>
            </w:pPr>
            <w:r w:rsidRPr="00D818B4">
              <w:rPr>
                <w:rFonts w:ascii="Arial" w:hAnsi="Arial"/>
                <w:sz w:val="18"/>
                <w:szCs w:val="18"/>
                <w:highlight w:val="cyan"/>
                <w:lang w:eastAsia="zh-CN"/>
              </w:rPr>
              <w:t>Accepted as improvment.</w:t>
            </w:r>
          </w:p>
          <w:p w14:paraId="2C7D472F" w14:textId="6A1872E4" w:rsidR="00D818B4" w:rsidRPr="00D76A96" w:rsidRDefault="00D76A96" w:rsidP="00D818B4">
            <w:pPr>
              <w:pStyle w:val="ListParagraph"/>
              <w:numPr>
                <w:ilvl w:val="0"/>
                <w:numId w:val="15"/>
              </w:numPr>
              <w:rPr>
                <w:rFonts w:ascii="Arial" w:hAnsi="Arial"/>
                <w:sz w:val="18"/>
                <w:szCs w:val="18"/>
                <w:highlight w:val="red"/>
                <w:lang w:eastAsia="zh-CN"/>
              </w:rPr>
            </w:pPr>
            <w:r w:rsidRPr="00D76A96">
              <w:rPr>
                <w:rFonts w:ascii="Arial" w:hAnsi="Arial"/>
                <w:sz w:val="18"/>
                <w:szCs w:val="18"/>
                <w:highlight w:val="red"/>
                <w:lang w:eastAsia="zh-CN"/>
              </w:rPr>
              <w:t xml:space="preserve">Not needed. This is already </w:t>
            </w:r>
            <w:r w:rsidR="009611B5">
              <w:rPr>
                <w:rFonts w:ascii="Arial" w:hAnsi="Arial"/>
                <w:sz w:val="18"/>
                <w:szCs w:val="18"/>
                <w:highlight w:val="red"/>
                <w:lang w:eastAsia="zh-CN"/>
              </w:rPr>
              <w:t xml:space="preserve">done, </w:t>
            </w:r>
            <w:r w:rsidRPr="00D76A96">
              <w:rPr>
                <w:rFonts w:ascii="Arial" w:hAnsi="Arial"/>
                <w:sz w:val="18"/>
                <w:szCs w:val="18"/>
                <w:highlight w:val="red"/>
                <w:lang w:eastAsia="zh-CN"/>
              </w:rPr>
              <w:t xml:space="preserve">index 1 </w:t>
            </w:r>
            <w:r w:rsidR="009611B5">
              <w:rPr>
                <w:rFonts w:ascii="Arial" w:hAnsi="Arial"/>
                <w:sz w:val="18"/>
                <w:szCs w:val="18"/>
                <w:highlight w:val="red"/>
                <w:lang w:eastAsia="zh-CN"/>
              </w:rPr>
              <w:t>is used in</w:t>
            </w:r>
            <w:r w:rsidRPr="00D76A96">
              <w:rPr>
                <w:rFonts w:ascii="Arial" w:hAnsi="Arial"/>
                <w:sz w:val="18"/>
                <w:szCs w:val="18"/>
                <w:highlight w:val="red"/>
                <w:lang w:eastAsia="zh-CN"/>
              </w:rPr>
              <w:t xml:space="preserve"> f_NR_SS_ConfigureBWPs_DL. </w:t>
            </w:r>
          </w:p>
          <w:p w14:paraId="0F6E5ECC" w14:textId="75A23F1C" w:rsidR="00D818B4" w:rsidRPr="00916392" w:rsidRDefault="008E2278" w:rsidP="00D818B4">
            <w:pPr>
              <w:pStyle w:val="ListParagraph"/>
              <w:numPr>
                <w:ilvl w:val="0"/>
                <w:numId w:val="15"/>
              </w:numPr>
              <w:rPr>
                <w:rFonts w:ascii="Arial" w:hAnsi="Arial"/>
                <w:sz w:val="18"/>
                <w:szCs w:val="18"/>
                <w:highlight w:val="cyan"/>
                <w:lang w:eastAsia="zh-CN"/>
              </w:rPr>
            </w:pPr>
            <w:r w:rsidRPr="00916392">
              <w:rPr>
                <w:rFonts w:ascii="Arial" w:hAnsi="Arial"/>
                <w:sz w:val="18"/>
                <w:szCs w:val="18"/>
                <w:highlight w:val="cyan"/>
                <w:lang w:eastAsia="zh-CN"/>
              </w:rPr>
              <w:t>Accepted to configure UL and DL at the same time</w:t>
            </w:r>
            <w:r w:rsidRPr="009611B5">
              <w:rPr>
                <w:rFonts w:ascii="Arial" w:hAnsi="Arial"/>
                <w:sz w:val="18"/>
                <w:szCs w:val="18"/>
                <w:highlight w:val="cyan"/>
                <w:lang w:eastAsia="zh-CN"/>
              </w:rPr>
              <w:t>, but the function proposed below is not following the ASP/Test model definition. W</w:t>
            </w:r>
            <w:r w:rsidRPr="00916392">
              <w:rPr>
                <w:rFonts w:ascii="Arial" w:hAnsi="Arial"/>
                <w:sz w:val="18"/>
                <w:szCs w:val="18"/>
                <w:highlight w:val="cyan"/>
                <w:lang w:eastAsia="zh-CN"/>
              </w:rPr>
              <w:t xml:space="preserve">hen switching BWP without </w:t>
            </w:r>
            <w:r w:rsidRPr="00916392">
              <w:rPr>
                <w:rFonts w:ascii="Arial" w:hAnsi="Arial"/>
                <w:sz w:val="18"/>
                <w:szCs w:val="18"/>
                <w:highlight w:val="cyan"/>
                <w:lang w:eastAsia="zh-CN"/>
              </w:rPr>
              <w:lastRenderedPageBreak/>
              <w:t>DCI</w:t>
            </w:r>
            <w:r w:rsidR="00BA7601" w:rsidRPr="00916392">
              <w:rPr>
                <w:rFonts w:ascii="Arial" w:hAnsi="Arial"/>
                <w:sz w:val="18"/>
                <w:szCs w:val="18"/>
                <w:highlight w:val="cyan"/>
                <w:lang w:eastAsia="zh-CN"/>
              </w:rPr>
              <w:t xml:space="preserve"> sent to UE</w:t>
            </w:r>
            <w:r w:rsidRPr="00916392">
              <w:rPr>
                <w:rFonts w:ascii="Arial" w:hAnsi="Arial"/>
                <w:sz w:val="18"/>
                <w:szCs w:val="18"/>
                <w:highlight w:val="cyan"/>
                <w:lang w:eastAsia="zh-CN"/>
              </w:rPr>
              <w:t>, the assigned BWP of the DCI</w:t>
            </w:r>
            <w:r w:rsidR="00BA7601" w:rsidRPr="00916392">
              <w:rPr>
                <w:rFonts w:ascii="Arial" w:hAnsi="Arial"/>
                <w:sz w:val="18"/>
                <w:szCs w:val="18"/>
                <w:highlight w:val="cyan"/>
                <w:lang w:eastAsia="zh-CN"/>
              </w:rPr>
              <w:t xml:space="preserve"> still</w:t>
            </w:r>
            <w:r w:rsidRPr="00916392">
              <w:rPr>
                <w:rFonts w:ascii="Arial" w:hAnsi="Arial"/>
                <w:sz w:val="18"/>
                <w:szCs w:val="18"/>
                <w:highlight w:val="cyan"/>
                <w:lang w:eastAsia="zh-CN"/>
              </w:rPr>
              <w:t xml:space="preserve"> needs to be reconfigured. See MCC160 Proposed implementation.</w:t>
            </w:r>
          </w:p>
          <w:p w14:paraId="179163F2" w14:textId="5BDE0F64" w:rsidR="000B2F4F" w:rsidRPr="00D818B4" w:rsidRDefault="000B2F4F" w:rsidP="00D818B4">
            <w:pPr>
              <w:pStyle w:val="ListParagraph"/>
              <w:numPr>
                <w:ilvl w:val="0"/>
                <w:numId w:val="15"/>
              </w:numPr>
              <w:rPr>
                <w:rFonts w:ascii="Arial" w:hAnsi="Arial"/>
                <w:sz w:val="18"/>
                <w:szCs w:val="18"/>
                <w:highlight w:val="cyan"/>
                <w:lang w:eastAsia="zh-CN"/>
              </w:rPr>
            </w:pPr>
            <w:r>
              <w:rPr>
                <w:rFonts w:ascii="Arial" w:hAnsi="Arial"/>
                <w:sz w:val="18"/>
                <w:szCs w:val="18"/>
                <w:highlight w:val="cyan"/>
                <w:lang w:eastAsia="zh-CN"/>
              </w:rPr>
              <w:t>Accepte</w:t>
            </w:r>
            <w:r w:rsidR="00DC3AED">
              <w:rPr>
                <w:rFonts w:ascii="Arial" w:hAnsi="Arial"/>
                <w:sz w:val="18"/>
                <w:szCs w:val="18"/>
                <w:highlight w:val="cyan"/>
                <w:lang w:eastAsia="zh-CN"/>
              </w:rPr>
              <w:t>d</w:t>
            </w:r>
          </w:p>
        </w:tc>
      </w:tr>
    </w:tbl>
    <w:p w14:paraId="73E18E9A" w14:textId="77777777" w:rsidR="00F84478" w:rsidRDefault="00F84478" w:rsidP="00F84478">
      <w:pPr>
        <w:rPr>
          <w:lang w:eastAsia="en-GB"/>
        </w:rPr>
      </w:pPr>
    </w:p>
    <w:p w14:paraId="2F28A25B" w14:textId="77777777" w:rsidR="00F84478" w:rsidRPr="0082383D" w:rsidRDefault="00F84478" w:rsidP="00F84478">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318316DA" w14:textId="77777777" w:rsidTr="00A600A5">
        <w:tc>
          <w:tcPr>
            <w:tcW w:w="13575" w:type="dxa"/>
            <w:tcBorders>
              <w:top w:val="single" w:sz="4" w:space="0" w:color="auto"/>
              <w:left w:val="single" w:sz="4" w:space="0" w:color="auto"/>
              <w:bottom w:val="single" w:sz="4" w:space="0" w:color="auto"/>
              <w:right w:val="single" w:sz="4" w:space="0" w:color="auto"/>
            </w:tcBorders>
          </w:tcPr>
          <w:p w14:paraId="44E95300" w14:textId="77777777" w:rsidR="00B5626E" w:rsidRDefault="00B5626E" w:rsidP="00B5626E">
            <w:pPr>
              <w:autoSpaceDE w:val="0"/>
              <w:autoSpaceDN w:val="0"/>
              <w:adjustRightInd w:val="0"/>
              <w:spacing w:after="0"/>
              <w:rPr>
                <w:rFonts w:ascii="Courier New" w:hAnsi="Courier New" w:cs="Courier New"/>
                <w:color w:val="000000"/>
                <w:lang w:eastAsia="de-DE"/>
              </w:rPr>
            </w:pPr>
          </w:p>
          <w:p w14:paraId="46220DF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f_TC_7_1_1_8_1_NR5GC() runs on NR5GC_PTC</w:t>
            </w:r>
          </w:p>
          <w:p w14:paraId="237E132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36B1538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Bandwidth Part (BWP) operation UL/DL */</w:t>
            </w:r>
          </w:p>
          <w:p w14:paraId="4BDF0B4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R5-227417 sic@</w:t>
            </w:r>
          </w:p>
          <w:p w14:paraId="46C0B8C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integer v_Lrbs := 6;</w:t>
            </w:r>
          </w:p>
          <w:p w14:paraId="6A7E5CA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DRB_Identity v_DrbId;</w:t>
            </w:r>
          </w:p>
          <w:p w14:paraId="0CB6284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CellGroupConfig v_CellGroupConfig;</w:t>
            </w:r>
          </w:p>
          <w:p w14:paraId="4333CD9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RRCReconfiguration_v1530_IEs v_RRCReconfiguration_v1530Ext_IEs;</w:t>
            </w:r>
          </w:p>
          <w:p w14:paraId="3562CA4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NR_RadioBearerList_Type v_SS_Drb_ConfigList;</w:t>
            </w:r>
          </w:p>
          <w:p w14:paraId="29F62CD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ServingCellConfig.downlinkBWP_ToAddModList v_DedicatedBwpListDL;</w:t>
            </w:r>
          </w:p>
          <w:p w14:paraId="6423901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UplinkConfig.uplinkBWP_ToAddModList v_DedicatedBwpListUL;</w:t>
            </w:r>
          </w:p>
          <w:p w14:paraId="435BCDF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NR_DownlinkBWP_List_Type v_DownlinkBWP_List;</w:t>
            </w:r>
          </w:p>
          <w:p w14:paraId="33F8A5F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NR_UplinkBWP_List_Type v_UplinkBWP_List;</w:t>
            </w:r>
          </w:p>
          <w:p w14:paraId="6503C18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NR_ResourceAllocation_Type v_ResourceAllocationUL := cs_NR_ResourceAllocation(v_Lrbs, tsc_NR_DefaultGrant_Imcs);</w:t>
            </w:r>
          </w:p>
          <w:p w14:paraId="5C245F3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7A658E8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MAC_CellGroupConfig v_MAC_CellGroupConfig;</w:t>
            </w:r>
          </w:p>
          <w:p w14:paraId="2519D12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PDSCH_TimeDomainResourceAllocationList v_PDSCH_TimeDomainResourceAllocationList; //@sic R5s230220 R6-231578 sic@</w:t>
            </w:r>
          </w:p>
          <w:p w14:paraId="6A7A4FD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7155B03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f_NR5GC_Init(NR_1);                                                 // Init Cell parameters</w:t>
            </w:r>
          </w:p>
          <w:p w14:paraId="7F550D6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f_NR_CellInfo_SetMAC_CellGroupConfigL2(nr_Cell1);</w:t>
            </w:r>
          </w:p>
          <w:p w14:paraId="7CF0453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289D3C1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R5s0220 R5-231578 sic@</w:t>
            </w:r>
          </w:p>
          <w:p w14:paraId="3317B6E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 := f_NR_CellInfo_GetMAC_CellGroupConfig(nr_Cell1);</w:t>
            </w:r>
          </w:p>
          <w:p w14:paraId="2FD035E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v_MAC_CellGroupConfig.schedulingRequestConfig.schedulingRequestToAddModList[0].sr_TransMax := n64;</w:t>
            </w:r>
          </w:p>
          <w:p w14:paraId="61B18A8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f_NR_CellInfo_SetMAC_CellGroupConfig(nr_Cell1, v_MAC_CellGroupConfig);</w:t>
            </w:r>
          </w:p>
          <w:p w14:paraId="731D520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6E1050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R5s230220 R6-231578 sic@</w:t>
            </w:r>
          </w:p>
          <w:p w14:paraId="418B9F3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2467AC2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f_NR_CellInfo_SetSIB1_TimeDomainAllocation(nr_Cell1,v_PDSCH_TimeDomainResourceAllocationList);</w:t>
            </w:r>
          </w:p>
          <w:p w14:paraId="3843AC8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173EB3E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f_NR_CellConfig_Def(nr_Cell1);                                      // Create and configure NR cell 1</w:t>
            </w:r>
          </w:p>
          <w:p w14:paraId="5B87636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73FC534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f_NR5GC_Preamble(nr_Cell1, STATE_IDLE_1A, TESTModeA_ON);</w:t>
            </w:r>
          </w:p>
          <w:p w14:paraId="3212EEB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B5C669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f_NR_AS_CipheringAlgorithm_Set(nea0);                               // Set null cipher Algorithm</w:t>
            </w:r>
          </w:p>
          <w:p w14:paraId="42D8FB6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1931C05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v_DrbId := f_NR_GetDefaultDRB_ForFirstPDUSession();                 // Retrieve DRB Id of the first PDU session</w:t>
            </w:r>
          </w:p>
          <w:p w14:paraId="24AC913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0B4C9D8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54387F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f_NR5GC_RRC_ConnectedState3N_Def(nr_Cell1, TEST_LOOPModeA_ON, -, -, -, -, -, v_SS_Drb_ConfigList);</w:t>
            </w:r>
          </w:p>
          <w:p w14:paraId="5AC35B8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39C2E1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f_NR_ULGrantConfiguration_Stop(nr_Cell1, -, cs_NR_UplinkTimeAlignment_Keep);</w:t>
            </w:r>
          </w:p>
          <w:p w14:paraId="69A17B4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730338D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f_NR_TestBody_Set(true);</w:t>
            </w:r>
          </w:p>
          <w:p w14:paraId="5DA89F7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28F99E5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 siclog@</w:t>
            </w:r>
          </w:p>
          <w:p w14:paraId="0B3B9BB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v_DedicatedBwpListDL := fl_TC_7_1_1_8_1_DedicatedBwpListDL(nr_Cell1);</w:t>
            </w:r>
          </w:p>
          <w:p w14:paraId="08D077F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v_DedicatedBwpListUL := fl_TC_7_1_1_8_1_DedicatedBwpListUL(nr_Cell1);</w:t>
            </w:r>
          </w:p>
          <w:p w14:paraId="409828E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v_CellGroupConfig := f_TC_7_1_1_8_1_CellGroupConfig(nr_Cell1, v_DedicatedBwpListDL, v_DedicatedBwpListUL);</w:t>
            </w:r>
          </w:p>
          <w:p w14:paraId="2867349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v_RRCReconfiguration_v1530Ext_IEs := cs_NR_RRCReconfiguration_v1530_IEs(bit2oct(encvalue(v_CellGroupConfig)));</w:t>
            </w:r>
          </w:p>
          <w:p w14:paraId="1A5A321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f_NR_SendRRCReconfiguration(nr_Cell1, -, -, v_RRCReconfiguration_v1530Ext_IEs, -, -, -, false);    // false: don't expect RRCReconfigurationComplete in f_NR_SendRRCReconfiguration</w:t>
            </w:r>
          </w:p>
          <w:p w14:paraId="113F978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4FA42E3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Configure the SS:</w:t>
            </w:r>
          </w:p>
          <w:p w14:paraId="688CF11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v_DownlinkBWP_List := f_NR_SS_BWP_List_DL(nr_Cell1, v_DedicatedBwpListDL);</w:t>
            </w:r>
          </w:p>
          <w:p w14:paraId="02097FF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v_UplinkBWP_List := f_NR_SS_BWP_List_UL(nr_Cell1, v_DedicatedBwpListUL);</w:t>
            </w:r>
          </w:p>
          <w:p w14:paraId="417E9ED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f_NR_SS_ConfigureBWPs_DL(nr_Cell1, -, tsc_NR_BWP_Id_FirstActive, -, v_FreqDomainSchedulDL, v_DownlinkBWP_List);</w:t>
            </w:r>
          </w:p>
          <w:p w14:paraId="31A15B5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f_NR_SS_ConfigureBWPs_UL(nr_Cell1, -, tsc_NR_BWP_Id_FirstActive, -, v_UplinkBWP_List);</w:t>
            </w:r>
          </w:p>
          <w:p w14:paraId="163A7F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D2A3E5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0Ab1" siclog@</w:t>
            </w:r>
          </w:p>
          <w:p w14:paraId="38A6772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f_NR_OneULGrantTransmission(nr_Cell1, -, v_ResourceAllocationUL);</w:t>
            </w:r>
          </w:p>
          <w:p w14:paraId="6536146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66BA335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0Ab2" siclog@</w:t>
            </w:r>
          </w:p>
          <w:p w14:paraId="1051AFF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SRB.receive(car_NR_SRB_RrcPdu_IND(nr_Cell1, tsc_NR_RbId_SRB1, cr_38508_RRCReconfigurationComplete));</w:t>
            </w:r>
          </w:p>
          <w:p w14:paraId="28D7374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f_NR_PreliminaryPass(__FILE__, __LINE__, "Step 0Ab2");</w:t>
            </w:r>
          </w:p>
          <w:p w14:paraId="63711F6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5CF50A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f_TC_7_1_1_8_1_NR_CommonTestBody(nr_Cell1, v_DrbId, v_ResourceAllocationUL);</w:t>
            </w:r>
          </w:p>
          <w:p w14:paraId="7D559EA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8B58A1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f_NR_TestBody_Set(false);</w:t>
            </w:r>
          </w:p>
          <w:p w14:paraId="4780AC7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E66207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f_NR_ULGrantConfiguration_Start(nr_Cell1);</w:t>
            </w:r>
          </w:p>
          <w:p w14:paraId="1EF81BA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R5s230130 sic@</w:t>
            </w:r>
          </w:p>
          <w:p w14:paraId="2F4A4FE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//f_NR5GC_OpenUE_TestLoopMode_Deactivate_TestMode(nr_Cell1);</w:t>
            </w:r>
          </w:p>
          <w:p w14:paraId="50E92B0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f_NR_Postamble(nr_Cell1, STATE_CONNECTED_3A);</w:t>
            </w:r>
          </w:p>
          <w:p w14:paraId="1C23EBDB" w14:textId="77777777" w:rsidR="00F84478"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91BFB44" w14:textId="77777777" w:rsidR="00B5626E" w:rsidRPr="0082383D" w:rsidRDefault="00B5626E" w:rsidP="0082383D">
            <w:pPr>
              <w:autoSpaceDE w:val="0"/>
              <w:autoSpaceDN w:val="0"/>
              <w:adjustRightInd w:val="0"/>
              <w:spacing w:after="0"/>
              <w:rPr>
                <w:rFonts w:ascii="Courier New" w:hAnsi="Courier New" w:cs="Courier New"/>
                <w:color w:val="000000"/>
                <w:lang w:eastAsia="de-DE"/>
              </w:rPr>
            </w:pPr>
          </w:p>
        </w:tc>
      </w:tr>
    </w:tbl>
    <w:p w14:paraId="0D10770D" w14:textId="77777777" w:rsidR="00F84478" w:rsidRPr="00D268E5" w:rsidRDefault="00F84478" w:rsidP="00F84478">
      <w:pPr>
        <w:spacing w:after="0"/>
        <w:rPr>
          <w:rFonts w:ascii="Arial" w:hAnsi="Arial"/>
          <w:color w:val="000000"/>
          <w:lang w:eastAsia="en-GB"/>
        </w:rPr>
      </w:pPr>
    </w:p>
    <w:p w14:paraId="4BB3D6A2" w14:textId="77777777" w:rsidR="00B5626E" w:rsidRDefault="00B5626E" w:rsidP="00F84478">
      <w:pPr>
        <w:spacing w:after="0"/>
        <w:rPr>
          <w:rFonts w:ascii="Arial" w:hAnsi="Arial"/>
          <w:b/>
          <w:color w:val="000000"/>
          <w:lang w:eastAsia="en-GB"/>
        </w:rPr>
      </w:pPr>
    </w:p>
    <w:p w14:paraId="4D3DE56F" w14:textId="77777777" w:rsidR="00B5626E" w:rsidRDefault="00B5626E" w:rsidP="00F84478">
      <w:pPr>
        <w:spacing w:after="0"/>
        <w:rPr>
          <w:rFonts w:ascii="Arial" w:hAnsi="Arial"/>
          <w:b/>
          <w:color w:val="000000"/>
          <w:lang w:eastAsia="en-GB"/>
        </w:rPr>
      </w:pPr>
    </w:p>
    <w:p w14:paraId="5A97B255" w14:textId="77777777" w:rsidR="00F84478" w:rsidRPr="0082383D" w:rsidRDefault="00F84478" w:rsidP="00F84478">
      <w:pPr>
        <w:spacing w:after="0"/>
        <w:rPr>
          <w:rFonts w:ascii="Arial" w:hAnsi="Arial"/>
          <w:b/>
          <w:color w:val="000000"/>
          <w:lang w:eastAsia="en-GB"/>
        </w:rPr>
      </w:pPr>
      <w:r w:rsidRPr="0082383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10B561FF" w14:textId="77777777" w:rsidTr="00A600A5">
        <w:trPr>
          <w:trHeight w:val="306"/>
        </w:trPr>
        <w:tc>
          <w:tcPr>
            <w:tcW w:w="13603" w:type="dxa"/>
            <w:tcBorders>
              <w:top w:val="single" w:sz="4" w:space="0" w:color="auto"/>
              <w:left w:val="single" w:sz="4" w:space="0" w:color="auto"/>
              <w:bottom w:val="single" w:sz="4" w:space="0" w:color="auto"/>
              <w:right w:val="single" w:sz="4" w:space="0" w:color="auto"/>
            </w:tcBorders>
          </w:tcPr>
          <w:p w14:paraId="08A14D0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f_TC_7_1_1_8_1_NR5GC() runs on NR5GC_PTC</w:t>
            </w:r>
          </w:p>
          <w:p w14:paraId="2F140F4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F9C0B6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Bandwidth Part (BWP) operation UL/DL */</w:t>
            </w:r>
          </w:p>
          <w:p w14:paraId="106EA07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R5-227417 sic@</w:t>
            </w:r>
          </w:p>
          <w:p w14:paraId="7F0E256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integer v_Lrbs := 6;</w:t>
            </w:r>
          </w:p>
          <w:p w14:paraId="5CBEDC0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DRB_Identity v_DrbId;</w:t>
            </w:r>
          </w:p>
          <w:p w14:paraId="210AF3B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CellGroupConfig v_CellGroupConfig;</w:t>
            </w:r>
          </w:p>
          <w:p w14:paraId="3C33CBA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RRCReconfiguration_v1530_IEs v_RRCReconfiguration_v1530Ext_IEs;</w:t>
            </w:r>
          </w:p>
          <w:p w14:paraId="2A17C2C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NR_RadioBearerList_Type v_SS_Drb_ConfigList;</w:t>
            </w:r>
          </w:p>
          <w:p w14:paraId="6C97CCE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ServingCellConfig.downlinkBWP_ToAddModList v_DedicatedBwpListDL;</w:t>
            </w:r>
          </w:p>
          <w:p w14:paraId="169C320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UplinkConfig.uplinkBWP_ToAddModList v_DedicatedBwpListUL;</w:t>
            </w:r>
          </w:p>
          <w:p w14:paraId="0138F3D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NR_DownlinkBWP_List_Type v_DownlinkBWP_List;</w:t>
            </w:r>
          </w:p>
          <w:p w14:paraId="00F048A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NR_UplinkBWP_List_Type v_UplinkBWP_List;</w:t>
            </w:r>
          </w:p>
          <w:p w14:paraId="1D1F8FE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NR_ResourceAllocation_Type v_ResourceAllocationUL := cs_NR_ResourceAllocation(v_Lrbs, tsc_NR_DefaultGrant_Imcs);</w:t>
            </w:r>
          </w:p>
          <w:p w14:paraId="5EDF509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3824661F" w14:textId="77777777" w:rsid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var template (value) NR_DciCommon_TimeDomainResourceAssignment_Type v_TimeDomainResourceAssignment := cs_NR_DciCommon_TimeDomainResourceAssignment('0001'B); //WA#</w:t>
            </w:r>
          </w:p>
          <w:p w14:paraId="676E959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MAC_CellGroupConfig v_MAC_CellGroupConfig;</w:t>
            </w:r>
          </w:p>
          <w:p w14:paraId="186CC18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PDSCH_TimeDomainResourceAllocationList v_PDSCH_TimeDomainResourceAllocationList; //@sic R5s230220 R6-231578 sic@</w:t>
            </w:r>
          </w:p>
          <w:p w14:paraId="1F4845E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2AFB40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f_NR5GC_Init(NR_1);                                                 // Init Cell parameters</w:t>
            </w:r>
          </w:p>
          <w:p w14:paraId="199A07A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t>
            </w:r>
            <w:r w:rsidRPr="00B5626E">
              <w:rPr>
                <w:rFonts w:ascii="Courier New" w:hAnsi="Courier New" w:cs="Courier New"/>
                <w:b/>
                <w:color w:val="000000"/>
                <w:highlight w:val="yellow"/>
                <w:lang w:eastAsia="de-DE"/>
              </w:rPr>
              <w:t>MOVED</w:t>
            </w:r>
            <w:r>
              <w:rPr>
                <w:rFonts w:ascii="Courier New" w:hAnsi="Courier New" w:cs="Courier New"/>
                <w:color w:val="000000"/>
                <w:highlight w:val="yellow"/>
                <w:lang w:eastAsia="de-DE"/>
              </w:rPr>
              <w:t xml:space="preserve"> </w:t>
            </w:r>
            <w:r w:rsidRPr="00B5626E">
              <w:rPr>
                <w:rFonts w:ascii="Courier New" w:hAnsi="Courier New" w:cs="Courier New"/>
                <w:color w:val="000000"/>
                <w:highlight w:val="yellow"/>
                <w:lang w:eastAsia="de-DE"/>
              </w:rPr>
              <w:t>f_NR_CellInfo_SetMAC_CellGroupConfigL2(nr_Cell1);</w:t>
            </w:r>
          </w:p>
          <w:p w14:paraId="4523368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72EEC13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R5s0220 R5-231578 sic@</w:t>
            </w:r>
          </w:p>
          <w:p w14:paraId="4C781AD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 := f_NR_CellInfo_GetMAC_CellGroupConfig(nr_Cell1);</w:t>
            </w:r>
          </w:p>
          <w:p w14:paraId="36AAE10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v_MAC_CellGroupConfig.schedulingRequestConfig.schedulingRequestToAddModList[0].sr_TransMax := n64;</w:t>
            </w:r>
          </w:p>
          <w:p w14:paraId="5486CBF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f_NR_CellInfo_SetMAC_CellGroupConfig(nr_Cell1, v_MAC_CellGroupConfig);</w:t>
            </w:r>
          </w:p>
          <w:p w14:paraId="524B8C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749FB2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R5s230220 R6-231578 sic@</w:t>
            </w:r>
          </w:p>
          <w:p w14:paraId="2C35459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12BA6DD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f_NR_CellInfo_SetSIB1_TimeDomainAllocation(nr_Cell1,v_PDSCH_TimeDomainResourceAllocationList);</w:t>
            </w:r>
          </w:p>
          <w:p w14:paraId="1514CAB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59B1A0C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f_NR_CellConfig_Def(nr_Cell1);                                      // Create and configure NR cell 1</w:t>
            </w:r>
          </w:p>
          <w:p w14:paraId="0E70D08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8FC784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f_NR5GC_Preamble(nr_Cell1, STATE_IDLE_1A, TESTModeA_ON);</w:t>
            </w:r>
          </w:p>
          <w:p w14:paraId="289FF0B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1AE2BF6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f_NR_AS_CipheringAlgorithm_Set(nea0);                               // Set null cipher Algorithm</w:t>
            </w:r>
          </w:p>
          <w:p w14:paraId="07D49B5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f_NR_CellInfo_SetMAC_CellGroupConfigL2(nr_Cell1); //WA#</w:t>
            </w:r>
          </w:p>
          <w:p w14:paraId="025948A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364510E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v_DrbId := f_NR_GetDefaultDRB_ForFirstPDUSession();                 // Retrieve DRB Id of the first PDU session</w:t>
            </w:r>
          </w:p>
          <w:p w14:paraId="12A6266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0B1C9FB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6427852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f_NR5GC_RRC_ConnectedState3N_Def(nr_Cell1, TEST_LOOPModeA_ON, -, -, -, -, -, v_SS_Drb_ConfigList);</w:t>
            </w:r>
          </w:p>
          <w:p w14:paraId="5B2BC49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3921C12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f_NR_ULGrantConfiguration_Stop(nr_Cell1, -, cs_NR_UplinkTimeAlignment_Keep);</w:t>
            </w:r>
          </w:p>
          <w:p w14:paraId="5EFAD48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7B7E1B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f_NR_TestBody_Set(true);</w:t>
            </w:r>
          </w:p>
          <w:p w14:paraId="445BC6F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FEC80C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 siclog@</w:t>
            </w:r>
          </w:p>
          <w:p w14:paraId="7F15B2C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v_DedicatedBwpListDL := fl_TC_7_1_1_8_1_DedicatedBwpListDL(nr_Cell1);</w:t>
            </w:r>
          </w:p>
          <w:p w14:paraId="7E785D9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v_DedicatedBwpListUL := fl_TC_7_1_1_8_1_DedicatedBwpListUL(nr_Cell1);</w:t>
            </w:r>
          </w:p>
          <w:p w14:paraId="6AAC9B2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v_CellGroupConfig := f_TC_7_1_1_8_1_CellGroupConfig(nr_Cell1, v_DedicatedBwpListDL, v_DedicatedBwpListUL);</w:t>
            </w:r>
          </w:p>
          <w:p w14:paraId="7AC9849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v_RRCReconfiguration_v1530Ext_IEs := cs_NR_RRCReconfiguration_v1530_IEs(bit2oct(encvalue(v_CellGroupConfig)));</w:t>
            </w:r>
          </w:p>
          <w:p w14:paraId="1FF0184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f_NR_SendRRCReconfiguration(nr_Cell1, -, -, v_RRCReconfiguration_v1530Ext_IEs, -, -, -, false);    // false: don't expect RRCReconfigurationComplete in f_NR_SendRRCReconfiguration</w:t>
            </w:r>
          </w:p>
          <w:p w14:paraId="58E1299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105B47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Configure the SS:</w:t>
            </w:r>
          </w:p>
          <w:p w14:paraId="62E80F1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v_DownlinkBWP_List := f_NR_SS_BWP_List_DL(nr_Cell1, v_DedicatedBwpListDL);</w:t>
            </w:r>
          </w:p>
          <w:p w14:paraId="7B96EBF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v_UplinkBWP_List := f_NR_SS_BWP_List_UL(nr_Cell1, v_DedicatedBwpListUL);</w:t>
            </w:r>
          </w:p>
          <w:p w14:paraId="67E77F6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370F8B6E" w14:textId="77777777" w:rsidR="00B5626E" w:rsidRPr="00B5626E" w:rsidRDefault="00B5626E" w:rsidP="00B5626E">
            <w:pPr>
              <w:autoSpaceDE w:val="0"/>
              <w:autoSpaceDN w:val="0"/>
              <w:adjustRightInd w:val="0"/>
              <w:spacing w:after="0"/>
              <w:rPr>
                <w:rFonts w:ascii="Courier New" w:hAnsi="Courier New" w:cs="Courier New"/>
                <w:color w:val="000000"/>
                <w:highlight w:val="yellow"/>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//WA#</w:t>
            </w:r>
          </w:p>
          <w:p w14:paraId="6A64BBD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highlight w:val="yellow"/>
                <w:lang w:eastAsia="de-DE"/>
              </w:rPr>
              <w:t xml:space="preserve">    f_NR_SS_ConfigureBWPs(nr_Cell1, -, tsc_NR_BWP_Id_FirstActive, tsc_NR_BWP_Id_FirstActive, -, v_FreqDomainSchedulDL, -, v_DownlinkBWP_List, v_UplinkBWP_List);</w:t>
            </w:r>
          </w:p>
          <w:p w14:paraId="3587593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24763D3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0Ab1" siclog@</w:t>
            </w:r>
          </w:p>
          <w:p w14:paraId="6718381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f_NR_ULGrantTransmissionOnSR(nr_Cell1, -, v_ResourceAllocationUL); //WA# changed to OnSR</w:t>
            </w:r>
          </w:p>
          <w:p w14:paraId="272C5F3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6C4C7AF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0Ab2" siclog@</w:t>
            </w:r>
          </w:p>
          <w:p w14:paraId="4D156CD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SRB.receive(car_NR_SRB_RrcPdu_IND(nr_Cell1, tsc_NR_RbId_SRB1, cr_38508_RRCReconfigurationComplete));</w:t>
            </w:r>
          </w:p>
          <w:p w14:paraId="49FCF5D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f_NR_PreliminaryPass(__FILE__, __LINE__, "Step 0Ab2");</w:t>
            </w:r>
          </w:p>
          <w:p w14:paraId="086FA6A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3E59FA7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f_NR_ULGrantConfiguration_Stop(nr_Cell1); //WA#</w:t>
            </w:r>
          </w:p>
          <w:p w14:paraId="1CEA62E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66DFF55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f_TC_7_1_1_8_1_NR_CommonTestBody(nr_Cell1, v_DrbId, v_ResourceAllocationUL, </w:t>
            </w:r>
            <w:r w:rsidRPr="00B5626E">
              <w:rPr>
                <w:rFonts w:ascii="Courier New" w:hAnsi="Courier New" w:cs="Courier New"/>
                <w:color w:val="000000"/>
                <w:highlight w:val="yellow"/>
                <w:lang w:eastAsia="de-DE"/>
              </w:rPr>
              <w:t>v_TimeDomainResourceAssignment</w:t>
            </w: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//WA#</w:t>
            </w:r>
          </w:p>
          <w:p w14:paraId="38D37C1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244B8F3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f_NR_TestBody_Set(false);</w:t>
            </w:r>
          </w:p>
          <w:p w14:paraId="01C2E2B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C7F576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f_NR_ULGrantConfiguration_Start(nr_Cell1);</w:t>
            </w:r>
          </w:p>
          <w:p w14:paraId="2C47C4C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R5s230130 sic@</w:t>
            </w:r>
          </w:p>
          <w:p w14:paraId="585430E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//f_NR5GC_OpenUE_TestLoopMode_Deactivate_TestMode(nr_Cell1);</w:t>
            </w:r>
          </w:p>
          <w:p w14:paraId="30E3D88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f_NR_Postamble(nr_Cell1, STATE_CONNECTED_3A);</w:t>
            </w:r>
          </w:p>
          <w:p w14:paraId="2FF6234F" w14:textId="77777777" w:rsidR="00F84478" w:rsidRPr="0082383D"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tc>
      </w:tr>
      <w:bookmarkEnd w:id="8"/>
      <w:bookmarkEnd w:id="9"/>
      <w:bookmarkEnd w:id="10"/>
    </w:tbl>
    <w:p w14:paraId="197D3461" w14:textId="77777777" w:rsidR="00B5626E" w:rsidRDefault="00B5626E" w:rsidP="00F84478">
      <w:pPr>
        <w:rPr>
          <w:lang w:eastAsia="en-GB"/>
        </w:rPr>
      </w:pPr>
    </w:p>
    <w:p w14:paraId="734F1E50" w14:textId="77777777" w:rsidR="00B5626E" w:rsidRPr="0082383D" w:rsidRDefault="00B5626E" w:rsidP="00B5626E">
      <w:pPr>
        <w:spacing w:after="0"/>
        <w:rPr>
          <w:rFonts w:ascii="Arial" w:hAnsi="Arial"/>
          <w:b/>
          <w:color w:val="000000"/>
          <w:lang w:eastAsia="en-GB"/>
        </w:rPr>
      </w:pPr>
      <w:r>
        <w:rPr>
          <w:rFonts w:ascii="Arial" w:hAnsi="Arial"/>
          <w:b/>
          <w:color w:val="000000"/>
          <w:lang w:eastAsia="en-GB"/>
        </w:rPr>
        <w:t>New Function</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B5626E" w:rsidRPr="00D268E5" w14:paraId="7A19A07F" w14:textId="77777777" w:rsidTr="00D729CE">
        <w:trPr>
          <w:trHeight w:val="306"/>
        </w:trPr>
        <w:tc>
          <w:tcPr>
            <w:tcW w:w="13603" w:type="dxa"/>
            <w:tcBorders>
              <w:top w:val="single" w:sz="4" w:space="0" w:color="auto"/>
              <w:left w:val="single" w:sz="4" w:space="0" w:color="auto"/>
              <w:bottom w:val="single" w:sz="4" w:space="0" w:color="auto"/>
              <w:right w:val="single" w:sz="4" w:space="0" w:color="auto"/>
            </w:tcBorders>
          </w:tcPr>
          <w:p w14:paraId="3D4AE24B" w14:textId="77777777" w:rsidR="00B5626E" w:rsidRDefault="00B5626E" w:rsidP="00B5626E">
            <w:pPr>
              <w:autoSpaceDE w:val="0"/>
              <w:autoSpaceDN w:val="0"/>
              <w:adjustRightInd w:val="0"/>
              <w:spacing w:after="0"/>
              <w:rPr>
                <w:rFonts w:ascii="Courier New" w:hAnsi="Courier New" w:cs="Courier New"/>
                <w:color w:val="000000"/>
                <w:lang w:eastAsia="de-DE"/>
              </w:rPr>
            </w:pPr>
          </w:p>
          <w:p w14:paraId="7CD81B34"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f_NR_SS_ConfigureBWPs(NR_CellId_Type p_NR_CellId,</w:t>
            </w:r>
          </w:p>
          <w:p w14:paraId="0998906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(value) TimingInfo_Type p_TimingInfo := cs_TimingInfo_Now,</w:t>
            </w:r>
          </w:p>
          <w:p w14:paraId="3CE98D3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BWP_Id p_BwpId_DL_DCI,</w:t>
            </w:r>
          </w:p>
          <w:p w14:paraId="66DBA590"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BWP_Id p_BwpId_UL_DCI,</w:t>
            </w:r>
          </w:p>
          <w:p w14:paraId="136B67B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BWP_Id p_BwpId_Data := omit,</w:t>
            </w:r>
          </w:p>
          <w:p w14:paraId="1A75DE1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NR_FreqDomainResourceAssignmentDL_Type p_FreqDomainSchedul := omit,</w:t>
            </w:r>
          </w:p>
          <w:p w14:paraId="36D6350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NR_DciCommon_TimeDomainResourceAssignment_Type p_TimeDomainResourceAssignment := omit,</w:t>
            </w:r>
          </w:p>
          <w:p w14:paraId="52BD467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NR_DownlinkBWP_List_Type p_DownlinkBWP_List := omit,</w:t>
            </w:r>
          </w:p>
          <w:p w14:paraId="4245969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NR_UplinkBWP_List_Type p_UplinkBWP_List := omit,</w:t>
            </w:r>
          </w:p>
          <w:p w14:paraId="02AF7B7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integer p_NoPfBWPs := 4,</w:t>
            </w:r>
          </w:p>
          <w:p w14:paraId="211F94A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boolean p_DL := false,</w:t>
            </w:r>
          </w:p>
          <w:p w14:paraId="539705D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boolean p_DynamicSwitching := false) runs on NR_BASE_PTC</w:t>
            </w:r>
          </w:p>
          <w:p w14:paraId="63C7EFE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084B793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NR_AssignedBWPs_Type v_AssignedBWP_DL;</w:t>
            </w:r>
          </w:p>
          <w:p w14:paraId="5275F5F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NR_AssignedBWPs_Type v_AssignedBWP_UL;</w:t>
            </w:r>
          </w:p>
          <w:p w14:paraId="1269ED6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NR_DciCommon_BWPIndicator_Type v_BWPIndicator;</w:t>
            </w:r>
          </w:p>
          <w:p w14:paraId="04C57F1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var template (value) NR_DciFormat_1_X_ResourceAssignment_Type v_ResourceAssignment;</w:t>
            </w:r>
          </w:p>
          <w:p w14:paraId="27A9FDD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NR_DciFormat_1_X_SpecificInfo_Type v_DciFormat_DL := cs_NR_DciFormat_1_1_AllOmit;</w:t>
            </w:r>
          </w:p>
          <w:p w14:paraId="3F7CAC9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NR_DciFormat_0_X_SpecificInfo_Type v_DciFormat_UL := cs_NR_DciFormat_0_1_AllOmit;</w:t>
            </w:r>
          </w:p>
          <w:p w14:paraId="2CF654F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NR_DciDlInfo_Type v_DciDlInfo:= cs_NR_DciDlInfo_AllOmit;</w:t>
            </w:r>
          </w:p>
          <w:p w14:paraId="0125F9A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NR_DciUlInfo_Type v_DciUlInfo:= cs_NR_DciUlInfo_AllOmit;</w:t>
            </w:r>
          </w:p>
          <w:p w14:paraId="28E703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BWP_Id v_BwpId_Data;</w:t>
            </w:r>
          </w:p>
          <w:p w14:paraId="416E3C2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BWP_Id v_BwpId_ActiveBWP;</w:t>
            </w:r>
          </w:p>
          <w:p w14:paraId="3D06B5B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var template (value) NR_ActiveUplinkBWP_Id_Type v_ActiveUplinkBWP_Id;</w:t>
            </w:r>
          </w:p>
          <w:p w14:paraId="4576144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5DF4F0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(isvalue(p_BwpId_Data)) {</w:t>
            </w:r>
          </w:p>
          <w:p w14:paraId="18AB655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v_BwpId_Data := valueof(p_BwpId_Data);</w:t>
            </w:r>
          </w:p>
          <w:p w14:paraId="025BA34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14:paraId="1093D17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v_BwpId_Data := p_BwpId_DL_DCI;</w:t>
            </w:r>
          </w:p>
          <w:p w14:paraId="11D82AB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2CEC50F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p>
          <w:p w14:paraId="00EB692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v_BwpId_ActiveBWP := v_BwpId_Data;                                                          // Set to the same BWP as where the DL data is sent</w:t>
            </w:r>
          </w:p>
          <w:p w14:paraId="622CD67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v_ActiveUplinkBWP_Id := cs_ActiveUplinkBWP_Id_Explicit(v_BwpId_Data);</w:t>
            </w:r>
          </w:p>
          <w:p w14:paraId="6D2BF43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v_AssignedBWP_DL := cs_NR_AssignedBWPs_DedicatedBWP(p_BwpId_DL_DCI);                            // BWP assigned to the searchspace (i.e. in which DCI is sent)</w:t>
            </w:r>
          </w:p>
          <w:p w14:paraId="4A44994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v_AssignedBWP_UL := cs_NR_AssignedBWPs_DedicatedBWP(p_BwpId_UL_DCI);</w:t>
            </w:r>
          </w:p>
          <w:p w14:paraId="44B914B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v_BWPIndicator := f_NR_DciCommon_BWPIndicator(p_NoPfBWPs, v_BwpId_Data);                    // BWP indicator in DCI format 1_1</w:t>
            </w:r>
          </w:p>
          <w:p w14:paraId="0B5D1EE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(p_DynamicSwitching) {</w:t>
            </w:r>
          </w:p>
          <w:p w14:paraId="0E775D0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(p_DL) {</w:t>
            </w:r>
          </w:p>
          <w:p w14:paraId="1437EE7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v_DciFormat_DL.Format_1_1.BWPIndicator := v_BWPIndicator;                                      // Only the BWP indicator needs to be modified</w:t>
            </w:r>
          </w:p>
          <w:p w14:paraId="40C3414A"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v_DciFormat_DL.Format_1_1.PucchResourceIndicator.Value := '000'B; </w:t>
            </w:r>
            <w:r w:rsidR="005F44AE">
              <w:rPr>
                <w:rFonts w:ascii="Courier New" w:hAnsi="Courier New" w:cs="Courier New"/>
                <w:color w:val="000000"/>
                <w:lang w:eastAsia="de-DE"/>
              </w:rPr>
              <w:t>//</w:t>
            </w:r>
            <w:r w:rsidRPr="00B5626E">
              <w:rPr>
                <w:rFonts w:ascii="Courier New" w:hAnsi="Courier New" w:cs="Courier New"/>
                <w:color w:val="000000"/>
                <w:lang w:eastAsia="de-DE"/>
              </w:rPr>
              <w:t>R5s230220</w:t>
            </w:r>
          </w:p>
          <w:p w14:paraId="1DAC7E5D"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v_ResourceAssignment := cs_NR_DciFormat_1_X_ResourceAssignment(-, p_FreqDomainSchedul, p_TimeDomainResourceAssignment);</w:t>
            </w:r>
          </w:p>
          <w:p w14:paraId="7D787E6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v_DciDlInfo := cs_NR_DciDlInfo(v_ResourceAssignment, -, v_DciFormat_DL);</w:t>
            </w:r>
          </w:p>
          <w:p w14:paraId="12959C8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 := omit;</w:t>
            </w:r>
          </w:p>
          <w:p w14:paraId="10A34EA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14:paraId="640CFB1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 xml:space="preserve">      v_DciFormat_UL.Format_0_1.BWPIndicator := v_BWPIndicator;</w:t>
            </w:r>
          </w:p>
          <w:p w14:paraId="61097174" w14:textId="77777777" w:rsidR="00B5626E" w:rsidRPr="00D818B4"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D818B4">
              <w:rPr>
                <w:rFonts w:ascii="Courier New" w:hAnsi="Courier New" w:cs="Courier New"/>
                <w:color w:val="000000"/>
                <w:lang w:eastAsia="de-DE"/>
              </w:rPr>
              <w:t>v_DciUlInfo.Format := v_DciFormat_UL;</w:t>
            </w:r>
          </w:p>
          <w:p w14:paraId="42524FA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D818B4">
              <w:rPr>
                <w:rFonts w:ascii="Courier New" w:hAnsi="Courier New" w:cs="Courier New"/>
                <w:color w:val="000000"/>
                <w:lang w:eastAsia="de-DE"/>
              </w:rPr>
              <w:t xml:space="preserve">          </w:t>
            </w:r>
            <w:r w:rsidRPr="00B5626E">
              <w:rPr>
                <w:rFonts w:ascii="Courier New" w:hAnsi="Courier New" w:cs="Courier New"/>
                <w:color w:val="000000"/>
                <w:lang w:eastAsia="de-DE"/>
              </w:rPr>
              <w:t xml:space="preserve">v_DciUlInfo.ResoureAssignment.TimeDomain := cs_NR_DciCommon_TimeDomainResourceAssignment('0001'B); </w:t>
            </w:r>
            <w:r w:rsidR="005F44AE">
              <w:rPr>
                <w:rFonts w:ascii="Courier New" w:hAnsi="Courier New" w:cs="Courier New"/>
                <w:color w:val="000000"/>
                <w:lang w:eastAsia="de-DE"/>
              </w:rPr>
              <w:t>//</w:t>
            </w:r>
            <w:r w:rsidRPr="00B5626E">
              <w:rPr>
                <w:rFonts w:ascii="Courier New" w:hAnsi="Courier New" w:cs="Courier New"/>
                <w:color w:val="000000"/>
                <w:lang w:eastAsia="de-DE"/>
              </w:rPr>
              <w:t>R5s230220</w:t>
            </w:r>
          </w:p>
          <w:p w14:paraId="6AC66B5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//R5s230220</w:t>
            </w:r>
          </w:p>
          <w:p w14:paraId="5910F93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v_DciUlInfo.ResoureAssignment.FreqDomain := omit;</w:t>
            </w:r>
          </w:p>
          <w:p w14:paraId="7B35A2B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v_DciUlInfo.ResoureAssignment.HarqProcessConfig := omit;</w:t>
            </w:r>
          </w:p>
          <w:p w14:paraId="53AF803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v_DciUlInfo.ResoureAssignment.ResourceAllocationType := omit;</w:t>
            </w:r>
          </w:p>
          <w:p w14:paraId="0ED5EFFC"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v_DciUlInfo.ResoureAssignment.TransportBlockScheduling := omit;</w:t>
            </w:r>
          </w:p>
          <w:p w14:paraId="406446A7"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v_DciDlInfo := omit;</w:t>
            </w:r>
          </w:p>
          <w:p w14:paraId="61F73FA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65527C8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14:paraId="287F4498"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v_DciFormat_DL.Format_1_1.BWPIndicator := v_BWPIndicator;                                      // Only the BWP indicator needs to be modified</w:t>
            </w:r>
          </w:p>
          <w:p w14:paraId="35774BFE"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v_DciFormat_DL.Format_1_1.PucchResourceIndicator.Value := '000'B; //R5s230220</w:t>
            </w:r>
          </w:p>
          <w:p w14:paraId="3CAB21C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v_ResourceAssignment := cs_NR_DciFormat_1_X_ResourceAssignment(-, p_FreqDomainSchedul, p_TimeDomainResourceAssignment);</w:t>
            </w:r>
          </w:p>
          <w:p w14:paraId="0C3B5BE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v_DciDlInfo := cs_NR_DciDlInfo(v_ResourceAssignment, -, v_DciFormat_DL);</w:t>
            </w:r>
          </w:p>
          <w:p w14:paraId="5C40B45B"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v_DciFormat_UL.Format_0_1.BWPIndicator := v_BWPIndicator;</w:t>
            </w:r>
          </w:p>
          <w:p w14:paraId="3953FD4C" w14:textId="77777777" w:rsidR="00B5626E" w:rsidRPr="00D818B4"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D818B4">
              <w:rPr>
                <w:rFonts w:ascii="Courier New" w:hAnsi="Courier New" w:cs="Courier New"/>
                <w:color w:val="000000"/>
                <w:lang w:eastAsia="de-DE"/>
              </w:rPr>
              <w:t>v_DciUlInfo.Format := v_DciFormat_UL;</w:t>
            </w:r>
          </w:p>
          <w:p w14:paraId="66291836"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D818B4">
              <w:rPr>
                <w:rFonts w:ascii="Courier New" w:hAnsi="Courier New" w:cs="Courier New"/>
                <w:color w:val="000000"/>
                <w:lang w:eastAsia="de-DE"/>
              </w:rPr>
              <w:t xml:space="preserve">        </w:t>
            </w:r>
            <w:r w:rsidRPr="00B5626E">
              <w:rPr>
                <w:rFonts w:ascii="Courier New" w:hAnsi="Courier New" w:cs="Courier New"/>
                <w:color w:val="000000"/>
                <w:lang w:eastAsia="de-DE"/>
              </w:rPr>
              <w:t>v_DciUlInfo.ResoureAssignment.TimeDomain := cs_NR_DciCommon_TimeDomainResourceAssignment('0001'B); // R5s230220</w:t>
            </w:r>
          </w:p>
          <w:p w14:paraId="5192B405"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//R5s230220</w:t>
            </w:r>
          </w:p>
          <w:p w14:paraId="04110CF2"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v_DciUlInfo.ResoureAssignment.FreqDomain := omit;</w:t>
            </w:r>
          </w:p>
          <w:p w14:paraId="1D2A4D5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v_DciUlInfo.ResoureAssignment.HarqProcessConfig := omit;</w:t>
            </w:r>
          </w:p>
          <w:p w14:paraId="7AE51F79"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v_DciUlInfo.ResoureAssignment.ResourceAllocationType := omit;</w:t>
            </w:r>
          </w:p>
          <w:p w14:paraId="42F5593F"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v_DciUlInfo.ResoureAssignment.TransportBlockScheduling := omit;</w:t>
            </w:r>
          </w:p>
          <w:p w14:paraId="596D9C21"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14:paraId="5D0B7A73" w14:textId="77777777"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f_NR_SS_CommonCellConfig(p_NR_CellId, cads_NR_BWP_CONFIG_REQ(p_NR_CellId, p_TimingInfo, v_BwpId_ActiveBWP, v_ActiveUplinkBWP_Id, v_AssignedBWP_DL, v_AssignedBWP_UL, v_DciDlInfo, v_DciUlInfo, p_DownlinkBWP_List, p_UplinkBWP_List));</w:t>
            </w:r>
          </w:p>
          <w:p w14:paraId="1C656D2A" w14:textId="77777777" w:rsidR="00B5626E" w:rsidRPr="0082383D"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tc>
      </w:tr>
    </w:tbl>
    <w:p w14:paraId="442F29D6" w14:textId="77777777" w:rsidR="00B5626E" w:rsidRDefault="00B5626E" w:rsidP="00B5626E">
      <w:pPr>
        <w:rPr>
          <w:lang w:eastAsia="en-GB"/>
        </w:rPr>
      </w:pPr>
    </w:p>
    <w:p w14:paraId="6064E0C4" w14:textId="77777777" w:rsidR="009F6864" w:rsidRPr="0082383D" w:rsidRDefault="009F6864" w:rsidP="009F6864">
      <w:pPr>
        <w:spacing w:after="0"/>
        <w:rPr>
          <w:rFonts w:ascii="Arial" w:hAnsi="Arial"/>
          <w:b/>
          <w:color w:val="000000"/>
          <w:lang w:eastAsia="en-GB"/>
        </w:rPr>
      </w:pPr>
      <w:r>
        <w:rPr>
          <w:rFonts w:ascii="Arial" w:hAnsi="Arial"/>
          <w:b/>
          <w:color w:val="000000"/>
          <w:lang w:eastAsia="en-GB"/>
        </w:rPr>
        <w:t>New Template</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9F6864" w:rsidRPr="00D268E5" w14:paraId="5B4D2C04" w14:textId="77777777" w:rsidTr="00D729CE">
        <w:trPr>
          <w:trHeight w:val="306"/>
        </w:trPr>
        <w:tc>
          <w:tcPr>
            <w:tcW w:w="13603" w:type="dxa"/>
            <w:tcBorders>
              <w:top w:val="single" w:sz="4" w:space="0" w:color="auto"/>
              <w:left w:val="single" w:sz="4" w:space="0" w:color="auto"/>
              <w:bottom w:val="single" w:sz="4" w:space="0" w:color="auto"/>
              <w:right w:val="single" w:sz="4" w:space="0" w:color="auto"/>
            </w:tcBorders>
          </w:tcPr>
          <w:p w14:paraId="190F99DE"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template (value) NR_DciDlInfo_Type cs_NR_DciDlInfo_AllOmit :=</w:t>
            </w:r>
          </w:p>
          <w:p w14:paraId="068EAB40"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 </w:t>
            </w:r>
          </w:p>
          <w:p w14:paraId="2A4C624F"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ResoureAssignment := omit,</w:t>
            </w:r>
          </w:p>
          <w:p w14:paraId="4F64430B"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VrbPrbMapping := omit,</w:t>
            </w:r>
          </w:p>
          <w:p w14:paraId="546CEEBC" w14:textId="77777777"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Format := omit</w:t>
            </w:r>
          </w:p>
          <w:p w14:paraId="720F9828" w14:textId="0CF0A249" w:rsidR="00917099" w:rsidRPr="0082383D"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w:t>
            </w:r>
          </w:p>
        </w:tc>
      </w:tr>
    </w:tbl>
    <w:p w14:paraId="3A9E8E77" w14:textId="77777777" w:rsidR="009F6864" w:rsidRDefault="009F6864" w:rsidP="009F6864">
      <w:pPr>
        <w:rPr>
          <w:lang w:eastAsia="en-GB"/>
        </w:rPr>
      </w:pPr>
    </w:p>
    <w:p w14:paraId="6FCC2C1E" w14:textId="77777777" w:rsidR="004D71EB" w:rsidRPr="0082383D" w:rsidRDefault="004D71EB" w:rsidP="004D71EB">
      <w:pPr>
        <w:spacing w:after="0"/>
        <w:rPr>
          <w:rFonts w:ascii="Arial" w:hAnsi="Arial"/>
          <w:b/>
          <w:color w:val="000000"/>
          <w:lang w:eastAsia="en-GB"/>
        </w:rPr>
      </w:pPr>
      <w:r>
        <w:rPr>
          <w:rFonts w:ascii="Arial" w:hAnsi="Arial"/>
          <w:b/>
          <w:color w:val="000000"/>
          <w:lang w:eastAsia="en-GB"/>
        </w:rPr>
        <w:t>New Template</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4D71EB" w:rsidRPr="00D268E5" w14:paraId="791D747A" w14:textId="77777777" w:rsidTr="00917099">
        <w:trPr>
          <w:trHeight w:val="306"/>
        </w:trPr>
        <w:tc>
          <w:tcPr>
            <w:tcW w:w="13603" w:type="dxa"/>
            <w:tcBorders>
              <w:top w:val="single" w:sz="4" w:space="0" w:color="auto"/>
              <w:left w:val="single" w:sz="4" w:space="0" w:color="auto"/>
              <w:bottom w:val="single" w:sz="4" w:space="0" w:color="auto"/>
              <w:right w:val="single" w:sz="4" w:space="0" w:color="auto"/>
            </w:tcBorders>
          </w:tcPr>
          <w:p w14:paraId="06C5604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NR_SYSTEM_CTRL_REQ cads_NR_BWP_CONFIG_REQ(NR_CellId_Type  p_NR_CellId,</w:t>
            </w:r>
          </w:p>
          <w:p w14:paraId="5D0B547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TimingInfo_Type p_TimingInfo := cs_TimingInfo_Now,</w:t>
            </w:r>
          </w:p>
          <w:p w14:paraId="16B5314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BWP_Id p_ActiveBWP,</w:t>
            </w:r>
          </w:p>
          <w:p w14:paraId="4031346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(value) NR_ActiveUplinkBWP_Id_Type p_ActiveUplinkBWP_Id,</w:t>
            </w:r>
          </w:p>
          <w:p w14:paraId="3AB4670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NR_AssignedBWPs_Type p_AssignedBWP_DL,</w:t>
            </w:r>
          </w:p>
          <w:p w14:paraId="35E14AF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lastRenderedPageBreak/>
              <w:t xml:space="preserve">                                                                template (value) NR_AssignedBWPs_Type p_AssignedBWP_UL,</w:t>
            </w:r>
          </w:p>
          <w:p w14:paraId="1F04B96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(omit) NR_DciDlInfo_Type p_DciDlInfo,</w:t>
            </w:r>
          </w:p>
          <w:p w14:paraId="13493A3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(omit) NR_DciUlInfo_Type p_DciUlInfo,</w:t>
            </w:r>
          </w:p>
          <w:p w14:paraId="7B4B7113"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(omit) NR_DownlinkBWP_List_Type p_DownlinkBWP_List := omit,</w:t>
            </w:r>
          </w:p>
          <w:p w14:paraId="183DD3FA" w14:textId="77777777" w:rsidR="004D71EB" w:rsidRPr="00D818B4" w:rsidRDefault="004D71EB" w:rsidP="004D71EB">
            <w:pPr>
              <w:autoSpaceDE w:val="0"/>
              <w:autoSpaceDN w:val="0"/>
              <w:adjustRightInd w:val="0"/>
              <w:spacing w:after="0"/>
              <w:rPr>
                <w:rFonts w:ascii="Courier New" w:hAnsi="Courier New" w:cs="Courier New"/>
                <w:color w:val="000000"/>
                <w:lang w:val="fr-FR"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proofErr w:type="gramStart"/>
            <w:r w:rsidRPr="00D818B4">
              <w:rPr>
                <w:rFonts w:ascii="Courier New" w:hAnsi="Courier New" w:cs="Courier New"/>
                <w:color w:val="000000"/>
                <w:lang w:val="fr-FR" w:eastAsia="de-DE"/>
              </w:rPr>
              <w:t>template</w:t>
            </w:r>
            <w:proofErr w:type="gramEnd"/>
            <w:r w:rsidRPr="00D818B4">
              <w:rPr>
                <w:rFonts w:ascii="Courier New" w:hAnsi="Courier New" w:cs="Courier New"/>
                <w:color w:val="000000"/>
                <w:lang w:val="fr-FR" w:eastAsia="de-DE"/>
              </w:rPr>
              <w:t xml:space="preserve"> (omit) NR_UplinkBWP_List_Type p_UplinkBWP_List := omit) modifies cas_NR_CellConfigAllOmit_REQ :=</w:t>
            </w:r>
          </w:p>
          <w:p w14:paraId="16F9CAD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D818B4">
              <w:rPr>
                <w:rFonts w:ascii="Courier New" w:hAnsi="Courier New" w:cs="Courier New"/>
                <w:color w:val="000000"/>
                <w:lang w:val="fr-FR" w:eastAsia="de-DE"/>
              </w:rPr>
              <w:t xml:space="preserve">  </w:t>
            </w:r>
            <w:r w:rsidRPr="004D71EB">
              <w:rPr>
                <w:rFonts w:ascii="Courier New" w:hAnsi="Courier New" w:cs="Courier New"/>
                <w:color w:val="000000"/>
                <w:lang w:eastAsia="de-DE"/>
              </w:rPr>
              <w:t>{ //@sic R5s210263 added omit IEs sic@</w:t>
            </w:r>
          </w:p>
          <w:p w14:paraId="07E7ED6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Request := {</w:t>
            </w:r>
          </w:p>
          <w:p w14:paraId="678B6AF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Cell := {</w:t>
            </w:r>
          </w:p>
          <w:p w14:paraId="6A92C0A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AddOrReconfigure := {</w:t>
            </w:r>
          </w:p>
          <w:p w14:paraId="1AF56803"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PhysicalLayer := {</w:t>
            </w:r>
          </w:p>
          <w:p w14:paraId="53A40E6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Common := omit,</w:t>
            </w:r>
          </w:p>
          <w:p w14:paraId="57C9AB6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Downlink := {</w:t>
            </w:r>
          </w:p>
          <w:p w14:paraId="6EC0B54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FrequencyInfoDL := omit,</w:t>
            </w:r>
          </w:p>
          <w:p w14:paraId="71F6529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SSPbchBlock := omit,</w:t>
            </w:r>
          </w:p>
          <w:p w14:paraId="11CBF5F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PdschCellLevelConfig := omit,</w:t>
            </w:r>
          </w:p>
          <w:p w14:paraId="58A8406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BWPs := {</w:t>
            </w:r>
          </w:p>
          <w:p w14:paraId="49BC6FD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ActiveBWP := p_ActiveBWP,</w:t>
            </w:r>
          </w:p>
          <w:p w14:paraId="5D1A4CB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BwpArray := p_DownlinkBWP_List,</w:t>
            </w:r>
          </w:p>
          <w:p w14:paraId="54FDCD44"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InitialBWP_RedCap := omit //@sic R5w230008 sic@</w:t>
            </w:r>
          </w:p>
          <w:p w14:paraId="27B879C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6B258DF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CsiConfig := omit</w:t>
            </w:r>
          </w:p>
          <w:p w14:paraId="1AC4AE3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065CAB0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Uplink := {</w:t>
            </w:r>
          </w:p>
          <w:p w14:paraId="2C1A221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Uplink := {</w:t>
            </w:r>
          </w:p>
          <w:p w14:paraId="019A40B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Config:= {</w:t>
            </w:r>
          </w:p>
          <w:p w14:paraId="15B28CF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FrequencyInfoUL := omit,</w:t>
            </w:r>
          </w:p>
          <w:p w14:paraId="7DD5E42C"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BWPs := {</w:t>
            </w:r>
          </w:p>
          <w:p w14:paraId="119F638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ActiveBWP := p_ActiveUplinkBWP_Id,</w:t>
            </w:r>
          </w:p>
          <w:p w14:paraId="2ABA3E1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BwpArray := p_UplinkBWP_List,</w:t>
            </w:r>
          </w:p>
          <w:p w14:paraId="45EC9820"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InitialBWP_RedCap := omit</w:t>
            </w:r>
          </w:p>
          <w:p w14:paraId="2094DE11"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0A17EED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RACH_ConfigDedicated := omit,</w:t>
            </w:r>
          </w:p>
          <w:p w14:paraId="5333996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SI_RequestConfig := omit</w:t>
            </w:r>
          </w:p>
          <w:p w14:paraId="7D92088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665EB8C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5AE4777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SupplementaryUplink     := omit,</w:t>
            </w:r>
          </w:p>
          <w:p w14:paraId="09C939F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TimingAdvance           := omit,</w:t>
            </w:r>
          </w:p>
          <w:p w14:paraId="07C1E272"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PUSCH_ServingCellConfig := omit,</w:t>
            </w:r>
          </w:p>
          <w:p w14:paraId="3418F2D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PUSCH_ServingCellConfigSUL := omit</w:t>
            </w:r>
          </w:p>
          <w:p w14:paraId="3C295AF4"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lastRenderedPageBreak/>
              <w:t xml:space="preserve">            }</w:t>
            </w:r>
          </w:p>
          <w:p w14:paraId="1993209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3C56853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DcchDtchConfig := {</w:t>
            </w:r>
          </w:p>
          <w:p w14:paraId="5E42786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DL := {</w:t>
            </w:r>
          </w:p>
          <w:p w14:paraId="37131D2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SearchSpaceAndDci := {</w:t>
            </w:r>
          </w:p>
          <w:p w14:paraId="73525168"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AssignedBWPs    := p_AssignedBWP_DL,</w:t>
            </w:r>
          </w:p>
          <w:p w14:paraId="380A06B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SearchSpaceType := omit,</w:t>
            </w:r>
          </w:p>
          <w:p w14:paraId="73B108D3"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DciInfo         := p_DciDlInfo</w:t>
            </w:r>
          </w:p>
          <w:p w14:paraId="69AC7F23"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19963E8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33EA831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UL := {</w:t>
            </w:r>
          </w:p>
          <w:p w14:paraId="46B3B0F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SearchSpaceAndDci := {</w:t>
            </w:r>
          </w:p>
          <w:p w14:paraId="7699DD7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AssignedBWPs := p_AssignedBWP_UL,</w:t>
            </w:r>
          </w:p>
          <w:p w14:paraId="07D2B664"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SearchSpaceType := omit,</w:t>
            </w:r>
          </w:p>
          <w:p w14:paraId="39ABD3CD"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DciInfo := p_DciUlInfo</w:t>
            </w:r>
          </w:p>
          <w:p w14:paraId="0FE91F2A"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7D5D50D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PUCCH_Synch := omit,</w:t>
            </w:r>
          </w:p>
          <w:p w14:paraId="7FF440D7"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GrantConfig := omit</w:t>
            </w:r>
          </w:p>
          <w:p w14:paraId="5868836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3C85AD4E"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DrxCtrl := omit,</w:t>
            </w:r>
          </w:p>
          <w:p w14:paraId="6F566D96"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MeasGapCtrl := omit</w:t>
            </w:r>
          </w:p>
          <w:p w14:paraId="61B7150B"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47AF2315"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24E1BF89"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037DBB9F" w14:textId="77777777"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14:paraId="099375DE" w14:textId="77777777" w:rsidR="004D71EB" w:rsidRPr="0082383D"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tc>
      </w:tr>
    </w:tbl>
    <w:p w14:paraId="7A0A5A50" w14:textId="4CEF2783" w:rsidR="004D71EB" w:rsidRDefault="004D71EB" w:rsidP="004D71EB">
      <w:pPr>
        <w:rPr>
          <w:lang w:eastAsia="en-GB"/>
        </w:rPr>
      </w:pPr>
    </w:p>
    <w:p w14:paraId="0DCBAA67" w14:textId="13718DD0" w:rsidR="00916392" w:rsidRPr="00916392" w:rsidRDefault="00916392" w:rsidP="004D71EB">
      <w:pPr>
        <w:rPr>
          <w:b/>
          <w:lang w:eastAsia="en-GB"/>
        </w:rPr>
      </w:pPr>
      <w:r w:rsidRPr="00916392">
        <w:rPr>
          <w:b/>
          <w:highlight w:val="cyan"/>
          <w:lang w:eastAsia="en-GB"/>
        </w:rPr>
        <w:t>MCC160 proposed implementation</w:t>
      </w:r>
    </w:p>
    <w:p w14:paraId="1A396DB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2831EC5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@desc      Configure DL and UL BWPs at the SS and/or the active DL BWP, the BWP which is used for the next DL assignment and the BWP indicated by the next DL assignemet (i.e. the BWP used for the next DL transmission</w:t>
      </w:r>
    </w:p>
    <w:p w14:paraId="1E4421D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36D402D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highlight w:val="cyan"/>
          <w:lang w:eastAsia="en-GB"/>
        </w:rPr>
        <w:t>function</w:t>
      </w:r>
      <w:proofErr w:type="gramEnd"/>
      <w:r w:rsidRPr="00916392">
        <w:rPr>
          <w:rFonts w:ascii="Courier New" w:hAnsi="Courier New" w:cs="Courier New"/>
          <w:sz w:val="16"/>
          <w:szCs w:val="16"/>
          <w:highlight w:val="cyan"/>
          <w:lang w:eastAsia="en-GB"/>
        </w:rPr>
        <w:t xml:space="preserve"> f_NR_SS_ConfigureBWPs</w:t>
      </w:r>
      <w:r w:rsidRPr="00916392">
        <w:rPr>
          <w:rFonts w:ascii="Courier New" w:hAnsi="Courier New" w:cs="Courier New"/>
          <w:sz w:val="16"/>
          <w:szCs w:val="16"/>
          <w:lang w:eastAsia="en-GB"/>
        </w:rPr>
        <w:t>(NR_CellId_Type p_NR_CellId,</w:t>
      </w:r>
    </w:p>
    <w:p w14:paraId="7E7DA6A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TimingInfo_Type p_TimingInfo := cs_TimingInfo_Now,</w:t>
      </w:r>
    </w:p>
    <w:p w14:paraId="356E54F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BWP_Id p_BwpId_DCI_DL,</w:t>
      </w:r>
    </w:p>
    <w:p w14:paraId="64BF5A5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BWP_Id p_BwpId_Data_DL,</w:t>
      </w:r>
    </w:p>
    <w:p w14:paraId="1BF9425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BWP_Id p_BwpId_DCI_UL,</w:t>
      </w:r>
    </w:p>
    <w:p w14:paraId="44733782"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BWP_Id p_BwpId_Data_UL,</w:t>
      </w:r>
    </w:p>
    <w:p w14:paraId="132554A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integer</w:t>
      </w:r>
      <w:proofErr w:type="gramEnd"/>
      <w:r w:rsidRPr="00916392">
        <w:rPr>
          <w:rFonts w:ascii="Courier New" w:hAnsi="Courier New" w:cs="Courier New"/>
          <w:sz w:val="16"/>
          <w:szCs w:val="16"/>
          <w:lang w:eastAsia="en-GB"/>
        </w:rPr>
        <w:t xml:space="preserve"> p_NoPfBWPs := 4,</w:t>
      </w:r>
    </w:p>
    <w:p w14:paraId="1A2CC5F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(omit) NR_FreqDomainResourceAssignmentDL_Type p_FreqDomainSchedul := omit,</w:t>
      </w:r>
    </w:p>
    <w:p w14:paraId="42B3328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(omit) NR_DownlinkBWP_List_Type p_DownlinkBWP_List := omit,</w:t>
      </w:r>
    </w:p>
    <w:p w14:paraId="6FA7304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(omit) NR_UplinkBWP_List_Type p_UplinkBWP_List := omit</w:t>
      </w:r>
    </w:p>
    <w:p w14:paraId="7BF4D51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runs on NR_BASE_PTC</w:t>
      </w:r>
    </w:p>
    <w:p w14:paraId="7A9F820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lastRenderedPageBreak/>
        <w:t xml:space="preserve">  </w:t>
      </w:r>
      <w:proofErr w:type="gramStart"/>
      <w:r w:rsidRPr="00916392">
        <w:rPr>
          <w:rFonts w:ascii="Courier New" w:hAnsi="Courier New" w:cs="Courier New"/>
          <w:sz w:val="16"/>
          <w:szCs w:val="16"/>
          <w:lang w:eastAsia="en-GB"/>
        </w:rPr>
        <w:t>{ /</w:t>
      </w:r>
      <w:proofErr w:type="gramEnd"/>
      <w:r w:rsidRPr="00916392">
        <w:rPr>
          <w:rFonts w:ascii="Courier New" w:hAnsi="Courier New" w:cs="Courier New"/>
          <w:sz w:val="16"/>
          <w:szCs w:val="16"/>
          <w:lang w:eastAsia="en-GB"/>
        </w:rPr>
        <w:t>/@sic R5s230634 sic@</w:t>
      </w:r>
    </w:p>
    <w:p w14:paraId="544C736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NR_AssignedBWPs_Type v_DCI_AssignedBWPs_DL;</w:t>
      </w:r>
    </w:p>
    <w:p w14:paraId="13F4120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NR_DciCommon_BWPIndicator_Type v_BWPIndicator;</w:t>
      </w:r>
    </w:p>
    <w:p w14:paraId="1565828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NR_DciFormat_1_X_ResourceAssignment_Type v_ResourceAssignment_DL;</w:t>
      </w:r>
    </w:p>
    <w:p w14:paraId="724DF81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NR_DciFormat_1_X_SpecificInfo_Type v_DlDciFormat := cs_NR_DciFormat_1_1_AllOmit;</w:t>
      </w:r>
    </w:p>
    <w:p w14:paraId="3432A1C2"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NR_DciDlInfo_Type v_DciDlInfo;</w:t>
      </w:r>
    </w:p>
    <w:p w14:paraId="1574537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NR_ActiveUplinkBWP_Id_Type v_ActiveUplinkBWP_Id;</w:t>
      </w:r>
    </w:p>
    <w:p w14:paraId="2AB1BFD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NR_AssignedBWPs_Type v_DCI_AssignedBWPs_UL;</w:t>
      </w:r>
    </w:p>
    <w:p w14:paraId="001A426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NR_DciUlInfo_Type v_DciUlInfo;</w:t>
      </w:r>
    </w:p>
    <w:p w14:paraId="0A7216F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NR_DciFormat_0_X_SpecificInfo_Type v_DciFormat_UL := cs_NR_DciFormat_0_1_AllOmit;</w:t>
      </w:r>
    </w:p>
    <w:p w14:paraId="55E8391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48E2AEB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//DL</w:t>
      </w:r>
    </w:p>
    <w:p w14:paraId="3B547F3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v_DCI_AssignedBWPs_</w:t>
      </w:r>
      <w:proofErr w:type="gramStart"/>
      <w:r w:rsidRPr="00916392">
        <w:rPr>
          <w:rFonts w:ascii="Courier New" w:hAnsi="Courier New" w:cs="Courier New"/>
          <w:sz w:val="16"/>
          <w:szCs w:val="16"/>
          <w:lang w:eastAsia="en-GB"/>
        </w:rPr>
        <w:t>DL :</w:t>
      </w:r>
      <w:proofErr w:type="gramEnd"/>
      <w:r w:rsidRPr="00916392">
        <w:rPr>
          <w:rFonts w:ascii="Courier New" w:hAnsi="Courier New" w:cs="Courier New"/>
          <w:sz w:val="16"/>
          <w:szCs w:val="16"/>
          <w:lang w:eastAsia="en-GB"/>
        </w:rPr>
        <w:t>= cs_NR_AssignedBWPs_DedicatedBWP(p_BwpId_DCI_DL);          // BWP assigned to the searchspace (i.e. in which DCI is sent)</w:t>
      </w:r>
    </w:p>
    <w:p w14:paraId="33A11C5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BWPIndicator :</w:t>
      </w:r>
      <w:proofErr w:type="gramEnd"/>
      <w:r w:rsidRPr="00916392">
        <w:rPr>
          <w:rFonts w:ascii="Courier New" w:hAnsi="Courier New" w:cs="Courier New"/>
          <w:sz w:val="16"/>
          <w:szCs w:val="16"/>
          <w:lang w:eastAsia="en-GB"/>
        </w:rPr>
        <w:t>= f_NR_DciCommon_BWPIndicator(p_NoPfBWPs, p_BwpId_Data_DL);        // BWP indicator in DCI format 1_1</w:t>
      </w:r>
    </w:p>
    <w:p w14:paraId="46C8709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v_DlDciFormat.Format_1_</w:t>
      </w:r>
      <w:proofErr w:type="gramStart"/>
      <w:r w:rsidRPr="00916392">
        <w:rPr>
          <w:rFonts w:ascii="Courier New" w:hAnsi="Courier New" w:cs="Courier New"/>
          <w:sz w:val="16"/>
          <w:szCs w:val="16"/>
          <w:lang w:eastAsia="en-GB"/>
        </w:rPr>
        <w:t>1.BWPIndicator :</w:t>
      </w:r>
      <w:proofErr w:type="gramEnd"/>
      <w:r w:rsidRPr="00916392">
        <w:rPr>
          <w:rFonts w:ascii="Courier New" w:hAnsi="Courier New" w:cs="Courier New"/>
          <w:sz w:val="16"/>
          <w:szCs w:val="16"/>
          <w:lang w:eastAsia="en-GB"/>
        </w:rPr>
        <w:t>= v_BWPIndicator;                           // Only the BWP indicator needs to be modified</w:t>
      </w:r>
    </w:p>
    <w:p w14:paraId="12946C4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//PUCCH configured with ony one resource in Table 7.1.1.8.1.3.3-2G</w:t>
      </w:r>
    </w:p>
    <w:p w14:paraId="6309EF2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//@sic R5s230220 change 6 sic@</w:t>
      </w:r>
    </w:p>
    <w:p w14:paraId="0F296AF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v_DlDciFormat.Format_1_</w:t>
      </w:r>
      <w:proofErr w:type="gramStart"/>
      <w:r w:rsidRPr="00916392">
        <w:rPr>
          <w:rFonts w:ascii="Courier New" w:hAnsi="Courier New" w:cs="Courier New"/>
          <w:sz w:val="16"/>
          <w:szCs w:val="16"/>
          <w:lang w:eastAsia="en-GB"/>
        </w:rPr>
        <w:t>1.PucchResourceIndicator.Value :</w:t>
      </w:r>
      <w:proofErr w:type="gramEnd"/>
      <w:r w:rsidRPr="00916392">
        <w:rPr>
          <w:rFonts w:ascii="Courier New" w:hAnsi="Courier New" w:cs="Courier New"/>
          <w:sz w:val="16"/>
          <w:szCs w:val="16"/>
          <w:lang w:eastAsia="en-GB"/>
        </w:rPr>
        <w:t xml:space="preserve">= '000'B;   </w:t>
      </w:r>
    </w:p>
    <w:p w14:paraId="42F9427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v_ResourceAssignment_</w:t>
      </w:r>
      <w:proofErr w:type="gramStart"/>
      <w:r w:rsidRPr="00916392">
        <w:rPr>
          <w:rFonts w:ascii="Courier New" w:hAnsi="Courier New" w:cs="Courier New"/>
          <w:sz w:val="16"/>
          <w:szCs w:val="16"/>
          <w:lang w:eastAsia="en-GB"/>
        </w:rPr>
        <w:t>DL :</w:t>
      </w:r>
      <w:proofErr w:type="gramEnd"/>
      <w:r w:rsidRPr="00916392">
        <w:rPr>
          <w:rFonts w:ascii="Courier New" w:hAnsi="Courier New" w:cs="Courier New"/>
          <w:sz w:val="16"/>
          <w:szCs w:val="16"/>
          <w:lang w:eastAsia="en-GB"/>
        </w:rPr>
        <w:t>= cs_NR_DciFormat_1_X_ResourceAssignment(-, p_FreqDomainSchedul, cs_NR_DciCommon_TimeDomainResourceAssignment('1'B)); //@sic R5s230220 change 6 sic@</w:t>
      </w:r>
    </w:p>
    <w:p w14:paraId="6F78E7E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DciDlInfo :</w:t>
      </w:r>
      <w:proofErr w:type="gramEnd"/>
      <w:r w:rsidRPr="00916392">
        <w:rPr>
          <w:rFonts w:ascii="Courier New" w:hAnsi="Courier New" w:cs="Courier New"/>
          <w:sz w:val="16"/>
          <w:szCs w:val="16"/>
          <w:lang w:eastAsia="en-GB"/>
        </w:rPr>
        <w:t>= cs_NR_DciDlInfo(v_ResourceAssignment_DL, -, v_DlDciFormat);</w:t>
      </w:r>
    </w:p>
    <w:p w14:paraId="0C64E2E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15629AD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//UL</w:t>
      </w:r>
    </w:p>
    <w:p w14:paraId="02DB879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v_ActiveUplinkBWP_</w:t>
      </w:r>
      <w:proofErr w:type="gramStart"/>
      <w:r w:rsidRPr="00916392">
        <w:rPr>
          <w:rFonts w:ascii="Courier New" w:hAnsi="Courier New" w:cs="Courier New"/>
          <w:sz w:val="16"/>
          <w:szCs w:val="16"/>
          <w:lang w:eastAsia="en-GB"/>
        </w:rPr>
        <w:t>Id :</w:t>
      </w:r>
      <w:proofErr w:type="gramEnd"/>
      <w:r w:rsidRPr="00916392">
        <w:rPr>
          <w:rFonts w:ascii="Courier New" w:hAnsi="Courier New" w:cs="Courier New"/>
          <w:sz w:val="16"/>
          <w:szCs w:val="16"/>
          <w:lang w:eastAsia="en-GB"/>
        </w:rPr>
        <w:t>= cs_ActiveUplinkBWP_Id_Explicit(p_BwpId_Data_UL);           // Active UL BWP: same as in DCI format 0_1</w:t>
      </w:r>
    </w:p>
    <w:p w14:paraId="3AEDA95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v_DCI_AssignedBWPs_</w:t>
      </w:r>
      <w:proofErr w:type="gramStart"/>
      <w:r w:rsidRPr="00916392">
        <w:rPr>
          <w:rFonts w:ascii="Courier New" w:hAnsi="Courier New" w:cs="Courier New"/>
          <w:sz w:val="16"/>
          <w:szCs w:val="16"/>
          <w:lang w:eastAsia="en-GB"/>
        </w:rPr>
        <w:t>UL :</w:t>
      </w:r>
      <w:proofErr w:type="gramEnd"/>
      <w:r w:rsidRPr="00916392">
        <w:rPr>
          <w:rFonts w:ascii="Courier New" w:hAnsi="Courier New" w:cs="Courier New"/>
          <w:sz w:val="16"/>
          <w:szCs w:val="16"/>
          <w:lang w:eastAsia="en-GB"/>
        </w:rPr>
        <w:t>= cs_NR_AssignedBWPs_DedicatedBWP(p_BwpId_DCI_UL);          // BWP in which DCI is sent</w:t>
      </w:r>
    </w:p>
    <w:p w14:paraId="4A8711C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BWPIndicator :</w:t>
      </w:r>
      <w:proofErr w:type="gramEnd"/>
      <w:r w:rsidRPr="00916392">
        <w:rPr>
          <w:rFonts w:ascii="Courier New" w:hAnsi="Courier New" w:cs="Courier New"/>
          <w:sz w:val="16"/>
          <w:szCs w:val="16"/>
          <w:lang w:eastAsia="en-GB"/>
        </w:rPr>
        <w:t>= f_NR_DciCommon_BWPIndicator(p_NoPfBWPs, p_BwpId_Data_UL);        // BWP indicator in DCI format 0_1</w:t>
      </w:r>
    </w:p>
    <w:p w14:paraId="3AC1EA9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v_DciFormat_UL.Format_0_</w:t>
      </w:r>
      <w:proofErr w:type="gramStart"/>
      <w:r w:rsidRPr="00916392">
        <w:rPr>
          <w:rFonts w:ascii="Courier New" w:hAnsi="Courier New" w:cs="Courier New"/>
          <w:sz w:val="16"/>
          <w:szCs w:val="16"/>
          <w:lang w:eastAsia="en-GB"/>
        </w:rPr>
        <w:t>1.BWPIndicator :</w:t>
      </w:r>
      <w:proofErr w:type="gramEnd"/>
      <w:r w:rsidRPr="00916392">
        <w:rPr>
          <w:rFonts w:ascii="Courier New" w:hAnsi="Courier New" w:cs="Courier New"/>
          <w:sz w:val="16"/>
          <w:szCs w:val="16"/>
          <w:lang w:eastAsia="en-GB"/>
        </w:rPr>
        <w:t>= v_BWPIndicator;                          // only the BWP indicator needs to be modified</w:t>
      </w:r>
    </w:p>
    <w:p w14:paraId="3C5180E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DciUlInfo :</w:t>
      </w:r>
      <w:proofErr w:type="gramEnd"/>
      <w:r w:rsidRPr="00916392">
        <w:rPr>
          <w:rFonts w:ascii="Courier New" w:hAnsi="Courier New" w:cs="Courier New"/>
          <w:sz w:val="16"/>
          <w:szCs w:val="16"/>
          <w:lang w:eastAsia="en-GB"/>
        </w:rPr>
        <w:t>= cs_NR_DciUlInfo_AllOmit;</w:t>
      </w:r>
    </w:p>
    <w:p w14:paraId="1DCA831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DciUlInfo.Format :</w:t>
      </w:r>
      <w:proofErr w:type="gramEnd"/>
      <w:r w:rsidRPr="00916392">
        <w:rPr>
          <w:rFonts w:ascii="Courier New" w:hAnsi="Courier New" w:cs="Courier New"/>
          <w:sz w:val="16"/>
          <w:szCs w:val="16"/>
          <w:lang w:eastAsia="en-GB"/>
        </w:rPr>
        <w:t>= v_DciFormat_UL;</w:t>
      </w:r>
    </w:p>
    <w:p w14:paraId="7D14088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497467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f_NR_SS_</w:t>
      </w:r>
      <w:proofErr w:type="gramStart"/>
      <w:r w:rsidRPr="00916392">
        <w:rPr>
          <w:rFonts w:ascii="Courier New" w:hAnsi="Courier New" w:cs="Courier New"/>
          <w:sz w:val="16"/>
          <w:szCs w:val="16"/>
          <w:lang w:eastAsia="en-GB"/>
        </w:rPr>
        <w:t>CommonCellConfig(</w:t>
      </w:r>
      <w:proofErr w:type="gramEnd"/>
      <w:r w:rsidRPr="00916392">
        <w:rPr>
          <w:rFonts w:ascii="Courier New" w:hAnsi="Courier New" w:cs="Courier New"/>
          <w:sz w:val="16"/>
          <w:szCs w:val="16"/>
          <w:lang w:eastAsia="en-GB"/>
        </w:rPr>
        <w:t xml:space="preserve">p_NR_CellId, cads_NR_BWP_CONFIG_REQ(p_NR_CellId, p_TimingInfo, </w:t>
      </w:r>
    </w:p>
    <w:p w14:paraId="3A75D6A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p_BwpId_DCI_DL,</w:t>
      </w:r>
    </w:p>
    <w:p w14:paraId="55B9C08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v_DCI_AssignedBWPs_DL,</w:t>
      </w:r>
    </w:p>
    <w:p w14:paraId="521CDE4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v_DciDlInfo,</w:t>
      </w:r>
    </w:p>
    <w:p w14:paraId="388829B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v_ActiveUplinkBWP_Id,</w:t>
      </w:r>
    </w:p>
    <w:p w14:paraId="5AB4A50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v_DCI_AssignedBWPs_UL,</w:t>
      </w:r>
    </w:p>
    <w:p w14:paraId="5F2CA23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v_DciUlInfo,</w:t>
      </w:r>
    </w:p>
    <w:p w14:paraId="4E57DE3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p_DownlinkBWP_List,</w:t>
      </w:r>
    </w:p>
    <w:p w14:paraId="1BF3B8D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t xml:space="preserve"> p_UplinkBWP_List</w:t>
      </w:r>
    </w:p>
    <w:p w14:paraId="7007156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065A254E" w14:textId="324EE453" w:rsid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179A069E" w14:textId="0AFC934C" w:rsid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6AB916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BDD012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function</w:t>
      </w:r>
      <w:proofErr w:type="gramEnd"/>
      <w:r w:rsidRPr="00916392">
        <w:rPr>
          <w:rFonts w:ascii="Courier New" w:hAnsi="Courier New" w:cs="Courier New"/>
          <w:sz w:val="16"/>
          <w:szCs w:val="16"/>
          <w:lang w:eastAsia="en-GB"/>
        </w:rPr>
        <w:t xml:space="preserve"> f_TC_7_1_1_8_1_NR5GC() runs on NR5GC_PTC</w:t>
      </w:r>
    </w:p>
    <w:p w14:paraId="788287A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429A812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Bandwidth Part (BWP) operation UL/DL */</w:t>
      </w:r>
    </w:p>
    <w:p w14:paraId="3C5AC36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//@sic R5-227417 sic@</w:t>
      </w:r>
    </w:p>
    <w:p w14:paraId="01077D1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integer v_Lrbs := 6;</w:t>
      </w:r>
    </w:p>
    <w:p w14:paraId="1756D56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DRB_Identity v_DrbId;</w:t>
      </w:r>
    </w:p>
    <w:p w14:paraId="7946193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CellGroupConfig v_CellGroupConfig;</w:t>
      </w:r>
    </w:p>
    <w:p w14:paraId="1142A39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(omit) RRCReconfiguration_v1530_IEs v_RRCReconfiguration_v1530Ext_IEs;</w:t>
      </w:r>
    </w:p>
    <w:p w14:paraId="448BC90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lastRenderedPageBreak/>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NR_RadioBearerList_Type v_SS_Drb_ConfigList;</w:t>
      </w:r>
    </w:p>
    <w:p w14:paraId="41ABE93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ServingCellConfig.downlinkBWP_ToAddModList v_DedicatedBwpListDL;</w:t>
      </w:r>
    </w:p>
    <w:p w14:paraId="7B1E840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UplinkConfig.uplinkBWP_ToAddModList v_DedicatedBwpListUL;</w:t>
      </w:r>
    </w:p>
    <w:p w14:paraId="5CBBB7F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NR_DownlinkBWP_List_Type v_DownlinkBWP_List;</w:t>
      </w:r>
    </w:p>
    <w:p w14:paraId="288E4EA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NR_UplinkBWP_List_Type v_UplinkBWP_List;</w:t>
      </w:r>
    </w:p>
    <w:p w14:paraId="766B820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NR_ResourceAllocation_Type v_ResourceAllocationUL := cs_NR_ResourceAllocation(v_Lrbs, tsc_NR_DefaultGrant_Imcs);</w:t>
      </w:r>
    </w:p>
    <w:p w14:paraId="1567427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NR_FreqDomainResourceAssignmentDL_Type v_FreqDomainSchedulDL := cs_NR_FreqDomainResourceAssignmentDL_Automatic(0, v_Lrbs);</w:t>
      </w:r>
    </w:p>
    <w:p w14:paraId="356CE06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MAC_CellGroupConfig v_MAC_CellGroupConfig;</w:t>
      </w:r>
    </w:p>
    <w:p w14:paraId="2CEA038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var</w:t>
      </w:r>
      <w:proofErr w:type="gramEnd"/>
      <w:r w:rsidRPr="00916392">
        <w:rPr>
          <w:rFonts w:ascii="Courier New" w:hAnsi="Courier New" w:cs="Courier New"/>
          <w:sz w:val="16"/>
          <w:szCs w:val="16"/>
          <w:lang w:eastAsia="en-GB"/>
        </w:rPr>
        <w:t xml:space="preserve"> template (value) PDSCH_TimeDomainResourceAllocationList v_PDSCH_TimeDomainResourceAllocationList; //@sic R5s230220 R6-231578 sic@</w:t>
      </w:r>
    </w:p>
    <w:p w14:paraId="2896DED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EEE99F2"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f_NR5GC_</w:t>
      </w:r>
      <w:proofErr w:type="gramStart"/>
      <w:r w:rsidRPr="00916392">
        <w:rPr>
          <w:rFonts w:ascii="Courier New" w:hAnsi="Courier New" w:cs="Courier New"/>
          <w:sz w:val="16"/>
          <w:szCs w:val="16"/>
          <w:lang w:eastAsia="en-GB"/>
        </w:rPr>
        <w:t>Init(</w:t>
      </w:r>
      <w:proofErr w:type="gramEnd"/>
      <w:r w:rsidRPr="00916392">
        <w:rPr>
          <w:rFonts w:ascii="Courier New" w:hAnsi="Courier New" w:cs="Courier New"/>
          <w:sz w:val="16"/>
          <w:szCs w:val="16"/>
          <w:lang w:eastAsia="en-GB"/>
        </w:rPr>
        <w:t>NR_1);                       // Init Cell parameters</w:t>
      </w:r>
    </w:p>
    <w:p w14:paraId="62949E3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A86CB3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//@sic R5s0220 R5-231578 sic@</w:t>
      </w:r>
    </w:p>
    <w:p w14:paraId="202F0D5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v_MAC_</w:t>
      </w:r>
      <w:proofErr w:type="gramStart"/>
      <w:r w:rsidRPr="00916392">
        <w:rPr>
          <w:rFonts w:ascii="Courier New" w:hAnsi="Courier New" w:cs="Courier New"/>
          <w:sz w:val="16"/>
          <w:szCs w:val="16"/>
          <w:lang w:eastAsia="en-GB"/>
        </w:rPr>
        <w:t>CellGroupConfig :</w:t>
      </w:r>
      <w:proofErr w:type="gramEnd"/>
      <w:r w:rsidRPr="00916392">
        <w:rPr>
          <w:rFonts w:ascii="Courier New" w:hAnsi="Courier New" w:cs="Courier New"/>
          <w:sz w:val="16"/>
          <w:szCs w:val="16"/>
          <w:lang w:eastAsia="en-GB"/>
        </w:rPr>
        <w:t>= f_NR_CellInfo_GetMAC_CellGroupConfig(nr_Cell1);</w:t>
      </w:r>
    </w:p>
    <w:p w14:paraId="4820A9E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v_MAC_</w:t>
      </w:r>
      <w:proofErr w:type="gramStart"/>
      <w:r w:rsidRPr="00916392">
        <w:rPr>
          <w:rFonts w:ascii="Courier New" w:hAnsi="Courier New" w:cs="Courier New"/>
          <w:sz w:val="16"/>
          <w:szCs w:val="16"/>
          <w:lang w:eastAsia="en-GB"/>
        </w:rPr>
        <w:t>CellGroupConfig.schedulingRequestConfig.schedulingRequestToAddModList[</w:t>
      </w:r>
      <w:proofErr w:type="gramEnd"/>
      <w:r w:rsidRPr="00916392">
        <w:rPr>
          <w:rFonts w:ascii="Courier New" w:hAnsi="Courier New" w:cs="Courier New"/>
          <w:sz w:val="16"/>
          <w:szCs w:val="16"/>
          <w:lang w:eastAsia="en-GB"/>
        </w:rPr>
        <w:t>0].sr_TransMax := n64;</w:t>
      </w:r>
    </w:p>
    <w:p w14:paraId="2822420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f_NR_CellInfo_SetMAC_</w:t>
      </w:r>
      <w:proofErr w:type="gramStart"/>
      <w:r w:rsidRPr="00916392">
        <w:rPr>
          <w:rFonts w:ascii="Courier New" w:hAnsi="Courier New" w:cs="Courier New"/>
          <w:sz w:val="16"/>
          <w:szCs w:val="16"/>
          <w:lang w:eastAsia="en-GB"/>
        </w:rPr>
        <w:t>CellGroupConfig(</w:t>
      </w:r>
      <w:proofErr w:type="gramEnd"/>
      <w:r w:rsidRPr="00916392">
        <w:rPr>
          <w:rFonts w:ascii="Courier New" w:hAnsi="Courier New" w:cs="Courier New"/>
          <w:sz w:val="16"/>
          <w:szCs w:val="16"/>
          <w:lang w:eastAsia="en-GB"/>
        </w:rPr>
        <w:t>nr_Cell1, v_MAC_CellGroupConfig);</w:t>
      </w:r>
    </w:p>
    <w:p w14:paraId="454BFB3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EF0F2F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//@sic R5s230220 R6-231578 sic@</w:t>
      </w:r>
    </w:p>
    <w:p w14:paraId="4CA628A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v_PDSCH_</w:t>
      </w:r>
      <w:proofErr w:type="gramStart"/>
      <w:r w:rsidRPr="00916392">
        <w:rPr>
          <w:rFonts w:ascii="Courier New" w:hAnsi="Courier New" w:cs="Courier New"/>
          <w:sz w:val="16"/>
          <w:szCs w:val="16"/>
          <w:lang w:eastAsia="en-GB"/>
        </w:rPr>
        <w:t>TimeDomainResourceAllocationList :</w:t>
      </w:r>
      <w:proofErr w:type="gramEnd"/>
      <w:r w:rsidRPr="00916392">
        <w:rPr>
          <w:rFonts w:ascii="Courier New" w:hAnsi="Courier New" w:cs="Courier New"/>
          <w:sz w:val="16"/>
          <w:szCs w:val="16"/>
          <w:lang w:eastAsia="en-GB"/>
        </w:rPr>
        <w:t>= fl_NR_InitialisePDSCH_TimeDomainResourceAllocationList(nr_Cell1); //@sic R5s230220 R6-231578 sic@</w:t>
      </w:r>
    </w:p>
    <w:p w14:paraId="1D73561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f_NR_CellInfo_SetSIB1_</w:t>
      </w:r>
      <w:proofErr w:type="gramStart"/>
      <w:r w:rsidRPr="00916392">
        <w:rPr>
          <w:rFonts w:ascii="Courier New" w:hAnsi="Courier New" w:cs="Courier New"/>
          <w:sz w:val="16"/>
          <w:szCs w:val="16"/>
          <w:lang w:eastAsia="en-GB"/>
        </w:rPr>
        <w:t>TimeDomainAllocation(</w:t>
      </w:r>
      <w:proofErr w:type="gramEnd"/>
      <w:r w:rsidRPr="00916392">
        <w:rPr>
          <w:rFonts w:ascii="Courier New" w:hAnsi="Courier New" w:cs="Courier New"/>
          <w:sz w:val="16"/>
          <w:szCs w:val="16"/>
          <w:lang w:eastAsia="en-GB"/>
        </w:rPr>
        <w:t>nr_Cell1,v_PDSCH_TimeDomainResourceAllocationList);</w:t>
      </w:r>
    </w:p>
    <w:p w14:paraId="6CBB1AC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6100383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f_NR_CellConfig_</w:t>
      </w:r>
      <w:proofErr w:type="gramStart"/>
      <w:r w:rsidRPr="00916392">
        <w:rPr>
          <w:rFonts w:ascii="Courier New" w:hAnsi="Courier New" w:cs="Courier New"/>
          <w:sz w:val="16"/>
          <w:szCs w:val="16"/>
          <w:lang w:eastAsia="en-GB"/>
        </w:rPr>
        <w:t>Def(</w:t>
      </w:r>
      <w:proofErr w:type="gramEnd"/>
      <w:r w:rsidRPr="00916392">
        <w:rPr>
          <w:rFonts w:ascii="Courier New" w:hAnsi="Courier New" w:cs="Courier New"/>
          <w:sz w:val="16"/>
          <w:szCs w:val="16"/>
          <w:lang w:eastAsia="en-GB"/>
        </w:rPr>
        <w:t>nr_Cell1);                                      // Create and configure NR cell 1</w:t>
      </w:r>
    </w:p>
    <w:p w14:paraId="607A491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E53A5E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f_NR5GC_</w:t>
      </w:r>
      <w:proofErr w:type="gramStart"/>
      <w:r w:rsidRPr="00916392">
        <w:rPr>
          <w:rFonts w:ascii="Courier New" w:hAnsi="Courier New" w:cs="Courier New"/>
          <w:sz w:val="16"/>
          <w:szCs w:val="16"/>
          <w:lang w:eastAsia="en-GB"/>
        </w:rPr>
        <w:t>Preamble(</w:t>
      </w:r>
      <w:proofErr w:type="gramEnd"/>
      <w:r w:rsidRPr="00916392">
        <w:rPr>
          <w:rFonts w:ascii="Courier New" w:hAnsi="Courier New" w:cs="Courier New"/>
          <w:sz w:val="16"/>
          <w:szCs w:val="16"/>
          <w:lang w:eastAsia="en-GB"/>
        </w:rPr>
        <w:t>nr_Cell1, STATE_IDLE_1A, TESTModeA_ON);</w:t>
      </w:r>
    </w:p>
    <w:p w14:paraId="7A10EDA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67B06B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f_NR_AS_CipheringAlgorithm_</w:t>
      </w:r>
      <w:proofErr w:type="gramStart"/>
      <w:r w:rsidRPr="00916392">
        <w:rPr>
          <w:rFonts w:ascii="Courier New" w:hAnsi="Courier New" w:cs="Courier New"/>
          <w:sz w:val="16"/>
          <w:szCs w:val="16"/>
          <w:lang w:eastAsia="en-GB"/>
        </w:rPr>
        <w:t>Set(</w:t>
      </w:r>
      <w:proofErr w:type="gramEnd"/>
      <w:r w:rsidRPr="00916392">
        <w:rPr>
          <w:rFonts w:ascii="Courier New" w:hAnsi="Courier New" w:cs="Courier New"/>
          <w:sz w:val="16"/>
          <w:szCs w:val="16"/>
          <w:lang w:eastAsia="en-GB"/>
        </w:rPr>
        <w:t>nea0);                        // Set null cipher Algorithm</w:t>
      </w:r>
    </w:p>
    <w:p w14:paraId="68BDD13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f_NR_CellInfo_SetMAC_</w:t>
      </w:r>
      <w:proofErr w:type="gramStart"/>
      <w:r w:rsidRPr="00916392">
        <w:rPr>
          <w:rFonts w:ascii="Courier New" w:hAnsi="Courier New" w:cs="Courier New"/>
          <w:sz w:val="16"/>
          <w:szCs w:val="16"/>
          <w:lang w:eastAsia="en-GB"/>
        </w:rPr>
        <w:t>CellGroupConfigL2(</w:t>
      </w:r>
      <w:proofErr w:type="gramEnd"/>
      <w:r w:rsidRPr="00916392">
        <w:rPr>
          <w:rFonts w:ascii="Courier New" w:hAnsi="Courier New" w:cs="Courier New"/>
          <w:sz w:val="16"/>
          <w:szCs w:val="16"/>
          <w:lang w:eastAsia="en-GB"/>
        </w:rPr>
        <w:t>nr_Cell1);            //@sic R5s230634 sic@</w:t>
      </w:r>
    </w:p>
    <w:p w14:paraId="55109F2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9B7338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DrbId :</w:t>
      </w:r>
      <w:proofErr w:type="gramEnd"/>
      <w:r w:rsidRPr="00916392">
        <w:rPr>
          <w:rFonts w:ascii="Courier New" w:hAnsi="Courier New" w:cs="Courier New"/>
          <w:sz w:val="16"/>
          <w:szCs w:val="16"/>
          <w:lang w:eastAsia="en-GB"/>
        </w:rPr>
        <w:t>= f_NR_GetDefaultDRB_ForFirstPDUSession();                 // Retrieve DRB Id of the first PDU session</w:t>
      </w:r>
    </w:p>
    <w:p w14:paraId="0441768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v_SS_Drb_</w:t>
      </w:r>
      <w:proofErr w:type="gramStart"/>
      <w:r w:rsidRPr="00916392">
        <w:rPr>
          <w:rFonts w:ascii="Courier New" w:hAnsi="Courier New" w:cs="Courier New"/>
          <w:sz w:val="16"/>
          <w:szCs w:val="16"/>
          <w:lang w:eastAsia="en-GB"/>
        </w:rPr>
        <w:t>ConfigList :</w:t>
      </w:r>
      <w:proofErr w:type="gramEnd"/>
      <w:r w:rsidRPr="00916392">
        <w:rPr>
          <w:rFonts w:ascii="Courier New" w:hAnsi="Courier New" w:cs="Courier New"/>
          <w:sz w:val="16"/>
          <w:szCs w:val="16"/>
          <w:lang w:eastAsia="en-GB"/>
        </w:rPr>
        <w:t>= { cs_NR_SS_RadioBearer_RlcBearer_TestMode(v_DrbId, cs_NR_RLC_TestModeConfig_AM(f_NR_38508_SetSNFieldLengthAM())) };  /* MAC: normal mode, RLC: test mode (transparent, AM 18bit-SN), PDCP, SDAP: not configured */</w:t>
      </w:r>
    </w:p>
    <w:p w14:paraId="5E6CC57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DE0A82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f_NR5GC_RRC_ConnectedState3N_</w:t>
      </w:r>
      <w:proofErr w:type="gramStart"/>
      <w:r w:rsidRPr="00916392">
        <w:rPr>
          <w:rFonts w:ascii="Courier New" w:hAnsi="Courier New" w:cs="Courier New"/>
          <w:sz w:val="16"/>
          <w:szCs w:val="16"/>
          <w:lang w:eastAsia="en-GB"/>
        </w:rPr>
        <w:t>Def(</w:t>
      </w:r>
      <w:proofErr w:type="gramEnd"/>
      <w:r w:rsidRPr="00916392">
        <w:rPr>
          <w:rFonts w:ascii="Courier New" w:hAnsi="Courier New" w:cs="Courier New"/>
          <w:sz w:val="16"/>
          <w:szCs w:val="16"/>
          <w:lang w:eastAsia="en-GB"/>
        </w:rPr>
        <w:t>nr_Cell1, TEST_LOOPModeA_ON, -, -, -, -, -, v_SS_Drb_ConfigList);</w:t>
      </w:r>
    </w:p>
    <w:p w14:paraId="7E9F709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5AEAF2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f_NR_ULGrantConfiguration_</w:t>
      </w:r>
      <w:proofErr w:type="gramStart"/>
      <w:r w:rsidRPr="00916392">
        <w:rPr>
          <w:rFonts w:ascii="Courier New" w:hAnsi="Courier New" w:cs="Courier New"/>
          <w:sz w:val="16"/>
          <w:szCs w:val="16"/>
          <w:lang w:eastAsia="en-GB"/>
        </w:rPr>
        <w:t>Stop(</w:t>
      </w:r>
      <w:proofErr w:type="gramEnd"/>
      <w:r w:rsidRPr="00916392">
        <w:rPr>
          <w:rFonts w:ascii="Courier New" w:hAnsi="Courier New" w:cs="Courier New"/>
          <w:sz w:val="16"/>
          <w:szCs w:val="16"/>
          <w:lang w:eastAsia="en-GB"/>
        </w:rPr>
        <w:t>nr_Cell1, -, cs_NR_UplinkTimeAlignment_Keep);</w:t>
      </w:r>
    </w:p>
    <w:p w14:paraId="5981B5B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02626A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f_NR_TestBody_</w:t>
      </w:r>
      <w:proofErr w:type="gramStart"/>
      <w:r w:rsidRPr="00916392">
        <w:rPr>
          <w:rFonts w:ascii="Courier New" w:hAnsi="Courier New" w:cs="Courier New"/>
          <w:sz w:val="16"/>
          <w:szCs w:val="16"/>
          <w:lang w:eastAsia="en-GB"/>
        </w:rPr>
        <w:t>Set(</w:t>
      </w:r>
      <w:proofErr w:type="gramEnd"/>
      <w:r w:rsidRPr="00916392">
        <w:rPr>
          <w:rFonts w:ascii="Courier New" w:hAnsi="Courier New" w:cs="Courier New"/>
          <w:sz w:val="16"/>
          <w:szCs w:val="16"/>
          <w:lang w:eastAsia="en-GB"/>
        </w:rPr>
        <w:t>true);</w:t>
      </w:r>
    </w:p>
    <w:p w14:paraId="32A6567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25120F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@siclog "Step 0" siclog@</w:t>
      </w:r>
    </w:p>
    <w:p w14:paraId="6D69E9C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DedicatedBwpListDL :</w:t>
      </w:r>
      <w:proofErr w:type="gramEnd"/>
      <w:r w:rsidRPr="00916392">
        <w:rPr>
          <w:rFonts w:ascii="Courier New" w:hAnsi="Courier New" w:cs="Courier New"/>
          <w:sz w:val="16"/>
          <w:szCs w:val="16"/>
          <w:lang w:eastAsia="en-GB"/>
        </w:rPr>
        <w:t>= fl_TC_7_1_1_8_1_DedicatedBwpListDL(nr_Cell1);</w:t>
      </w:r>
    </w:p>
    <w:p w14:paraId="133B9AB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DedicatedBwpListUL :</w:t>
      </w:r>
      <w:proofErr w:type="gramEnd"/>
      <w:r w:rsidRPr="00916392">
        <w:rPr>
          <w:rFonts w:ascii="Courier New" w:hAnsi="Courier New" w:cs="Courier New"/>
          <w:sz w:val="16"/>
          <w:szCs w:val="16"/>
          <w:lang w:eastAsia="en-GB"/>
        </w:rPr>
        <w:t>= fl_TC_7_1_1_8_1_DedicatedBwpListUL(nr_Cell1);</w:t>
      </w:r>
    </w:p>
    <w:p w14:paraId="70AC3E4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w:t>
      </w:r>
      <w:proofErr w:type="gramStart"/>
      <w:r w:rsidRPr="00916392">
        <w:rPr>
          <w:rFonts w:ascii="Courier New" w:hAnsi="Courier New" w:cs="Courier New"/>
          <w:sz w:val="16"/>
          <w:szCs w:val="16"/>
          <w:lang w:eastAsia="en-GB"/>
        </w:rPr>
        <w:t>CellGroupConfig :</w:t>
      </w:r>
      <w:proofErr w:type="gramEnd"/>
      <w:r w:rsidRPr="00916392">
        <w:rPr>
          <w:rFonts w:ascii="Courier New" w:hAnsi="Courier New" w:cs="Courier New"/>
          <w:sz w:val="16"/>
          <w:szCs w:val="16"/>
          <w:lang w:eastAsia="en-GB"/>
        </w:rPr>
        <w:t>= f_TC_7_1_1_8_1_CellGroupConfig(nr_Cell1, v_DedicatedBwpListDL, v_DedicatedBwpListUL);</w:t>
      </w:r>
    </w:p>
    <w:p w14:paraId="1ADDAF5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v_RRCReconfiguration_v1530Ext_</w:t>
      </w:r>
      <w:proofErr w:type="gramStart"/>
      <w:r w:rsidRPr="00916392">
        <w:rPr>
          <w:rFonts w:ascii="Courier New" w:hAnsi="Courier New" w:cs="Courier New"/>
          <w:sz w:val="16"/>
          <w:szCs w:val="16"/>
          <w:lang w:eastAsia="en-GB"/>
        </w:rPr>
        <w:t>IEs :</w:t>
      </w:r>
      <w:proofErr w:type="gramEnd"/>
      <w:r w:rsidRPr="00916392">
        <w:rPr>
          <w:rFonts w:ascii="Courier New" w:hAnsi="Courier New" w:cs="Courier New"/>
          <w:sz w:val="16"/>
          <w:szCs w:val="16"/>
          <w:lang w:eastAsia="en-GB"/>
        </w:rPr>
        <w:t>= cs_NR_RRCReconfiguration_v1530_IEs(bit2oct(encvalue(v_CellGroupConfig)));</w:t>
      </w:r>
    </w:p>
    <w:p w14:paraId="459C612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w:t>
      </w:r>
      <w:proofErr w:type="gramStart"/>
      <w:r w:rsidRPr="00916392">
        <w:rPr>
          <w:rFonts w:ascii="Courier New" w:hAnsi="Courier New" w:cs="Courier New"/>
          <w:sz w:val="16"/>
          <w:szCs w:val="16"/>
          <w:lang w:eastAsia="en-GB"/>
        </w:rPr>
        <w:t>SendRRCReconfiguration(</w:t>
      </w:r>
      <w:proofErr w:type="gramEnd"/>
      <w:r w:rsidRPr="00916392">
        <w:rPr>
          <w:rFonts w:ascii="Courier New" w:hAnsi="Courier New" w:cs="Courier New"/>
          <w:sz w:val="16"/>
          <w:szCs w:val="16"/>
          <w:lang w:eastAsia="en-GB"/>
        </w:rPr>
        <w:t>nr_Cell1, -, -, v_RRCReconfiguration_v1530Ext_IEs, -, -, -, false);    // false: don't expect RRCReconfigurationComplete in f_NR_SendRRCReconfiguration</w:t>
      </w:r>
    </w:p>
    <w:p w14:paraId="1B4869D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4103D6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Configure the SS:</w:t>
      </w:r>
    </w:p>
    <w:p w14:paraId="3E11A23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v_DownlinkBWP_</w:t>
      </w:r>
      <w:proofErr w:type="gramStart"/>
      <w:r w:rsidRPr="00916392">
        <w:rPr>
          <w:rFonts w:ascii="Courier New" w:hAnsi="Courier New" w:cs="Courier New"/>
          <w:sz w:val="16"/>
          <w:szCs w:val="16"/>
          <w:lang w:eastAsia="en-GB"/>
        </w:rPr>
        <w:t>List :</w:t>
      </w:r>
      <w:proofErr w:type="gramEnd"/>
      <w:r w:rsidRPr="00916392">
        <w:rPr>
          <w:rFonts w:ascii="Courier New" w:hAnsi="Courier New" w:cs="Courier New"/>
          <w:sz w:val="16"/>
          <w:szCs w:val="16"/>
          <w:lang w:eastAsia="en-GB"/>
        </w:rPr>
        <w:t>= f_NR_SS_BWP_List_DL(nr_Cell1, v_DedicatedBwpListDL);</w:t>
      </w:r>
    </w:p>
    <w:p w14:paraId="4589F2F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v_UplinkBWP_</w:t>
      </w:r>
      <w:proofErr w:type="gramStart"/>
      <w:r w:rsidRPr="00916392">
        <w:rPr>
          <w:rFonts w:ascii="Courier New" w:hAnsi="Courier New" w:cs="Courier New"/>
          <w:sz w:val="16"/>
          <w:szCs w:val="16"/>
          <w:lang w:eastAsia="en-GB"/>
        </w:rPr>
        <w:t>List :</w:t>
      </w:r>
      <w:proofErr w:type="gramEnd"/>
      <w:r w:rsidRPr="00916392">
        <w:rPr>
          <w:rFonts w:ascii="Courier New" w:hAnsi="Courier New" w:cs="Courier New"/>
          <w:sz w:val="16"/>
          <w:szCs w:val="16"/>
          <w:lang w:eastAsia="en-GB"/>
        </w:rPr>
        <w:t>= f_NR_SS_BWP_List_UL(nr_Cell1, v_DedicatedBwpListUL);</w:t>
      </w:r>
    </w:p>
    <w:p w14:paraId="583B1B1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lang w:eastAsia="en-GB"/>
        </w:rPr>
        <w:t xml:space="preserve">    </w:t>
      </w:r>
      <w:r w:rsidRPr="00916392">
        <w:rPr>
          <w:rFonts w:ascii="Courier New" w:hAnsi="Courier New" w:cs="Courier New"/>
          <w:sz w:val="16"/>
          <w:szCs w:val="16"/>
          <w:highlight w:val="cyan"/>
          <w:lang w:eastAsia="en-GB"/>
        </w:rPr>
        <w:t>f_NR_SS_</w:t>
      </w:r>
      <w:proofErr w:type="gramStart"/>
      <w:r w:rsidRPr="00916392">
        <w:rPr>
          <w:rFonts w:ascii="Courier New" w:hAnsi="Courier New" w:cs="Courier New"/>
          <w:sz w:val="16"/>
          <w:szCs w:val="16"/>
          <w:highlight w:val="cyan"/>
          <w:lang w:eastAsia="en-GB"/>
        </w:rPr>
        <w:t>ConfigureBWPs(</w:t>
      </w:r>
      <w:proofErr w:type="gramEnd"/>
      <w:r w:rsidRPr="00916392">
        <w:rPr>
          <w:rFonts w:ascii="Courier New" w:hAnsi="Courier New" w:cs="Courier New"/>
          <w:sz w:val="16"/>
          <w:szCs w:val="16"/>
          <w:highlight w:val="cyan"/>
          <w:lang w:eastAsia="en-GB"/>
        </w:rPr>
        <w:t xml:space="preserve">nr_Cell1, -, </w:t>
      </w:r>
    </w:p>
    <w:p w14:paraId="6E8C0D8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t xml:space="preserve">                          tsc_NR_BWP_Id_FirstActive,</w:t>
      </w:r>
    </w:p>
    <w:p w14:paraId="0DEF3C9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t xml:space="preserve">                          tsc_NR_BWP_Id_FirstActive,</w:t>
      </w:r>
    </w:p>
    <w:p w14:paraId="2DF4838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t xml:space="preserve">                          tsc_NR_BWP_Id_FirstActive,</w:t>
      </w:r>
    </w:p>
    <w:p w14:paraId="1867035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lastRenderedPageBreak/>
        <w:t xml:space="preserve">                          tsc_NR_BWP_Id_FirstActive,</w:t>
      </w:r>
    </w:p>
    <w:p w14:paraId="42F757D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t xml:space="preserve">                          4,</w:t>
      </w:r>
    </w:p>
    <w:p w14:paraId="25F211B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t xml:space="preserve">                          v_FreqDomainSchedulDL,</w:t>
      </w:r>
    </w:p>
    <w:p w14:paraId="529EC3A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916392">
        <w:rPr>
          <w:rFonts w:ascii="Courier New" w:hAnsi="Courier New" w:cs="Courier New"/>
          <w:sz w:val="16"/>
          <w:szCs w:val="16"/>
          <w:highlight w:val="cyan"/>
          <w:lang w:eastAsia="en-GB"/>
        </w:rPr>
        <w:t xml:space="preserve">                          v_DownlinkBWP_List,</w:t>
      </w:r>
    </w:p>
    <w:p w14:paraId="2FC457D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highlight w:val="cyan"/>
          <w:lang w:eastAsia="en-GB"/>
        </w:rPr>
        <w:t xml:space="preserve">                          v_UplinkBWP_List);</w:t>
      </w:r>
    </w:p>
    <w:p w14:paraId="1A6A0D0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183659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@siclog "Step 0Ab1" siclog@</w:t>
      </w:r>
    </w:p>
    <w:p w14:paraId="58DC4E3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w:t>
      </w:r>
      <w:proofErr w:type="gramStart"/>
      <w:r w:rsidRPr="00916392">
        <w:rPr>
          <w:rFonts w:ascii="Courier New" w:hAnsi="Courier New" w:cs="Courier New"/>
          <w:sz w:val="16"/>
          <w:szCs w:val="16"/>
          <w:lang w:eastAsia="en-GB"/>
        </w:rPr>
        <w:t>ULGrantTransmissionOnSR(</w:t>
      </w:r>
      <w:proofErr w:type="gramEnd"/>
      <w:r w:rsidRPr="00916392">
        <w:rPr>
          <w:rFonts w:ascii="Courier New" w:hAnsi="Courier New" w:cs="Courier New"/>
          <w:sz w:val="16"/>
          <w:szCs w:val="16"/>
          <w:lang w:eastAsia="en-GB"/>
        </w:rPr>
        <w:t>nr_Cell1, -, v_ResourceAllocationUL);  //@sic R5s230634 sic@</w:t>
      </w:r>
    </w:p>
    <w:p w14:paraId="16B11BB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238070B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@siclog "Step 0Ab2" siclog@</w:t>
      </w:r>
    </w:p>
    <w:p w14:paraId="1170789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SRB.receive(</w:t>
      </w:r>
      <w:proofErr w:type="gramEnd"/>
      <w:r w:rsidRPr="00916392">
        <w:rPr>
          <w:rFonts w:ascii="Courier New" w:hAnsi="Courier New" w:cs="Courier New"/>
          <w:sz w:val="16"/>
          <w:szCs w:val="16"/>
          <w:lang w:eastAsia="en-GB"/>
        </w:rPr>
        <w:t>car_NR_SRB_RrcPdu_IND(nr_Cell1, tsc_NR_RbId_SRB1, cr_38508_RRCReconfigurationComplete));</w:t>
      </w:r>
    </w:p>
    <w:p w14:paraId="22CF127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w:t>
      </w:r>
      <w:proofErr w:type="gramStart"/>
      <w:r w:rsidRPr="00916392">
        <w:rPr>
          <w:rFonts w:ascii="Courier New" w:hAnsi="Courier New" w:cs="Courier New"/>
          <w:sz w:val="16"/>
          <w:szCs w:val="16"/>
          <w:lang w:eastAsia="en-GB"/>
        </w:rPr>
        <w:t>PreliminaryPass(</w:t>
      </w:r>
      <w:proofErr w:type="gramEnd"/>
      <w:r w:rsidRPr="00916392">
        <w:rPr>
          <w:rFonts w:ascii="Courier New" w:hAnsi="Courier New" w:cs="Courier New"/>
          <w:sz w:val="16"/>
          <w:szCs w:val="16"/>
          <w:lang w:eastAsia="en-GB"/>
        </w:rPr>
        <w:t>__FILE__, __LINE__, "Step 0Ab2");</w:t>
      </w:r>
    </w:p>
    <w:p w14:paraId="7D0468B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f_NR_ULGrantConfiguration_</w:t>
      </w:r>
      <w:proofErr w:type="gramStart"/>
      <w:r w:rsidRPr="00916392">
        <w:rPr>
          <w:rFonts w:ascii="Courier New" w:hAnsi="Courier New" w:cs="Courier New"/>
          <w:sz w:val="16"/>
          <w:szCs w:val="16"/>
          <w:lang w:eastAsia="en-GB"/>
        </w:rPr>
        <w:t>Stop(</w:t>
      </w:r>
      <w:proofErr w:type="gramEnd"/>
      <w:r w:rsidRPr="00916392">
        <w:rPr>
          <w:rFonts w:ascii="Courier New" w:hAnsi="Courier New" w:cs="Courier New"/>
          <w:sz w:val="16"/>
          <w:szCs w:val="16"/>
          <w:lang w:eastAsia="en-GB"/>
        </w:rPr>
        <w:t>nr_Cell1);     //@sic R5s230634 sic@</w:t>
      </w:r>
    </w:p>
    <w:p w14:paraId="2D3266F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1A4B89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f_TC_7_1_1_8_1_NR_</w:t>
      </w:r>
      <w:proofErr w:type="gramStart"/>
      <w:r w:rsidRPr="00916392">
        <w:rPr>
          <w:rFonts w:ascii="Courier New" w:hAnsi="Courier New" w:cs="Courier New"/>
          <w:sz w:val="16"/>
          <w:szCs w:val="16"/>
          <w:lang w:eastAsia="en-GB"/>
        </w:rPr>
        <w:t>CommonTestBody(</w:t>
      </w:r>
      <w:proofErr w:type="gramEnd"/>
      <w:r w:rsidRPr="00916392">
        <w:rPr>
          <w:rFonts w:ascii="Courier New" w:hAnsi="Courier New" w:cs="Courier New"/>
          <w:sz w:val="16"/>
          <w:szCs w:val="16"/>
          <w:lang w:eastAsia="en-GB"/>
        </w:rPr>
        <w:t>nr_Cell1, v_DrbId, v_ResourceAllocationUL);</w:t>
      </w:r>
    </w:p>
    <w:p w14:paraId="274B69A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32106D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f_NR_TestBody_</w:t>
      </w:r>
      <w:proofErr w:type="gramStart"/>
      <w:r w:rsidRPr="00916392">
        <w:rPr>
          <w:rFonts w:ascii="Courier New" w:hAnsi="Courier New" w:cs="Courier New"/>
          <w:sz w:val="16"/>
          <w:szCs w:val="16"/>
          <w:lang w:eastAsia="en-GB"/>
        </w:rPr>
        <w:t>Set(</w:t>
      </w:r>
      <w:proofErr w:type="gramEnd"/>
      <w:r w:rsidRPr="00916392">
        <w:rPr>
          <w:rFonts w:ascii="Courier New" w:hAnsi="Courier New" w:cs="Courier New"/>
          <w:sz w:val="16"/>
          <w:szCs w:val="16"/>
          <w:lang w:eastAsia="en-GB"/>
        </w:rPr>
        <w:t>false);</w:t>
      </w:r>
    </w:p>
    <w:p w14:paraId="7510E712"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247D882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f_NR_ULGrantConfiguration_</w:t>
      </w:r>
      <w:proofErr w:type="gramStart"/>
      <w:r w:rsidRPr="00916392">
        <w:rPr>
          <w:rFonts w:ascii="Courier New" w:hAnsi="Courier New" w:cs="Courier New"/>
          <w:sz w:val="16"/>
          <w:szCs w:val="16"/>
          <w:lang w:eastAsia="en-GB"/>
        </w:rPr>
        <w:t>Start(</w:t>
      </w:r>
      <w:proofErr w:type="gramEnd"/>
      <w:r w:rsidRPr="00916392">
        <w:rPr>
          <w:rFonts w:ascii="Courier New" w:hAnsi="Courier New" w:cs="Courier New"/>
          <w:sz w:val="16"/>
          <w:szCs w:val="16"/>
          <w:lang w:eastAsia="en-GB"/>
        </w:rPr>
        <w:t>nr_Cell1);</w:t>
      </w:r>
    </w:p>
    <w:p w14:paraId="7EDC091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//@sic R5s230130 sic@</w:t>
      </w:r>
    </w:p>
    <w:p w14:paraId="5A56A76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//f_NR5GC_OpenUE_TestLoopMode_Deactivate_</w:t>
      </w:r>
      <w:proofErr w:type="gramStart"/>
      <w:r w:rsidRPr="00916392">
        <w:rPr>
          <w:rFonts w:ascii="Courier New" w:hAnsi="Courier New" w:cs="Courier New"/>
          <w:sz w:val="16"/>
          <w:szCs w:val="16"/>
          <w:lang w:eastAsia="en-GB"/>
        </w:rPr>
        <w:t>TestMode(</w:t>
      </w:r>
      <w:proofErr w:type="gramEnd"/>
      <w:r w:rsidRPr="00916392">
        <w:rPr>
          <w:rFonts w:ascii="Courier New" w:hAnsi="Courier New" w:cs="Courier New"/>
          <w:sz w:val="16"/>
          <w:szCs w:val="16"/>
          <w:lang w:eastAsia="en-GB"/>
        </w:rPr>
        <w:t>nr_Cell1);</w:t>
      </w:r>
    </w:p>
    <w:p w14:paraId="4960FCA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f_NR_</w:t>
      </w:r>
      <w:proofErr w:type="gramStart"/>
      <w:r w:rsidRPr="00916392">
        <w:rPr>
          <w:rFonts w:ascii="Courier New" w:hAnsi="Courier New" w:cs="Courier New"/>
          <w:sz w:val="16"/>
          <w:szCs w:val="16"/>
          <w:lang w:eastAsia="en-GB"/>
        </w:rPr>
        <w:t>Postamble(</w:t>
      </w:r>
      <w:proofErr w:type="gramEnd"/>
      <w:r w:rsidRPr="00916392">
        <w:rPr>
          <w:rFonts w:ascii="Courier New" w:hAnsi="Courier New" w:cs="Courier New"/>
          <w:sz w:val="16"/>
          <w:szCs w:val="16"/>
          <w:lang w:eastAsia="en-GB"/>
        </w:rPr>
        <w:t>nr_Cell1, STATE_CONNECTED_3A);</w:t>
      </w:r>
    </w:p>
    <w:p w14:paraId="107652AD" w14:textId="53E3C860" w:rsid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648AE6CF" w14:textId="3FC58E88" w:rsidR="00375478" w:rsidRDefault="00375478"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8F9D080" w14:textId="77777777" w:rsidR="00375478" w:rsidRPr="00916392" w:rsidRDefault="00375478"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91A290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NR_SYSTEM_CTRL_REQ cads_NR_BWP_CONFIG_REQ(NR_CellId_Type  p_NR_CellId,</w:t>
      </w:r>
    </w:p>
    <w:p w14:paraId="2BA4425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TimingInfo_Type p_TimingInfo := cs_TimingInfo_Now,</w:t>
      </w:r>
    </w:p>
    <w:p w14:paraId="5791CCC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BWP_Id p_ActiveBWP_DL,</w:t>
      </w:r>
    </w:p>
    <w:p w14:paraId="0F6B0CC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NR_AssignedBWPs_Type p_DCI_AssignedBWP_DL,</w:t>
      </w:r>
    </w:p>
    <w:p w14:paraId="18D6C1A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NR_DciDlInfo_Type p_DciInfo_DL,</w:t>
      </w:r>
    </w:p>
    <w:p w14:paraId="01D011D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ab/>
        <w:t xml:space="preserve">        </w:t>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NR_ActiveUplinkBWP_Id_Type p_ActiveUplinkBWP_Id,</w:t>
      </w:r>
    </w:p>
    <w:p w14:paraId="264832D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NR_AssignedBWPs_Type p_DCI_AssignedBWP_UL,</w:t>
      </w:r>
    </w:p>
    <w:p w14:paraId="3AD3AA5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(value) NR_DciUlInfo_Type p_DciInfo_UL,</w:t>
      </w:r>
    </w:p>
    <w:p w14:paraId="6539BD1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(omit) NR_DownlinkBWP_List_Type p_DownlinkBWP_List := omit,</w:t>
      </w:r>
    </w:p>
    <w:p w14:paraId="7318091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r>
      <w:r w:rsidRPr="00916392">
        <w:rPr>
          <w:rFonts w:ascii="Courier New" w:hAnsi="Courier New" w:cs="Courier New"/>
          <w:sz w:val="16"/>
          <w:szCs w:val="16"/>
          <w:lang w:eastAsia="en-GB"/>
        </w:rPr>
        <w:tab/>
        <w:t xml:space="preserve"> </w:t>
      </w:r>
      <w:proofErr w:type="gramStart"/>
      <w:r w:rsidRPr="00916392">
        <w:rPr>
          <w:rFonts w:ascii="Courier New" w:hAnsi="Courier New" w:cs="Courier New"/>
          <w:sz w:val="16"/>
          <w:szCs w:val="16"/>
          <w:lang w:eastAsia="en-GB"/>
        </w:rPr>
        <w:t>template</w:t>
      </w:r>
      <w:proofErr w:type="gramEnd"/>
      <w:r w:rsidRPr="00916392">
        <w:rPr>
          <w:rFonts w:ascii="Courier New" w:hAnsi="Courier New" w:cs="Courier New"/>
          <w:sz w:val="16"/>
          <w:szCs w:val="16"/>
          <w:lang w:eastAsia="en-GB"/>
        </w:rPr>
        <w:t xml:space="preserve"> (omit) NR_UplinkBWP_List_Type p_UplinkBWP_List := omit</w:t>
      </w:r>
    </w:p>
    <w:p w14:paraId="7C22EE6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 modifies cas_NR_CellConfigAllOmit_</w:t>
      </w:r>
      <w:proofErr w:type="gramStart"/>
      <w:r w:rsidRPr="00916392">
        <w:rPr>
          <w:rFonts w:ascii="Courier New" w:hAnsi="Courier New" w:cs="Courier New"/>
          <w:sz w:val="16"/>
          <w:szCs w:val="16"/>
          <w:lang w:eastAsia="en-GB"/>
        </w:rPr>
        <w:t>REQ :</w:t>
      </w:r>
      <w:proofErr w:type="gramEnd"/>
      <w:r w:rsidRPr="00916392">
        <w:rPr>
          <w:rFonts w:ascii="Courier New" w:hAnsi="Courier New" w:cs="Courier New"/>
          <w:sz w:val="16"/>
          <w:szCs w:val="16"/>
          <w:lang w:eastAsia="en-GB"/>
        </w:rPr>
        <w:t>=</w:t>
      </w:r>
    </w:p>
    <w:p w14:paraId="6322020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 /</w:t>
      </w:r>
      <w:proofErr w:type="gramEnd"/>
      <w:r w:rsidRPr="00916392">
        <w:rPr>
          <w:rFonts w:ascii="Courier New" w:hAnsi="Courier New" w:cs="Courier New"/>
          <w:sz w:val="16"/>
          <w:szCs w:val="16"/>
          <w:lang w:eastAsia="en-GB"/>
        </w:rPr>
        <w:t>/@sic R5s230634sic@</w:t>
      </w:r>
    </w:p>
    <w:p w14:paraId="2AB56B9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Request :=</w:t>
      </w:r>
      <w:proofErr w:type="gramEnd"/>
      <w:r w:rsidRPr="00916392">
        <w:rPr>
          <w:rFonts w:ascii="Courier New" w:hAnsi="Courier New" w:cs="Courier New"/>
          <w:sz w:val="16"/>
          <w:szCs w:val="16"/>
          <w:lang w:eastAsia="en-GB"/>
        </w:rPr>
        <w:t xml:space="preserve"> {</w:t>
      </w:r>
    </w:p>
    <w:p w14:paraId="0CED428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Cell :=</w:t>
      </w:r>
      <w:proofErr w:type="gramEnd"/>
      <w:r w:rsidRPr="00916392">
        <w:rPr>
          <w:rFonts w:ascii="Courier New" w:hAnsi="Courier New" w:cs="Courier New"/>
          <w:sz w:val="16"/>
          <w:szCs w:val="16"/>
          <w:lang w:eastAsia="en-GB"/>
        </w:rPr>
        <w:t xml:space="preserve"> {</w:t>
      </w:r>
    </w:p>
    <w:p w14:paraId="051E9B4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AddOrReconfigure :=</w:t>
      </w:r>
      <w:proofErr w:type="gramEnd"/>
      <w:r w:rsidRPr="00916392">
        <w:rPr>
          <w:rFonts w:ascii="Courier New" w:hAnsi="Courier New" w:cs="Courier New"/>
          <w:sz w:val="16"/>
          <w:szCs w:val="16"/>
          <w:lang w:eastAsia="en-GB"/>
        </w:rPr>
        <w:t xml:space="preserve"> {</w:t>
      </w:r>
    </w:p>
    <w:p w14:paraId="0238936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PhysicalLayer :=</w:t>
      </w:r>
      <w:proofErr w:type="gramEnd"/>
      <w:r w:rsidRPr="00916392">
        <w:rPr>
          <w:rFonts w:ascii="Courier New" w:hAnsi="Courier New" w:cs="Courier New"/>
          <w:sz w:val="16"/>
          <w:szCs w:val="16"/>
          <w:lang w:eastAsia="en-GB"/>
        </w:rPr>
        <w:t xml:space="preserve"> {</w:t>
      </w:r>
    </w:p>
    <w:p w14:paraId="4F7C3D6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Common :=</w:t>
      </w:r>
      <w:proofErr w:type="gramEnd"/>
      <w:r w:rsidRPr="00916392">
        <w:rPr>
          <w:rFonts w:ascii="Courier New" w:hAnsi="Courier New" w:cs="Courier New"/>
          <w:sz w:val="16"/>
          <w:szCs w:val="16"/>
          <w:lang w:eastAsia="en-GB"/>
        </w:rPr>
        <w:t xml:space="preserve"> omit,</w:t>
      </w:r>
    </w:p>
    <w:p w14:paraId="6C4D320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Downlink :=</w:t>
      </w:r>
      <w:proofErr w:type="gramEnd"/>
      <w:r w:rsidRPr="00916392">
        <w:rPr>
          <w:rFonts w:ascii="Courier New" w:hAnsi="Courier New" w:cs="Courier New"/>
          <w:sz w:val="16"/>
          <w:szCs w:val="16"/>
          <w:lang w:eastAsia="en-GB"/>
        </w:rPr>
        <w:t xml:space="preserve"> {</w:t>
      </w:r>
    </w:p>
    <w:p w14:paraId="68840BB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FrequencyInfoDL :=</w:t>
      </w:r>
      <w:proofErr w:type="gramEnd"/>
      <w:r w:rsidRPr="00916392">
        <w:rPr>
          <w:rFonts w:ascii="Courier New" w:hAnsi="Courier New" w:cs="Courier New"/>
          <w:sz w:val="16"/>
          <w:szCs w:val="16"/>
          <w:lang w:eastAsia="en-GB"/>
        </w:rPr>
        <w:t xml:space="preserve"> omit,</w:t>
      </w:r>
    </w:p>
    <w:p w14:paraId="2CC1F33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SSPbchBlock :=</w:t>
      </w:r>
      <w:proofErr w:type="gramEnd"/>
      <w:r w:rsidRPr="00916392">
        <w:rPr>
          <w:rFonts w:ascii="Courier New" w:hAnsi="Courier New" w:cs="Courier New"/>
          <w:sz w:val="16"/>
          <w:szCs w:val="16"/>
          <w:lang w:eastAsia="en-GB"/>
        </w:rPr>
        <w:t xml:space="preserve"> omit,</w:t>
      </w:r>
    </w:p>
    <w:p w14:paraId="279BBA3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PdschCellLevelConfig :=</w:t>
      </w:r>
      <w:proofErr w:type="gramEnd"/>
      <w:r w:rsidRPr="00916392">
        <w:rPr>
          <w:rFonts w:ascii="Courier New" w:hAnsi="Courier New" w:cs="Courier New"/>
          <w:sz w:val="16"/>
          <w:szCs w:val="16"/>
          <w:lang w:eastAsia="en-GB"/>
        </w:rPr>
        <w:t xml:space="preserve"> omit,</w:t>
      </w:r>
    </w:p>
    <w:p w14:paraId="1C432C1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BWPs :=</w:t>
      </w:r>
      <w:proofErr w:type="gramEnd"/>
      <w:r w:rsidRPr="00916392">
        <w:rPr>
          <w:rFonts w:ascii="Courier New" w:hAnsi="Courier New" w:cs="Courier New"/>
          <w:sz w:val="16"/>
          <w:szCs w:val="16"/>
          <w:lang w:eastAsia="en-GB"/>
        </w:rPr>
        <w:t xml:space="preserve"> {</w:t>
      </w:r>
    </w:p>
    <w:p w14:paraId="57FF47F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ActiveBWP :=</w:t>
      </w:r>
      <w:proofErr w:type="gramEnd"/>
      <w:r w:rsidRPr="00916392">
        <w:rPr>
          <w:rFonts w:ascii="Courier New" w:hAnsi="Courier New" w:cs="Courier New"/>
          <w:sz w:val="16"/>
          <w:szCs w:val="16"/>
          <w:lang w:eastAsia="en-GB"/>
        </w:rPr>
        <w:t xml:space="preserve"> p_ActiveBWP_DL,</w:t>
      </w:r>
    </w:p>
    <w:p w14:paraId="7778D83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BwpArray  :=</w:t>
      </w:r>
      <w:proofErr w:type="gramEnd"/>
      <w:r w:rsidRPr="00916392">
        <w:rPr>
          <w:rFonts w:ascii="Courier New" w:hAnsi="Courier New" w:cs="Courier New"/>
          <w:sz w:val="16"/>
          <w:szCs w:val="16"/>
          <w:lang w:eastAsia="en-GB"/>
        </w:rPr>
        <w:t xml:space="preserve"> p_DownlinkBWP_List,</w:t>
      </w:r>
    </w:p>
    <w:p w14:paraId="720BE87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InitialBWP_</w:t>
      </w:r>
      <w:proofErr w:type="gramStart"/>
      <w:r w:rsidRPr="00916392">
        <w:rPr>
          <w:rFonts w:ascii="Courier New" w:hAnsi="Courier New" w:cs="Courier New"/>
          <w:sz w:val="16"/>
          <w:szCs w:val="16"/>
          <w:lang w:eastAsia="en-GB"/>
        </w:rPr>
        <w:t>RedCap :</w:t>
      </w:r>
      <w:proofErr w:type="gramEnd"/>
      <w:r w:rsidRPr="00916392">
        <w:rPr>
          <w:rFonts w:ascii="Courier New" w:hAnsi="Courier New" w:cs="Courier New"/>
          <w:sz w:val="16"/>
          <w:szCs w:val="16"/>
          <w:lang w:eastAsia="en-GB"/>
        </w:rPr>
        <w:t xml:space="preserve">= omit </w:t>
      </w:r>
    </w:p>
    <w:p w14:paraId="4DE1C41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692D973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CsiConfig :=</w:t>
      </w:r>
      <w:proofErr w:type="gramEnd"/>
      <w:r w:rsidRPr="00916392">
        <w:rPr>
          <w:rFonts w:ascii="Courier New" w:hAnsi="Courier New" w:cs="Courier New"/>
          <w:sz w:val="16"/>
          <w:szCs w:val="16"/>
          <w:lang w:eastAsia="en-GB"/>
        </w:rPr>
        <w:t xml:space="preserve"> omit</w:t>
      </w:r>
    </w:p>
    <w:p w14:paraId="150F6E3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0C047EF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lastRenderedPageBreak/>
        <w:t xml:space="preserve">            </w:t>
      </w:r>
      <w:proofErr w:type="gramStart"/>
      <w:r w:rsidRPr="00916392">
        <w:rPr>
          <w:rFonts w:ascii="Courier New" w:hAnsi="Courier New" w:cs="Courier New"/>
          <w:sz w:val="16"/>
          <w:szCs w:val="16"/>
          <w:lang w:eastAsia="en-GB"/>
        </w:rPr>
        <w:t>Uplink :=</w:t>
      </w:r>
      <w:proofErr w:type="gramEnd"/>
      <w:r w:rsidRPr="00916392">
        <w:rPr>
          <w:rFonts w:ascii="Courier New" w:hAnsi="Courier New" w:cs="Courier New"/>
          <w:sz w:val="16"/>
          <w:szCs w:val="16"/>
          <w:lang w:eastAsia="en-GB"/>
        </w:rPr>
        <w:t xml:space="preserve"> {</w:t>
      </w:r>
    </w:p>
    <w:p w14:paraId="23877FA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Uplink :=</w:t>
      </w:r>
      <w:proofErr w:type="gramEnd"/>
      <w:r w:rsidRPr="00916392">
        <w:rPr>
          <w:rFonts w:ascii="Courier New" w:hAnsi="Courier New" w:cs="Courier New"/>
          <w:sz w:val="16"/>
          <w:szCs w:val="16"/>
          <w:lang w:eastAsia="en-GB"/>
        </w:rPr>
        <w:t xml:space="preserve"> {</w:t>
      </w:r>
    </w:p>
    <w:p w14:paraId="203A07A9"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Config</w:t>
      </w:r>
      <w:proofErr w:type="gramStart"/>
      <w:r w:rsidRPr="00916392">
        <w:rPr>
          <w:rFonts w:ascii="Courier New" w:hAnsi="Courier New" w:cs="Courier New"/>
          <w:sz w:val="16"/>
          <w:szCs w:val="16"/>
          <w:lang w:eastAsia="en-GB"/>
        </w:rPr>
        <w:t>:=</w:t>
      </w:r>
      <w:proofErr w:type="gramEnd"/>
      <w:r w:rsidRPr="00916392">
        <w:rPr>
          <w:rFonts w:ascii="Courier New" w:hAnsi="Courier New" w:cs="Courier New"/>
          <w:sz w:val="16"/>
          <w:szCs w:val="16"/>
          <w:lang w:eastAsia="en-GB"/>
        </w:rPr>
        <w:t xml:space="preserve"> {</w:t>
      </w:r>
    </w:p>
    <w:p w14:paraId="6D44A2E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FrequencyInfoUL :=</w:t>
      </w:r>
      <w:proofErr w:type="gramEnd"/>
      <w:r w:rsidRPr="00916392">
        <w:rPr>
          <w:rFonts w:ascii="Courier New" w:hAnsi="Courier New" w:cs="Courier New"/>
          <w:sz w:val="16"/>
          <w:szCs w:val="16"/>
          <w:lang w:eastAsia="en-GB"/>
        </w:rPr>
        <w:t xml:space="preserve"> omit,</w:t>
      </w:r>
    </w:p>
    <w:p w14:paraId="7D296C5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BWPs :=</w:t>
      </w:r>
      <w:proofErr w:type="gramEnd"/>
      <w:r w:rsidRPr="00916392">
        <w:rPr>
          <w:rFonts w:ascii="Courier New" w:hAnsi="Courier New" w:cs="Courier New"/>
          <w:sz w:val="16"/>
          <w:szCs w:val="16"/>
          <w:lang w:eastAsia="en-GB"/>
        </w:rPr>
        <w:t xml:space="preserve"> {</w:t>
      </w:r>
    </w:p>
    <w:p w14:paraId="392D9D3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ActiveBWP :=</w:t>
      </w:r>
      <w:proofErr w:type="gramEnd"/>
      <w:r w:rsidRPr="00916392">
        <w:rPr>
          <w:rFonts w:ascii="Courier New" w:hAnsi="Courier New" w:cs="Courier New"/>
          <w:sz w:val="16"/>
          <w:szCs w:val="16"/>
          <w:lang w:eastAsia="en-GB"/>
        </w:rPr>
        <w:t xml:space="preserve"> p_ActiveUplinkBWP_Id,</w:t>
      </w:r>
    </w:p>
    <w:p w14:paraId="25F54AE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BwpArray :=</w:t>
      </w:r>
      <w:proofErr w:type="gramEnd"/>
      <w:r w:rsidRPr="00916392">
        <w:rPr>
          <w:rFonts w:ascii="Courier New" w:hAnsi="Courier New" w:cs="Courier New"/>
          <w:sz w:val="16"/>
          <w:szCs w:val="16"/>
          <w:lang w:eastAsia="en-GB"/>
        </w:rPr>
        <w:t xml:space="preserve"> p_UplinkBWP_List,</w:t>
      </w:r>
    </w:p>
    <w:p w14:paraId="4E48614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InitialBWP_</w:t>
      </w:r>
      <w:proofErr w:type="gramStart"/>
      <w:r w:rsidRPr="00916392">
        <w:rPr>
          <w:rFonts w:ascii="Courier New" w:hAnsi="Courier New" w:cs="Courier New"/>
          <w:sz w:val="16"/>
          <w:szCs w:val="16"/>
          <w:lang w:eastAsia="en-GB"/>
        </w:rPr>
        <w:t>RedCap :</w:t>
      </w:r>
      <w:proofErr w:type="gramEnd"/>
      <w:r w:rsidRPr="00916392">
        <w:rPr>
          <w:rFonts w:ascii="Courier New" w:hAnsi="Courier New" w:cs="Courier New"/>
          <w:sz w:val="16"/>
          <w:szCs w:val="16"/>
          <w:lang w:eastAsia="en-GB"/>
        </w:rPr>
        <w:t>= omit</w:t>
      </w:r>
    </w:p>
    <w:p w14:paraId="49C8D24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383901A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RACH_</w:t>
      </w:r>
      <w:proofErr w:type="gramStart"/>
      <w:r w:rsidRPr="00916392">
        <w:rPr>
          <w:rFonts w:ascii="Courier New" w:hAnsi="Courier New" w:cs="Courier New"/>
          <w:sz w:val="16"/>
          <w:szCs w:val="16"/>
          <w:lang w:eastAsia="en-GB"/>
        </w:rPr>
        <w:t>ConfigDedicated :</w:t>
      </w:r>
      <w:proofErr w:type="gramEnd"/>
      <w:r w:rsidRPr="00916392">
        <w:rPr>
          <w:rFonts w:ascii="Courier New" w:hAnsi="Courier New" w:cs="Courier New"/>
          <w:sz w:val="16"/>
          <w:szCs w:val="16"/>
          <w:lang w:eastAsia="en-GB"/>
        </w:rPr>
        <w:t>= omit,</w:t>
      </w:r>
    </w:p>
    <w:p w14:paraId="7E01658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SI_</w:t>
      </w:r>
      <w:proofErr w:type="gramStart"/>
      <w:r w:rsidRPr="00916392">
        <w:rPr>
          <w:rFonts w:ascii="Courier New" w:hAnsi="Courier New" w:cs="Courier New"/>
          <w:sz w:val="16"/>
          <w:szCs w:val="16"/>
          <w:lang w:eastAsia="en-GB"/>
        </w:rPr>
        <w:t>RequestConfig :</w:t>
      </w:r>
      <w:proofErr w:type="gramEnd"/>
      <w:r w:rsidRPr="00916392">
        <w:rPr>
          <w:rFonts w:ascii="Courier New" w:hAnsi="Courier New" w:cs="Courier New"/>
          <w:sz w:val="16"/>
          <w:szCs w:val="16"/>
          <w:lang w:eastAsia="en-GB"/>
        </w:rPr>
        <w:t>= omit</w:t>
      </w:r>
    </w:p>
    <w:p w14:paraId="16A070D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2415B38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6F964B6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SupplementaryUplink     </w:t>
      </w:r>
      <w:proofErr w:type="gramStart"/>
      <w:r w:rsidRPr="00916392">
        <w:rPr>
          <w:rFonts w:ascii="Courier New" w:hAnsi="Courier New" w:cs="Courier New"/>
          <w:sz w:val="16"/>
          <w:szCs w:val="16"/>
          <w:lang w:eastAsia="en-GB"/>
        </w:rPr>
        <w:t>:=</w:t>
      </w:r>
      <w:proofErr w:type="gramEnd"/>
      <w:r w:rsidRPr="00916392">
        <w:rPr>
          <w:rFonts w:ascii="Courier New" w:hAnsi="Courier New" w:cs="Courier New"/>
          <w:sz w:val="16"/>
          <w:szCs w:val="16"/>
          <w:lang w:eastAsia="en-GB"/>
        </w:rPr>
        <w:t xml:space="preserve"> omit,</w:t>
      </w:r>
    </w:p>
    <w:p w14:paraId="73D812D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TimingAdvance           </w:t>
      </w:r>
      <w:proofErr w:type="gramStart"/>
      <w:r w:rsidRPr="00916392">
        <w:rPr>
          <w:rFonts w:ascii="Courier New" w:hAnsi="Courier New" w:cs="Courier New"/>
          <w:sz w:val="16"/>
          <w:szCs w:val="16"/>
          <w:lang w:eastAsia="en-GB"/>
        </w:rPr>
        <w:t>:=</w:t>
      </w:r>
      <w:proofErr w:type="gramEnd"/>
      <w:r w:rsidRPr="00916392">
        <w:rPr>
          <w:rFonts w:ascii="Courier New" w:hAnsi="Courier New" w:cs="Courier New"/>
          <w:sz w:val="16"/>
          <w:szCs w:val="16"/>
          <w:lang w:eastAsia="en-GB"/>
        </w:rPr>
        <w:t xml:space="preserve"> omit,</w:t>
      </w:r>
    </w:p>
    <w:p w14:paraId="4358EE7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PUSCH_</w:t>
      </w:r>
      <w:proofErr w:type="gramStart"/>
      <w:r w:rsidRPr="00916392">
        <w:rPr>
          <w:rFonts w:ascii="Courier New" w:hAnsi="Courier New" w:cs="Courier New"/>
          <w:sz w:val="16"/>
          <w:szCs w:val="16"/>
          <w:lang w:eastAsia="en-GB"/>
        </w:rPr>
        <w:t>ServingCellConfig :</w:t>
      </w:r>
      <w:proofErr w:type="gramEnd"/>
      <w:r w:rsidRPr="00916392">
        <w:rPr>
          <w:rFonts w:ascii="Courier New" w:hAnsi="Courier New" w:cs="Courier New"/>
          <w:sz w:val="16"/>
          <w:szCs w:val="16"/>
          <w:lang w:eastAsia="en-GB"/>
        </w:rPr>
        <w:t>= omit,</w:t>
      </w:r>
    </w:p>
    <w:p w14:paraId="45C15C5E"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PUSCH_</w:t>
      </w:r>
      <w:proofErr w:type="gramStart"/>
      <w:r w:rsidRPr="00916392">
        <w:rPr>
          <w:rFonts w:ascii="Courier New" w:hAnsi="Courier New" w:cs="Courier New"/>
          <w:sz w:val="16"/>
          <w:szCs w:val="16"/>
          <w:lang w:eastAsia="en-GB"/>
        </w:rPr>
        <w:t>ServingCellConfigSUL :</w:t>
      </w:r>
      <w:proofErr w:type="gramEnd"/>
      <w:r w:rsidRPr="00916392">
        <w:rPr>
          <w:rFonts w:ascii="Courier New" w:hAnsi="Courier New" w:cs="Courier New"/>
          <w:sz w:val="16"/>
          <w:szCs w:val="16"/>
          <w:lang w:eastAsia="en-GB"/>
        </w:rPr>
        <w:t>= omit</w:t>
      </w:r>
    </w:p>
    <w:p w14:paraId="260155C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1C443552"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FBE3A9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DcchDtchConfig :=</w:t>
      </w:r>
      <w:proofErr w:type="gramEnd"/>
      <w:r w:rsidRPr="00916392">
        <w:rPr>
          <w:rFonts w:ascii="Courier New" w:hAnsi="Courier New" w:cs="Courier New"/>
          <w:sz w:val="16"/>
          <w:szCs w:val="16"/>
          <w:lang w:eastAsia="en-GB"/>
        </w:rPr>
        <w:t xml:space="preserve"> {</w:t>
      </w:r>
    </w:p>
    <w:p w14:paraId="3FDAAEB6"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DL :=</w:t>
      </w:r>
      <w:proofErr w:type="gramEnd"/>
      <w:r w:rsidRPr="00916392">
        <w:rPr>
          <w:rFonts w:ascii="Courier New" w:hAnsi="Courier New" w:cs="Courier New"/>
          <w:sz w:val="16"/>
          <w:szCs w:val="16"/>
          <w:lang w:eastAsia="en-GB"/>
        </w:rPr>
        <w:t xml:space="preserve"> {</w:t>
      </w:r>
    </w:p>
    <w:p w14:paraId="436D5FB2"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SearchSpaceAndDci :=</w:t>
      </w:r>
      <w:proofErr w:type="gramEnd"/>
      <w:r w:rsidRPr="00916392">
        <w:rPr>
          <w:rFonts w:ascii="Courier New" w:hAnsi="Courier New" w:cs="Courier New"/>
          <w:sz w:val="16"/>
          <w:szCs w:val="16"/>
          <w:lang w:eastAsia="en-GB"/>
        </w:rPr>
        <w:t xml:space="preserve"> {</w:t>
      </w:r>
    </w:p>
    <w:p w14:paraId="55FD18DD"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AssignedBWPs    </w:t>
      </w:r>
      <w:proofErr w:type="gramStart"/>
      <w:r w:rsidRPr="00916392">
        <w:rPr>
          <w:rFonts w:ascii="Courier New" w:hAnsi="Courier New" w:cs="Courier New"/>
          <w:sz w:val="16"/>
          <w:szCs w:val="16"/>
          <w:lang w:eastAsia="en-GB"/>
        </w:rPr>
        <w:t>:=</w:t>
      </w:r>
      <w:proofErr w:type="gramEnd"/>
      <w:r w:rsidRPr="00916392">
        <w:rPr>
          <w:rFonts w:ascii="Courier New" w:hAnsi="Courier New" w:cs="Courier New"/>
          <w:sz w:val="16"/>
          <w:szCs w:val="16"/>
          <w:lang w:eastAsia="en-GB"/>
        </w:rPr>
        <w:t xml:space="preserve"> p_DCI_AssignedBWP_DL,</w:t>
      </w:r>
    </w:p>
    <w:p w14:paraId="69AFB10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SearchSpaceType :=</w:t>
      </w:r>
      <w:proofErr w:type="gramEnd"/>
      <w:r w:rsidRPr="00916392">
        <w:rPr>
          <w:rFonts w:ascii="Courier New" w:hAnsi="Courier New" w:cs="Courier New"/>
          <w:sz w:val="16"/>
          <w:szCs w:val="16"/>
          <w:lang w:eastAsia="en-GB"/>
        </w:rPr>
        <w:t xml:space="preserve"> omit,</w:t>
      </w:r>
    </w:p>
    <w:p w14:paraId="14270BB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DciInfo         </w:t>
      </w:r>
      <w:proofErr w:type="gramStart"/>
      <w:r w:rsidRPr="00916392">
        <w:rPr>
          <w:rFonts w:ascii="Courier New" w:hAnsi="Courier New" w:cs="Courier New"/>
          <w:sz w:val="16"/>
          <w:szCs w:val="16"/>
          <w:lang w:eastAsia="en-GB"/>
        </w:rPr>
        <w:t>:=</w:t>
      </w:r>
      <w:proofErr w:type="gramEnd"/>
      <w:r w:rsidRPr="00916392">
        <w:rPr>
          <w:rFonts w:ascii="Courier New" w:hAnsi="Courier New" w:cs="Courier New"/>
          <w:sz w:val="16"/>
          <w:szCs w:val="16"/>
          <w:lang w:eastAsia="en-GB"/>
        </w:rPr>
        <w:t xml:space="preserve"> p_DciInfo_DL</w:t>
      </w:r>
    </w:p>
    <w:p w14:paraId="38FA6CB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A286EA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C2A113F"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UL :=</w:t>
      </w:r>
      <w:proofErr w:type="gramEnd"/>
      <w:r w:rsidRPr="00916392">
        <w:rPr>
          <w:rFonts w:ascii="Courier New" w:hAnsi="Courier New" w:cs="Courier New"/>
          <w:sz w:val="16"/>
          <w:szCs w:val="16"/>
          <w:lang w:eastAsia="en-GB"/>
        </w:rPr>
        <w:t xml:space="preserve"> {</w:t>
      </w:r>
    </w:p>
    <w:p w14:paraId="74E4A594"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SearchSpaceAndDci :=</w:t>
      </w:r>
      <w:proofErr w:type="gramEnd"/>
      <w:r w:rsidRPr="00916392">
        <w:rPr>
          <w:rFonts w:ascii="Courier New" w:hAnsi="Courier New" w:cs="Courier New"/>
          <w:sz w:val="16"/>
          <w:szCs w:val="16"/>
          <w:lang w:eastAsia="en-GB"/>
        </w:rPr>
        <w:t xml:space="preserve"> {</w:t>
      </w:r>
    </w:p>
    <w:p w14:paraId="02B11D2C"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AssignedBWPs :=</w:t>
      </w:r>
      <w:proofErr w:type="gramEnd"/>
      <w:r w:rsidRPr="00916392">
        <w:rPr>
          <w:rFonts w:ascii="Courier New" w:hAnsi="Courier New" w:cs="Courier New"/>
          <w:sz w:val="16"/>
          <w:szCs w:val="16"/>
          <w:lang w:eastAsia="en-GB"/>
        </w:rPr>
        <w:t xml:space="preserve"> p_DCI_AssignedBWP_UL,</w:t>
      </w:r>
    </w:p>
    <w:p w14:paraId="5FB8E4F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SearchSpaceType :=</w:t>
      </w:r>
      <w:proofErr w:type="gramEnd"/>
      <w:r w:rsidRPr="00916392">
        <w:rPr>
          <w:rFonts w:ascii="Courier New" w:hAnsi="Courier New" w:cs="Courier New"/>
          <w:sz w:val="16"/>
          <w:szCs w:val="16"/>
          <w:lang w:eastAsia="en-GB"/>
        </w:rPr>
        <w:t xml:space="preserve"> omit,</w:t>
      </w:r>
    </w:p>
    <w:p w14:paraId="5333E817"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DciInfo :=</w:t>
      </w:r>
      <w:proofErr w:type="gramEnd"/>
      <w:r w:rsidRPr="00916392">
        <w:rPr>
          <w:rFonts w:ascii="Courier New" w:hAnsi="Courier New" w:cs="Courier New"/>
          <w:sz w:val="16"/>
          <w:szCs w:val="16"/>
          <w:lang w:eastAsia="en-GB"/>
        </w:rPr>
        <w:t xml:space="preserve"> p_DciInfo_UL</w:t>
      </w:r>
    </w:p>
    <w:p w14:paraId="095B927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190EF6D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PUCCH_</w:t>
      </w:r>
      <w:proofErr w:type="gramStart"/>
      <w:r w:rsidRPr="00916392">
        <w:rPr>
          <w:rFonts w:ascii="Courier New" w:hAnsi="Courier New" w:cs="Courier New"/>
          <w:sz w:val="16"/>
          <w:szCs w:val="16"/>
          <w:lang w:eastAsia="en-GB"/>
        </w:rPr>
        <w:t>Synch :</w:t>
      </w:r>
      <w:proofErr w:type="gramEnd"/>
      <w:r w:rsidRPr="00916392">
        <w:rPr>
          <w:rFonts w:ascii="Courier New" w:hAnsi="Courier New" w:cs="Courier New"/>
          <w:sz w:val="16"/>
          <w:szCs w:val="16"/>
          <w:lang w:eastAsia="en-GB"/>
        </w:rPr>
        <w:t>= omit,</w:t>
      </w:r>
    </w:p>
    <w:p w14:paraId="6E1F4EA5"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GrantConfig :=</w:t>
      </w:r>
      <w:proofErr w:type="gramEnd"/>
      <w:r w:rsidRPr="00916392">
        <w:rPr>
          <w:rFonts w:ascii="Courier New" w:hAnsi="Courier New" w:cs="Courier New"/>
          <w:sz w:val="16"/>
          <w:szCs w:val="16"/>
          <w:lang w:eastAsia="en-GB"/>
        </w:rPr>
        <w:t xml:space="preserve"> omit</w:t>
      </w:r>
    </w:p>
    <w:p w14:paraId="4218FBEA"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5385101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DrxCtrl :=</w:t>
      </w:r>
      <w:proofErr w:type="gramEnd"/>
      <w:r w:rsidRPr="00916392">
        <w:rPr>
          <w:rFonts w:ascii="Courier New" w:hAnsi="Courier New" w:cs="Courier New"/>
          <w:sz w:val="16"/>
          <w:szCs w:val="16"/>
          <w:lang w:eastAsia="en-GB"/>
        </w:rPr>
        <w:t xml:space="preserve"> omit,</w:t>
      </w:r>
    </w:p>
    <w:p w14:paraId="32C7BC51"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roofErr w:type="gramStart"/>
      <w:r w:rsidRPr="00916392">
        <w:rPr>
          <w:rFonts w:ascii="Courier New" w:hAnsi="Courier New" w:cs="Courier New"/>
          <w:sz w:val="16"/>
          <w:szCs w:val="16"/>
          <w:lang w:eastAsia="en-GB"/>
        </w:rPr>
        <w:t>MeasGapCtrl :=</w:t>
      </w:r>
      <w:proofErr w:type="gramEnd"/>
      <w:r w:rsidRPr="00916392">
        <w:rPr>
          <w:rFonts w:ascii="Courier New" w:hAnsi="Courier New" w:cs="Courier New"/>
          <w:sz w:val="16"/>
          <w:szCs w:val="16"/>
          <w:lang w:eastAsia="en-GB"/>
        </w:rPr>
        <w:t xml:space="preserve"> omit</w:t>
      </w:r>
    </w:p>
    <w:p w14:paraId="33904778"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41128A7B"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F5759E3"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55204510" w14:textId="77777777"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41E93FD" w14:textId="52064A5B" w:rsidR="00916392" w:rsidRPr="00916392" w:rsidRDefault="00916392" w:rsidP="00916392">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916392">
        <w:rPr>
          <w:rFonts w:ascii="Courier New" w:hAnsi="Courier New" w:cs="Courier New"/>
          <w:sz w:val="16"/>
          <w:szCs w:val="16"/>
          <w:lang w:eastAsia="en-GB"/>
        </w:rPr>
        <w:t xml:space="preserve">  };</w:t>
      </w:r>
    </w:p>
    <w:p w14:paraId="7A37A1C6" w14:textId="77777777" w:rsidR="00044041" w:rsidRPr="008974E7" w:rsidRDefault="00044041" w:rsidP="00044041">
      <w:pPr>
        <w:pStyle w:val="Heading2"/>
        <w:numPr>
          <w:ilvl w:val="1"/>
          <w:numId w:val="1"/>
        </w:numPr>
        <w:overflowPunct w:val="0"/>
        <w:autoSpaceDE w:val="0"/>
        <w:autoSpaceDN w:val="0"/>
        <w:adjustRightInd w:val="0"/>
        <w:spacing w:before="480"/>
        <w:rPr>
          <w:rFonts w:cs="Arial"/>
          <w:b/>
          <w:color w:val="000000"/>
          <w:lang w:eastAsia="en-GB"/>
        </w:rPr>
      </w:pPr>
      <w:bookmarkStart w:id="11" w:name="_Toc142416596"/>
      <w:r w:rsidRPr="008974E7">
        <w:rPr>
          <w:rFonts w:cs="Arial"/>
          <w:b/>
          <w:color w:val="000000"/>
          <w:lang w:eastAsia="en-GB"/>
        </w:rPr>
        <w:t xml:space="preserve">Function </w:t>
      </w:r>
      <w:r w:rsidRPr="00865BDB">
        <w:rPr>
          <w:rFonts w:cs="Arial"/>
          <w:b/>
          <w:color w:val="000000"/>
          <w:lang w:eastAsia="en-GB"/>
        </w:rPr>
        <w:t>f_TC_7_1_1_8_1_</w:t>
      </w:r>
      <w:r>
        <w:rPr>
          <w:rFonts w:cs="Arial"/>
          <w:b/>
          <w:color w:val="000000"/>
          <w:lang w:eastAsia="en-GB"/>
        </w:rPr>
        <w:t>ENDC_NR</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44041" w:rsidRPr="00D268E5" w14:paraId="7BDDAD30"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43462CBB" w14:textId="77777777" w:rsidR="00044041" w:rsidRPr="005E2E04" w:rsidRDefault="00044041" w:rsidP="00917099">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62EC8E3" w14:textId="77777777" w:rsidR="00044041" w:rsidRPr="005E2E04" w:rsidRDefault="00044041" w:rsidP="00917099">
            <w:pPr>
              <w:pStyle w:val="CRCoverPage"/>
              <w:spacing w:after="0"/>
              <w:rPr>
                <w:rFonts w:cs="Arial"/>
                <w:sz w:val="18"/>
                <w:szCs w:val="18"/>
                <w:lang w:eastAsia="en-GB"/>
              </w:rPr>
            </w:pPr>
            <w:r w:rsidRPr="00865BDB">
              <w:rPr>
                <w:noProof/>
              </w:rPr>
              <w:t>f_TC_7_1_1_8_1_</w:t>
            </w:r>
            <w:r>
              <w:rPr>
                <w:noProof/>
              </w:rPr>
              <w:t>ENDC_NR</w:t>
            </w:r>
          </w:p>
        </w:tc>
      </w:tr>
      <w:tr w:rsidR="00044041" w:rsidRPr="00D268E5" w14:paraId="4358855A" w14:textId="77777777" w:rsidTr="00917099">
        <w:trPr>
          <w:trHeight w:val="350"/>
        </w:trPr>
        <w:tc>
          <w:tcPr>
            <w:tcW w:w="1985" w:type="dxa"/>
            <w:tcBorders>
              <w:top w:val="single" w:sz="4" w:space="0" w:color="auto"/>
              <w:left w:val="single" w:sz="4" w:space="0" w:color="auto"/>
              <w:bottom w:val="single" w:sz="4" w:space="0" w:color="auto"/>
              <w:right w:val="single" w:sz="4" w:space="0" w:color="auto"/>
            </w:tcBorders>
            <w:hideMark/>
          </w:tcPr>
          <w:p w14:paraId="024A0D0B" w14:textId="77777777" w:rsidR="00044041" w:rsidRPr="005E2E04" w:rsidRDefault="00044041" w:rsidP="00917099">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DE3032F" w14:textId="77777777" w:rsidR="00044041" w:rsidRDefault="00044041" w:rsidP="00917099">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38FE1804" w14:textId="77777777" w:rsidR="00044041" w:rsidRDefault="00044041" w:rsidP="00917099">
            <w:pPr>
              <w:pStyle w:val="CRCoverPage"/>
              <w:spacing w:after="0"/>
              <w:rPr>
                <w:rFonts w:cs="Arial"/>
                <w:noProof/>
              </w:rPr>
            </w:pPr>
          </w:p>
          <w:p w14:paraId="06EC1844" w14:textId="77777777" w:rsidR="00044041" w:rsidRDefault="00044041" w:rsidP="00044041">
            <w:pPr>
              <w:pStyle w:val="CRCoverPage"/>
              <w:numPr>
                <w:ilvl w:val="0"/>
                <w:numId w:val="10"/>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14:paraId="2A6B8EC5" w14:textId="77777777" w:rsidR="00044041" w:rsidRDefault="00044041" w:rsidP="00917099">
            <w:pPr>
              <w:pStyle w:val="CRCoverPage"/>
              <w:spacing w:after="0"/>
              <w:ind w:left="720"/>
              <w:rPr>
                <w:lang w:eastAsia="zh-CN"/>
              </w:rPr>
            </w:pPr>
          </w:p>
          <w:p w14:paraId="7B50D987" w14:textId="77777777" w:rsidR="00044041" w:rsidRDefault="00044041" w:rsidP="00044041">
            <w:pPr>
              <w:pStyle w:val="CRCoverPage"/>
              <w:numPr>
                <w:ilvl w:val="0"/>
                <w:numId w:val="10"/>
              </w:numPr>
              <w:spacing w:after="0"/>
              <w:rPr>
                <w:rFonts w:cs="Arial"/>
                <w:noProof/>
              </w:rPr>
            </w:pPr>
            <w:r>
              <w:rPr>
                <w:rFonts w:cs="Arial"/>
                <w:noProof/>
              </w:rPr>
              <w:t xml:space="preserve">As per TS 38.133 Table 8.6.2-1: BWP Switch Delay, the K0 value is non-zero either for Type 1 and Type 2. Hence, the DCI based dynamic BWP switch configuration should choose the second index of the PDSCH Time Domain Allocation list according to </w:t>
            </w:r>
            <w:r w:rsidRPr="00A0549F">
              <w:rPr>
                <w:rFonts w:cs="Arial"/>
                <w:noProof/>
              </w:rPr>
              <w:t>Table 7.1.1.8.1.3.3-2CA: PDSCH-TimeDomainResourceAllocationList</w:t>
            </w:r>
            <w:r>
              <w:rPr>
                <w:rFonts w:cs="Arial"/>
                <w:noProof/>
              </w:rPr>
              <w:t xml:space="preserve"> and so this parameter should be passed to the function configuring the BWP switch.</w:t>
            </w:r>
          </w:p>
          <w:p w14:paraId="67B6188F" w14:textId="77777777" w:rsidR="00044041" w:rsidRDefault="00044041" w:rsidP="00917099">
            <w:pPr>
              <w:pStyle w:val="ListParagraph"/>
              <w:rPr>
                <w:rFonts w:cs="Arial"/>
                <w:noProof/>
              </w:rPr>
            </w:pPr>
          </w:p>
          <w:p w14:paraId="4FD9245A" w14:textId="77777777" w:rsidR="00044041" w:rsidRPr="00331B72" w:rsidRDefault="00044041" w:rsidP="00044041">
            <w:pPr>
              <w:pStyle w:val="CRCoverPage"/>
              <w:numPr>
                <w:ilvl w:val="0"/>
                <w:numId w:val="10"/>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58547AF1" w14:textId="77777777" w:rsidR="00044041" w:rsidRDefault="00044041" w:rsidP="00917099">
            <w:pPr>
              <w:pStyle w:val="ListParagraph"/>
              <w:rPr>
                <w:rFonts w:cs="Arial"/>
                <w:noProof/>
              </w:rPr>
            </w:pPr>
          </w:p>
          <w:p w14:paraId="3BFD5F1F" w14:textId="77777777" w:rsidR="00044041" w:rsidRDefault="00044041" w:rsidP="00917099">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14:paraId="0236ED80" w14:textId="77777777" w:rsidR="00044041" w:rsidRDefault="00044041" w:rsidP="00917099">
            <w:pPr>
              <w:pStyle w:val="CRCoverPage"/>
              <w:spacing w:after="0"/>
              <w:ind w:left="720"/>
              <w:rPr>
                <w:rFonts w:cs="Arial"/>
                <w:noProof/>
              </w:rPr>
            </w:pPr>
          </w:p>
          <w:p w14:paraId="1041F4AF" w14:textId="77777777" w:rsidR="00044041" w:rsidRPr="00613438" w:rsidRDefault="0090519D" w:rsidP="00044041">
            <w:pPr>
              <w:pStyle w:val="CRCoverPage"/>
              <w:numPr>
                <w:ilvl w:val="0"/>
                <w:numId w:val="10"/>
              </w:numPr>
              <w:spacing w:after="0"/>
              <w:rPr>
                <w:rFonts w:cs="Arial"/>
                <w:noProof/>
              </w:rPr>
            </w:pPr>
            <w:r>
              <w:rPr>
                <w:rFonts w:cs="Arial"/>
                <w:noProof/>
              </w:rPr>
              <w:t>T</w:t>
            </w:r>
            <w:r w:rsidR="00044041">
              <w:rPr>
                <w:rFonts w:cs="Arial"/>
                <w:noProof/>
              </w:rPr>
              <w:t xml:space="preserve">ransmissions of </w:t>
            </w:r>
            <w:r>
              <w:rPr>
                <w:rFonts w:cs="Arial"/>
                <w:noProof/>
              </w:rPr>
              <w:t xml:space="preserve">the default SR based </w:t>
            </w:r>
            <w:r w:rsidR="00044041">
              <w:rPr>
                <w:rFonts w:cs="Arial"/>
                <w:noProof/>
              </w:rPr>
              <w:t>UL grants need to stopped before entering TestBody</w:t>
            </w:r>
            <w:r w:rsidR="00486ED2">
              <w:rPr>
                <w:rFonts w:cs="Arial"/>
                <w:noProof/>
              </w:rPr>
              <w:t xml:space="preserve"> as the UL grant transmissions within the TestBody are One Time UL grants based on activation time.</w:t>
            </w:r>
          </w:p>
          <w:p w14:paraId="4D54A55B" w14:textId="77777777" w:rsidR="00044041" w:rsidRPr="0082383D" w:rsidRDefault="00044041" w:rsidP="00917099">
            <w:pPr>
              <w:pStyle w:val="CRCoverPage"/>
              <w:spacing w:after="0"/>
              <w:ind w:left="720"/>
              <w:rPr>
                <w:rFonts w:cs="Arial"/>
                <w:noProof/>
              </w:rPr>
            </w:pPr>
          </w:p>
        </w:tc>
      </w:tr>
      <w:tr w:rsidR="00044041" w:rsidRPr="00D268E5" w14:paraId="44AE6EA8"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360099C0" w14:textId="77777777" w:rsidR="00044041" w:rsidRPr="005E2E04" w:rsidRDefault="00044041" w:rsidP="00917099">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0171C3D" w14:textId="77777777" w:rsidR="00044041" w:rsidRDefault="00044041" w:rsidP="0090519D">
            <w:pPr>
              <w:pStyle w:val="ListParagraph"/>
              <w:numPr>
                <w:ilvl w:val="0"/>
                <w:numId w:val="11"/>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14:paraId="21A3208F" w14:textId="77777777" w:rsidR="00044041" w:rsidRDefault="00044041" w:rsidP="00917099">
            <w:pPr>
              <w:pStyle w:val="ListParagraph"/>
              <w:autoSpaceDE w:val="0"/>
              <w:autoSpaceDN w:val="0"/>
              <w:adjustRightInd w:val="0"/>
              <w:spacing w:after="0"/>
              <w:rPr>
                <w:rFonts w:ascii="Arial" w:hAnsi="Arial" w:cs="Arial"/>
                <w:noProof/>
              </w:rPr>
            </w:pPr>
          </w:p>
          <w:p w14:paraId="0A24E3F8" w14:textId="77777777" w:rsidR="00044041" w:rsidRDefault="00044041"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14:paraId="444A68A6" w14:textId="77777777" w:rsidR="00044041" w:rsidRPr="00613438" w:rsidRDefault="00044041" w:rsidP="00917099">
            <w:pPr>
              <w:pStyle w:val="ListParagraph"/>
              <w:rPr>
                <w:rFonts w:ascii="Arial" w:hAnsi="Arial" w:cs="Arial"/>
                <w:noProof/>
              </w:rPr>
            </w:pPr>
          </w:p>
          <w:p w14:paraId="759D940C" w14:textId="77777777" w:rsidR="0090519D" w:rsidRDefault="0090519D"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14:paraId="39459835" w14:textId="77777777" w:rsidR="00044041" w:rsidRPr="00B5626E" w:rsidRDefault="00044041" w:rsidP="00917099">
            <w:pPr>
              <w:pStyle w:val="ListParagraph"/>
              <w:rPr>
                <w:rFonts w:ascii="Arial" w:hAnsi="Arial" w:cs="Arial"/>
                <w:noProof/>
              </w:rPr>
            </w:pPr>
          </w:p>
          <w:p w14:paraId="3DECE8DE" w14:textId="77777777" w:rsidR="00044041" w:rsidRPr="005F2B68" w:rsidRDefault="00486ED2"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 xml:space="preserve">Default transmissions of UL grant based on SR are </w:t>
            </w:r>
            <w:r w:rsidR="00165088">
              <w:rPr>
                <w:rFonts w:ascii="Arial" w:hAnsi="Arial" w:cs="Arial"/>
                <w:noProof/>
              </w:rPr>
              <w:t>stopped.</w:t>
            </w:r>
          </w:p>
        </w:tc>
      </w:tr>
      <w:tr w:rsidR="00044041" w:rsidRPr="001D039E" w14:paraId="2A2C0A4B"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72D7ECFC" w14:textId="77777777" w:rsidR="00044041" w:rsidRPr="005E2E04" w:rsidRDefault="00044041" w:rsidP="00917099">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0AB6419" w14:textId="6F3646B9" w:rsidR="00DC3AED" w:rsidRPr="0082383D" w:rsidRDefault="00044041" w:rsidP="00917099">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sidR="003D2789">
              <w:rPr>
                <w:rFonts w:ascii="Arial" w:hAnsi="Arial" w:cs="Arial"/>
                <w:lang w:eastAsia="en-GB"/>
              </w:rPr>
              <w:t>ENDC_NR</w:t>
            </w:r>
            <w:r w:rsidRPr="0082383D">
              <w:rPr>
                <w:rFonts w:ascii="Arial" w:hAnsi="Arial" w:cs="Arial"/>
                <w:lang w:eastAsia="en-GB"/>
              </w:rPr>
              <w:t>.ttcn</w:t>
            </w:r>
          </w:p>
        </w:tc>
      </w:tr>
      <w:tr w:rsidR="00044041" w:rsidRPr="00D268E5" w14:paraId="5D800BC4"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7693B8B5" w14:textId="77777777" w:rsidR="00044041" w:rsidRPr="00D818B4" w:rsidRDefault="00044041" w:rsidP="00917099">
            <w:pPr>
              <w:spacing w:before="40" w:after="40"/>
              <w:rPr>
                <w:rFonts w:ascii="Arial" w:hAnsi="Arial"/>
                <w:sz w:val="18"/>
                <w:szCs w:val="18"/>
                <w:highlight w:val="cyan"/>
              </w:rPr>
            </w:pPr>
            <w:r w:rsidRPr="00D818B4">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FC2EED3" w14:textId="674CC6B7" w:rsidR="00044041" w:rsidRPr="00E97561" w:rsidRDefault="00D818B4" w:rsidP="00E470A3">
            <w:pPr>
              <w:pStyle w:val="ListParagraph"/>
              <w:numPr>
                <w:ilvl w:val="0"/>
                <w:numId w:val="17"/>
              </w:numPr>
              <w:rPr>
                <w:rFonts w:ascii="Arial" w:hAnsi="Arial"/>
                <w:sz w:val="18"/>
                <w:szCs w:val="18"/>
                <w:highlight w:val="cyan"/>
                <w:lang w:eastAsia="zh-CN"/>
              </w:rPr>
            </w:pPr>
            <w:r w:rsidRPr="00E97561">
              <w:rPr>
                <w:rFonts w:ascii="Arial" w:hAnsi="Arial"/>
                <w:sz w:val="18"/>
                <w:szCs w:val="18"/>
                <w:highlight w:val="cyan"/>
                <w:lang w:eastAsia="zh-CN"/>
              </w:rPr>
              <w:t xml:space="preserve">Accepted as </w:t>
            </w:r>
            <w:r w:rsidR="008405A1" w:rsidRPr="00E97561">
              <w:rPr>
                <w:rFonts w:ascii="Arial" w:hAnsi="Arial"/>
                <w:sz w:val="18"/>
                <w:szCs w:val="18"/>
                <w:highlight w:val="cyan"/>
                <w:lang w:eastAsia="zh-CN"/>
              </w:rPr>
              <w:t>improvement.</w:t>
            </w:r>
          </w:p>
          <w:p w14:paraId="2AB29294" w14:textId="77777777" w:rsidR="009611B5" w:rsidRDefault="009611B5" w:rsidP="00E470A3">
            <w:pPr>
              <w:pStyle w:val="ListParagraph"/>
              <w:numPr>
                <w:ilvl w:val="0"/>
                <w:numId w:val="17"/>
              </w:numPr>
              <w:rPr>
                <w:rFonts w:ascii="Arial" w:hAnsi="Arial"/>
                <w:sz w:val="18"/>
                <w:szCs w:val="18"/>
                <w:highlight w:val="cyan"/>
                <w:lang w:eastAsia="zh-CN"/>
              </w:rPr>
            </w:pPr>
            <w:r w:rsidRPr="00D76A96">
              <w:rPr>
                <w:rFonts w:ascii="Arial" w:hAnsi="Arial"/>
                <w:sz w:val="18"/>
                <w:szCs w:val="18"/>
                <w:highlight w:val="red"/>
                <w:lang w:eastAsia="zh-CN"/>
              </w:rPr>
              <w:t xml:space="preserve">Not needed. This is already </w:t>
            </w:r>
            <w:r>
              <w:rPr>
                <w:rFonts w:ascii="Arial" w:hAnsi="Arial"/>
                <w:sz w:val="18"/>
                <w:szCs w:val="18"/>
                <w:highlight w:val="red"/>
                <w:lang w:eastAsia="zh-CN"/>
              </w:rPr>
              <w:t xml:space="preserve">done, </w:t>
            </w:r>
            <w:r w:rsidRPr="00D76A96">
              <w:rPr>
                <w:rFonts w:ascii="Arial" w:hAnsi="Arial"/>
                <w:sz w:val="18"/>
                <w:szCs w:val="18"/>
                <w:highlight w:val="red"/>
                <w:lang w:eastAsia="zh-CN"/>
              </w:rPr>
              <w:t xml:space="preserve">index 1 </w:t>
            </w:r>
            <w:r>
              <w:rPr>
                <w:rFonts w:ascii="Arial" w:hAnsi="Arial"/>
                <w:sz w:val="18"/>
                <w:szCs w:val="18"/>
                <w:highlight w:val="red"/>
                <w:lang w:eastAsia="zh-CN"/>
              </w:rPr>
              <w:t>is used in</w:t>
            </w:r>
            <w:r w:rsidRPr="00D76A96">
              <w:rPr>
                <w:rFonts w:ascii="Arial" w:hAnsi="Arial"/>
                <w:sz w:val="18"/>
                <w:szCs w:val="18"/>
                <w:highlight w:val="red"/>
                <w:lang w:eastAsia="zh-CN"/>
              </w:rPr>
              <w:t xml:space="preserve"> f_NR_SS_ConfigureBWPs_DL</w:t>
            </w:r>
            <w:r w:rsidRPr="00E97561">
              <w:rPr>
                <w:rFonts w:ascii="Arial" w:hAnsi="Arial"/>
                <w:sz w:val="18"/>
                <w:szCs w:val="18"/>
                <w:highlight w:val="cyan"/>
                <w:lang w:eastAsia="zh-CN"/>
              </w:rPr>
              <w:t xml:space="preserve"> </w:t>
            </w:r>
          </w:p>
          <w:p w14:paraId="3D4BCBE7" w14:textId="6E78C88C" w:rsidR="00E470A3" w:rsidRPr="00E97561" w:rsidRDefault="00E97561" w:rsidP="00E470A3">
            <w:pPr>
              <w:pStyle w:val="ListParagraph"/>
              <w:numPr>
                <w:ilvl w:val="0"/>
                <w:numId w:val="17"/>
              </w:numPr>
              <w:rPr>
                <w:rFonts w:ascii="Arial" w:hAnsi="Arial"/>
                <w:sz w:val="18"/>
                <w:szCs w:val="18"/>
                <w:highlight w:val="cyan"/>
                <w:lang w:eastAsia="zh-CN"/>
              </w:rPr>
            </w:pPr>
            <w:r w:rsidRPr="00E97561">
              <w:rPr>
                <w:rFonts w:ascii="Arial" w:hAnsi="Arial"/>
                <w:sz w:val="18"/>
                <w:szCs w:val="18"/>
                <w:highlight w:val="cyan"/>
                <w:lang w:eastAsia="zh-CN"/>
              </w:rPr>
              <w:t>Accepted to configure UL and DL at the same time, but the function proposed below is not following the ASP/Test model definition. When switching BWP without DCI sent to UE, the assigned BWP of the DCI still needs to be reconfigured. See change 2.1.</w:t>
            </w:r>
          </w:p>
          <w:p w14:paraId="1C21F350" w14:textId="316200AF" w:rsidR="00DC3AED" w:rsidRPr="00E97561" w:rsidRDefault="003F77CE" w:rsidP="003F77CE">
            <w:pPr>
              <w:pStyle w:val="ListParagraph"/>
              <w:numPr>
                <w:ilvl w:val="0"/>
                <w:numId w:val="17"/>
              </w:numPr>
              <w:rPr>
                <w:rFonts w:ascii="Arial" w:hAnsi="Arial"/>
                <w:sz w:val="18"/>
                <w:szCs w:val="18"/>
                <w:lang w:eastAsia="zh-CN"/>
              </w:rPr>
            </w:pPr>
            <w:r w:rsidRPr="00E97561">
              <w:rPr>
                <w:rFonts w:ascii="Arial" w:hAnsi="Arial"/>
                <w:sz w:val="18"/>
                <w:szCs w:val="18"/>
                <w:highlight w:val="cyan"/>
                <w:lang w:eastAsia="zh-CN"/>
              </w:rPr>
              <w:t>Accepted</w:t>
            </w:r>
          </w:p>
        </w:tc>
      </w:tr>
    </w:tbl>
    <w:p w14:paraId="145057E4" w14:textId="77777777" w:rsidR="00044041" w:rsidRDefault="00044041" w:rsidP="00044041">
      <w:pPr>
        <w:rPr>
          <w:lang w:eastAsia="en-GB"/>
        </w:rPr>
      </w:pPr>
    </w:p>
    <w:p w14:paraId="694878B4" w14:textId="77777777" w:rsidR="00044041" w:rsidRPr="0082383D" w:rsidRDefault="00044041" w:rsidP="00044041">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44041" w:rsidRPr="00D268E5" w14:paraId="45DDA225" w14:textId="77777777" w:rsidTr="00917099">
        <w:tc>
          <w:tcPr>
            <w:tcW w:w="13575" w:type="dxa"/>
            <w:tcBorders>
              <w:top w:val="single" w:sz="4" w:space="0" w:color="auto"/>
              <w:left w:val="single" w:sz="4" w:space="0" w:color="auto"/>
              <w:bottom w:val="single" w:sz="4" w:space="0" w:color="auto"/>
              <w:right w:val="single" w:sz="4" w:space="0" w:color="auto"/>
            </w:tcBorders>
          </w:tcPr>
          <w:p w14:paraId="1C4B780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function f_TC_7_1_1_8_1_ENDC_NR() runs on ENDC_NR_PTC</w:t>
            </w:r>
          </w:p>
          <w:p w14:paraId="164911F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0C44088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Bandwidth Part (BWP) operation UL/DL */</w:t>
            </w:r>
          </w:p>
          <w:p w14:paraId="2906FE6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R5-227417 sic@</w:t>
            </w:r>
          </w:p>
          <w:p w14:paraId="0C5B72F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integer v_Lrbs := 6;</w:t>
            </w:r>
          </w:p>
          <w:p w14:paraId="2B563FA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DRB_Identity v_DrbId;</w:t>
            </w:r>
          </w:p>
          <w:p w14:paraId="26D3CB6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CellGroupConfig v_CellGroupConfig;</w:t>
            </w:r>
          </w:p>
          <w:p w14:paraId="262FB01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NR_RadioBearerList_Type v_SS_Drb_ConfigList;</w:t>
            </w:r>
          </w:p>
          <w:p w14:paraId="0E837BF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ServingCellConfig.downlinkBWP_ToAddModList v_DedicatedBwpListDL;</w:t>
            </w:r>
          </w:p>
          <w:p w14:paraId="65374DC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UplinkConfig.uplinkBWP_ToAddModList v_DedicatedBwpListUL;</w:t>
            </w:r>
          </w:p>
          <w:p w14:paraId="15AFBB1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NR_DownlinkBWP_List_Type v_DownlinkBWP_List;</w:t>
            </w:r>
          </w:p>
          <w:p w14:paraId="11A9152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NR_UplinkBWP_List_Type v_UplinkBWP_List;</w:t>
            </w:r>
          </w:p>
          <w:p w14:paraId="1E9C808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NR_ResourceAllocation_Type v_ResourceAllocationUL := cs_NR_ResourceAllocation(v_Lrbs, tsc_NR_DefaultGrant_Imcs);</w:t>
            </w:r>
          </w:p>
          <w:p w14:paraId="74FBD0A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7B814C9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MAC_CellGroupConfig v_MAC_CellGroupConfig;</w:t>
            </w:r>
          </w:p>
          <w:p w14:paraId="2A63611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PDSCH_TimeDomainResourceAllocationList v_PDSCH_TimeDomainResourceAllocationList; //@sic R5s230220 R6-231578 sic@</w:t>
            </w:r>
          </w:p>
          <w:p w14:paraId="418FB5E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4142018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f_ENDC_NR_Init();</w:t>
            </w:r>
          </w:p>
          <w:p w14:paraId="1C41BB7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f_NR_CellInfo_SetMAC_CellGroupConfigL2(nr_Cell1);</w:t>
            </w:r>
          </w:p>
          <w:p w14:paraId="20C17DC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A0301F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R5s0220 R5-231578 sic@</w:t>
            </w:r>
          </w:p>
          <w:p w14:paraId="206EAC2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 := f_NR_CellInfo_GetMAC_CellGroupConfig(nr_Cell1);</w:t>
            </w:r>
          </w:p>
          <w:p w14:paraId="50CE5A8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v_MAC_CellGroupConfig.schedulingRequestConfig.schedulingRequestToAddModList[0].sr_TransMax := n64;</w:t>
            </w:r>
          </w:p>
          <w:p w14:paraId="1775015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f_NR_CellInfo_SetMAC_CellGroupConfig(nr_Cell1, v_MAC_CellGroupConfig);</w:t>
            </w:r>
          </w:p>
          <w:p w14:paraId="7EC1DEF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6E94956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R5s230220 R6-231578 sic@</w:t>
            </w:r>
          </w:p>
          <w:p w14:paraId="5535912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v_PDSCH_TimeDomainResourceAllocationList := fl_NR_InitialisePDSCH_TimeDomainResourceAllocationList(nr_Cell1); //@sic R5s230220 R6-231578 sic@</w:t>
            </w:r>
          </w:p>
          <w:p w14:paraId="030F3AB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f_NR_CellInfo_SetSIB1_TimeDomainAllocation(nr_Cell1,v_PDSCH_TimeDomainResourceAllocationList);</w:t>
            </w:r>
          </w:p>
          <w:p w14:paraId="7A4BA63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433466D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f_NR_CellConfig_Def(nr_Cell1);                                      // Create and configure NR cell 1</w:t>
            </w:r>
          </w:p>
          <w:p w14:paraId="4C5B502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61ECB8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f_NR_ENDC_PreambleOnEUTRA(nr_Cell1, MCG_Only);</w:t>
            </w:r>
          </w:p>
          <w:p w14:paraId="4672A7F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7A2E28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f_NR_AS_CipheringAlgorithm_Set(nea0);                               // Set null cipher Algorithm</w:t>
            </w:r>
          </w:p>
          <w:p w14:paraId="7EDA5F6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1A8A583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v_DrbId := tsc_NR_DRB2;</w:t>
            </w:r>
          </w:p>
          <w:p w14:paraId="48663A2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14D0ADC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4A8529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f_NR_ENDC_ConfigAM_UM(nr_Cell1, 1, 0, v_SS_Drb_ConfigList);</w:t>
            </w:r>
          </w:p>
          <w:p w14:paraId="6875186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F365EC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"Start TestBody");           // Synchronise with the EUTRA PTC</w:t>
            </w:r>
          </w:p>
          <w:p w14:paraId="13DE714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7AB7B6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f_NR_TestBody_Set(true);</w:t>
            </w:r>
          </w:p>
          <w:p w14:paraId="68A98EA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4BD3A3D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@siclog "Step 0 - 0Aa1" siclog@</w:t>
            </w:r>
          </w:p>
          <w:p w14:paraId="114262C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 R5-216169 sic@</w:t>
            </w:r>
          </w:p>
          <w:p w14:paraId="3AD3373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v_DedicatedBwpListDL := fl_TC_7_1_1_8_1_DedicatedBwpListDL(nr_Cell1);</w:t>
            </w:r>
          </w:p>
          <w:p w14:paraId="53F92BA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v_DedicatedBwpListUL := fl_TC_7_1_1_8_1_DedicatedBwpListUL(nr_Cell1);</w:t>
            </w:r>
          </w:p>
          <w:p w14:paraId="190D02E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3364D1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Configure the SS:</w:t>
            </w:r>
          </w:p>
          <w:p w14:paraId="7537282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v_DownlinkBWP_List := f_NR_SS_BWP_List_DL(nr_Cell1, v_DedicatedBwpListDL);</w:t>
            </w:r>
          </w:p>
          <w:p w14:paraId="600CCCC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v_UplinkBWP_List := f_NR_SS_BWP_List_UL(nr_Cell1, v_DedicatedBwpListUL);</w:t>
            </w:r>
          </w:p>
          <w:p w14:paraId="6619533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f_NR_SS_ConfigureBWPs_DL(nr_Cell1, -, tsc_NR_BWP_Id_FirstActive, -, v_FreqDomainSchedulDL, v_DownlinkBWP_List);</w:t>
            </w:r>
          </w:p>
          <w:p w14:paraId="7499A1F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f_NR_SS_ConfigureBWPs_UL(nr_Cell1, -, tsc_NR_BWP_Id_FirstActive, -, v_UplinkBWP_List);</w:t>
            </w:r>
          </w:p>
          <w:p w14:paraId="44E87EA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64F2CA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v_CellGroupConfig := f_TC_7_1_1_8_1_CellGroupConfig(nr_Cell1,v_DedicatedBwpListDL, v_DedicatedBwpListUL);</w:t>
            </w:r>
          </w:p>
          <w:p w14:paraId="4671AD2F" w14:textId="77777777" w:rsidR="003F63E4" w:rsidRPr="00D818B4" w:rsidRDefault="003F63E4" w:rsidP="003F63E4">
            <w:pPr>
              <w:autoSpaceDE w:val="0"/>
              <w:autoSpaceDN w:val="0"/>
              <w:adjustRightInd w:val="0"/>
              <w:spacing w:after="0"/>
              <w:rPr>
                <w:rFonts w:ascii="Courier New" w:hAnsi="Courier New" w:cs="Courier New"/>
                <w:color w:val="000000"/>
                <w:lang w:val="fr-FR" w:eastAsia="de-DE"/>
              </w:rPr>
            </w:pPr>
            <w:r w:rsidRPr="003F63E4">
              <w:rPr>
                <w:rFonts w:ascii="Courier New" w:hAnsi="Courier New" w:cs="Courier New"/>
                <w:color w:val="000000"/>
                <w:lang w:eastAsia="de-DE"/>
              </w:rPr>
              <w:t xml:space="preserve">    </w:t>
            </w:r>
            <w:proofErr w:type="gramStart"/>
            <w:r w:rsidRPr="00D818B4">
              <w:rPr>
                <w:rFonts w:ascii="Courier New" w:hAnsi="Courier New" w:cs="Courier New"/>
                <w:color w:val="000000"/>
                <w:lang w:val="fr-FR" w:eastAsia="de-DE"/>
              </w:rPr>
              <w:t>f</w:t>
            </w:r>
            <w:proofErr w:type="gramEnd"/>
            <w:r w:rsidRPr="00D818B4">
              <w:rPr>
                <w:rFonts w:ascii="Courier New" w:hAnsi="Courier New" w:cs="Courier New"/>
                <w:color w:val="000000"/>
                <w:lang w:val="fr-FR" w:eastAsia="de-DE"/>
              </w:rPr>
              <w:t>_NR_SendRRCReconfigurationContentsToEUTRA(omit, v_CellGroupConfig);</w:t>
            </w:r>
          </w:p>
          <w:p w14:paraId="120DB0BB" w14:textId="77777777" w:rsidR="003F63E4" w:rsidRPr="00D818B4" w:rsidRDefault="003F63E4" w:rsidP="003F63E4">
            <w:pPr>
              <w:autoSpaceDE w:val="0"/>
              <w:autoSpaceDN w:val="0"/>
              <w:adjustRightInd w:val="0"/>
              <w:spacing w:after="0"/>
              <w:rPr>
                <w:rFonts w:ascii="Courier New" w:hAnsi="Courier New" w:cs="Courier New"/>
                <w:color w:val="000000"/>
                <w:lang w:val="fr-FR" w:eastAsia="de-DE"/>
              </w:rPr>
            </w:pPr>
          </w:p>
          <w:p w14:paraId="3241A27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D818B4">
              <w:rPr>
                <w:rFonts w:ascii="Courier New" w:hAnsi="Courier New" w:cs="Courier New"/>
                <w:color w:val="000000"/>
                <w:lang w:val="fr-FR" w:eastAsia="de-DE"/>
              </w:rPr>
              <w:t xml:space="preserve">    </w:t>
            </w:r>
            <w:r w:rsidRPr="003F63E4">
              <w:rPr>
                <w:rFonts w:ascii="Courier New" w:hAnsi="Courier New" w:cs="Courier New"/>
                <w:color w:val="000000"/>
                <w:lang w:eastAsia="de-DE"/>
              </w:rPr>
              <w:t>f_TC_7_1_1_8_1_NR_CommonTestBody(nr_Cell1, v_DrbId, v_ResourceAllocationUL);</w:t>
            </w:r>
          </w:p>
          <w:p w14:paraId="1B019ED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8379D7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f_EUTRA_NR_SendCoOrd(EUTRA, cms_EUTRA_NR_Trigger);</w:t>
            </w:r>
          </w:p>
          <w:p w14:paraId="78A16FC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44A9F1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f_NR_TestBody_Set(false);</w:t>
            </w:r>
          </w:p>
          <w:p w14:paraId="1DC6991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6EAD4E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"Postamble");                // Wait from coordination AFTER the connection is released in E-UTRA</w:t>
            </w:r>
          </w:p>
          <w:p w14:paraId="59F57BF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f_NR_ReleaseAllCells();                                             // Postamble</w:t>
            </w:r>
          </w:p>
          <w:p w14:paraId="39A10CAB" w14:textId="77777777" w:rsidR="00044041"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726FCB78" w14:textId="77777777" w:rsidR="00044041" w:rsidRPr="0082383D" w:rsidRDefault="00044041" w:rsidP="003F63E4">
            <w:pPr>
              <w:autoSpaceDE w:val="0"/>
              <w:autoSpaceDN w:val="0"/>
              <w:adjustRightInd w:val="0"/>
              <w:spacing w:after="0"/>
              <w:rPr>
                <w:rFonts w:ascii="Courier New" w:hAnsi="Courier New" w:cs="Courier New"/>
                <w:color w:val="000000"/>
                <w:lang w:eastAsia="de-DE"/>
              </w:rPr>
            </w:pPr>
          </w:p>
        </w:tc>
      </w:tr>
    </w:tbl>
    <w:p w14:paraId="62A2407A" w14:textId="77777777" w:rsidR="00044041" w:rsidRDefault="00044041" w:rsidP="00044041">
      <w:pPr>
        <w:spacing w:after="0"/>
        <w:rPr>
          <w:rFonts w:ascii="Arial" w:hAnsi="Arial"/>
          <w:color w:val="000000"/>
          <w:lang w:eastAsia="en-GB"/>
        </w:rPr>
      </w:pPr>
    </w:p>
    <w:p w14:paraId="05907CC3" w14:textId="77777777" w:rsidR="003F63E4" w:rsidRPr="0082383D" w:rsidRDefault="003F63E4" w:rsidP="003F63E4">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F63E4" w:rsidRPr="00D268E5" w14:paraId="7EAFAEE7" w14:textId="77777777" w:rsidTr="00917099">
        <w:tc>
          <w:tcPr>
            <w:tcW w:w="13575" w:type="dxa"/>
            <w:tcBorders>
              <w:top w:val="single" w:sz="4" w:space="0" w:color="auto"/>
              <w:left w:val="single" w:sz="4" w:space="0" w:color="auto"/>
              <w:bottom w:val="single" w:sz="4" w:space="0" w:color="auto"/>
              <w:right w:val="single" w:sz="4" w:space="0" w:color="auto"/>
            </w:tcBorders>
          </w:tcPr>
          <w:p w14:paraId="130F02A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function f_TC_7_1_1_8_1_ENDC_NR() runs on ENDC_NR_PTC</w:t>
            </w:r>
          </w:p>
          <w:p w14:paraId="41E5BB4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254D666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Bandwidth Part (BWP) operation UL/DL */</w:t>
            </w:r>
          </w:p>
          <w:p w14:paraId="255D992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R5-227417 sic@</w:t>
            </w:r>
          </w:p>
          <w:p w14:paraId="12C9B8C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integer v_Lrbs := 6;</w:t>
            </w:r>
          </w:p>
          <w:p w14:paraId="5FC1651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DRB_Identity v_DrbId;</w:t>
            </w:r>
          </w:p>
          <w:p w14:paraId="194FAD7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CellGroupConfig v_CellGroupConfig;</w:t>
            </w:r>
          </w:p>
          <w:p w14:paraId="20BEC271"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NR_RadioBearerList_Type v_SS_Drb_ConfigList;</w:t>
            </w:r>
          </w:p>
          <w:p w14:paraId="5136277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ServingCellConfig.downlinkBWP_ToAddModList v_DedicatedBwpListDL;</w:t>
            </w:r>
          </w:p>
          <w:p w14:paraId="2594E5D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UplinkConfig.uplinkBWP_ToAddModList v_DedicatedBwpListUL;</w:t>
            </w:r>
          </w:p>
          <w:p w14:paraId="5C4201E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NR_DownlinkBWP_List_Type v_DownlinkBWP_List;</w:t>
            </w:r>
          </w:p>
          <w:p w14:paraId="6B4FFFD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NR_UplinkBWP_List_Type v_UplinkBWP_List;</w:t>
            </w:r>
          </w:p>
          <w:p w14:paraId="7716BDC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NR_ResourceAllocation_Type v_ResourceAllocationUL := cs_NR_ResourceAllocation(v_Lrbs, tsc_NR_DefaultGrant_Imcs);</w:t>
            </w:r>
          </w:p>
          <w:p w14:paraId="3E7BAA6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NR_FreqDomainResourceAssignmentDL_Type v_FreqDomainSchedulDL := cs_NR_FreqDomainResourceAssignmentDL_Automatic(0, v_Lrbs);</w:t>
            </w:r>
          </w:p>
          <w:p w14:paraId="2944F7E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MAC_CellGroupConfig v_MAC_CellGroupConfig;</w:t>
            </w:r>
          </w:p>
          <w:p w14:paraId="55E8160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PDSCH_TimeDomainResourceAllocationList v_PDSCH_TimeDomainResourceAllocationList; //@sic R5s230220 R6-231578 sic@</w:t>
            </w:r>
          </w:p>
          <w:p w14:paraId="43A165E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var template (value) NR_DciCommon_TimeDomainResourceAssignment_Type v_TimeDomainResourceAssignment := cs_NR_DciCommon_TimeDomainResourceAssignment('0001'B); //WA#</w:t>
            </w:r>
          </w:p>
          <w:p w14:paraId="21CF2F9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2461006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f_ENDC_NR_Init();</w:t>
            </w:r>
          </w:p>
          <w:p w14:paraId="38586B3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w:t>
            </w:r>
            <w:r w:rsidRPr="003F63E4">
              <w:rPr>
                <w:rFonts w:ascii="Courier New" w:hAnsi="Courier New" w:cs="Courier New"/>
                <w:b/>
                <w:color w:val="000000"/>
                <w:highlight w:val="yellow"/>
                <w:lang w:eastAsia="de-DE"/>
              </w:rPr>
              <w:t>MOVED</w:t>
            </w:r>
            <w:r w:rsidRPr="003F63E4">
              <w:rPr>
                <w:rFonts w:ascii="Courier New" w:hAnsi="Courier New" w:cs="Courier New"/>
                <w:color w:val="000000"/>
                <w:highlight w:val="yellow"/>
                <w:lang w:eastAsia="de-DE"/>
              </w:rPr>
              <w:t xml:space="preserve"> f_NR_CellInfo_SetMAC_CellGroupConfigL2(nr_Cell1); WA#</w:t>
            </w:r>
          </w:p>
          <w:p w14:paraId="331719D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184731A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R5s0220 R5-231578 sic@</w:t>
            </w:r>
          </w:p>
          <w:p w14:paraId="7E48F11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 := f_NR_CellInfo_GetMAC_CellGroupConfig(nr_Cell1);</w:t>
            </w:r>
          </w:p>
          <w:p w14:paraId="4F55F13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v_MAC_CellGroupConfig.schedulingRequestConfig.schedulingRequestToAddModList[0].sr_TransMax := n64;</w:t>
            </w:r>
          </w:p>
          <w:p w14:paraId="2F14DB5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f_NR_CellInfo_SetMAC_CellGroupConfig(nr_Cell1, v_MAC_CellGroupConfig);</w:t>
            </w:r>
          </w:p>
          <w:p w14:paraId="4E2EC60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73701AA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R5s230220 R6-231578 sic@</w:t>
            </w:r>
          </w:p>
          <w:p w14:paraId="2EBBCBF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v_PDSCH_TimeDomainResourceAllocationList := fl_NR_InitialisePDSCH_TimeDomainResourceAllocationList(nr_Cell1); //@sic R5s230220 R6-231578 sic@</w:t>
            </w:r>
          </w:p>
          <w:p w14:paraId="758CA54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f_NR_CellInfo_SetSIB1_TimeDomainAllocation(nr_Cell1,v_PDSCH_TimeDomainResourceAllocationList);</w:t>
            </w:r>
          </w:p>
          <w:p w14:paraId="2FACCFB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13A940F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f_NR_CellConfig_Def(nr_Cell1);                                      // Create and configure NR cell 1</w:t>
            </w:r>
          </w:p>
          <w:p w14:paraId="5F2E71B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13CD4A7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f_NR_ENDC_PreambleOnEUTRA(nr_Cell1, MCG_Only);</w:t>
            </w:r>
          </w:p>
          <w:p w14:paraId="45AF11B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847B328"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f_NR_AS_CipheringAlgorithm_Set(nea0);                               // Set null cipher Algorithm</w:t>
            </w:r>
          </w:p>
          <w:p w14:paraId="21B0F44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f_NR_CellInfo_SetMAC_CellGroupConfigL2(nr_Cell1); //WA#</w:t>
            </w:r>
          </w:p>
          <w:p w14:paraId="1C980D1B"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103B78F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v_DrbId := tsc_NR_DRB2;</w:t>
            </w:r>
          </w:p>
          <w:p w14:paraId="549C390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14:paraId="08449C3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4B296ED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f_NR_ENDC_ConfigAM_UM(nr_Cell1, 1, 0, v_SS_Drb_ConfigList);</w:t>
            </w:r>
          </w:p>
          <w:p w14:paraId="0F8E739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6F646BE"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"Start TestBody");           // Synchronise with the EUTRA PTC</w:t>
            </w:r>
          </w:p>
          <w:p w14:paraId="1104D8C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1FCA6B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f_NR_ULGrantConfiguration_Stop(nr_Cell1); //WA#</w:t>
            </w:r>
          </w:p>
          <w:p w14:paraId="5494168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5030989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f_NR_TestBody_Set(true);</w:t>
            </w:r>
          </w:p>
          <w:p w14:paraId="735B23D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0A7AA50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@siclog "Step 0 - 0Aa1" siclog@</w:t>
            </w:r>
          </w:p>
          <w:p w14:paraId="1E1ADB8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 R5-216169 sic@</w:t>
            </w:r>
          </w:p>
          <w:p w14:paraId="0764DB42"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v_DedicatedBwpListDL := fl_TC_7_1_1_8_1_DedicatedBwpListDL(nr_Cell1);</w:t>
            </w:r>
          </w:p>
          <w:p w14:paraId="433C273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v_DedicatedBwpListUL := fl_TC_7_1_1_8_1_DedicatedBwpListUL(nr_Cell1);</w:t>
            </w:r>
          </w:p>
          <w:p w14:paraId="75B8C08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4BBE84DC"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Configure the SS:</w:t>
            </w:r>
          </w:p>
          <w:p w14:paraId="66FBBDF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v_DownlinkBWP_List := f_NR_SS_BWP_List_DL(nr_Cell1, v_DedicatedBwpListDL);</w:t>
            </w:r>
          </w:p>
          <w:p w14:paraId="62B3A8F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v_UplinkBWP_List := f_NR_SS_BWP_List_UL(nr_Cell1, v_DedicatedBwpListUL);</w:t>
            </w:r>
          </w:p>
          <w:p w14:paraId="2165C55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5850DB52" w14:textId="77777777" w:rsidR="003F63E4" w:rsidRPr="00635CB8" w:rsidRDefault="003F63E4" w:rsidP="003F63E4">
            <w:pPr>
              <w:autoSpaceDE w:val="0"/>
              <w:autoSpaceDN w:val="0"/>
              <w:adjustRightInd w:val="0"/>
              <w:spacing w:after="0"/>
              <w:rPr>
                <w:rFonts w:ascii="Courier New" w:hAnsi="Courier New" w:cs="Courier New"/>
                <w:color w:val="000000"/>
                <w:highlight w:val="yellow"/>
                <w:lang w:eastAsia="de-DE"/>
              </w:rPr>
            </w:pPr>
            <w:r w:rsidRPr="003F63E4">
              <w:rPr>
                <w:rFonts w:ascii="Courier New" w:hAnsi="Courier New" w:cs="Courier New"/>
                <w:color w:val="000000"/>
                <w:lang w:eastAsia="de-DE"/>
              </w:rPr>
              <w:t xml:space="preserve">    </w:t>
            </w:r>
            <w:r w:rsidRPr="00635CB8">
              <w:rPr>
                <w:rFonts w:ascii="Courier New" w:hAnsi="Courier New" w:cs="Courier New"/>
                <w:color w:val="000000"/>
                <w:highlight w:val="yellow"/>
                <w:lang w:eastAsia="de-DE"/>
              </w:rPr>
              <w:t>//WA#</w:t>
            </w:r>
          </w:p>
          <w:p w14:paraId="30FAB986"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635CB8">
              <w:rPr>
                <w:rFonts w:ascii="Courier New" w:hAnsi="Courier New" w:cs="Courier New"/>
                <w:color w:val="000000"/>
                <w:highlight w:val="yellow"/>
                <w:lang w:eastAsia="de-DE"/>
              </w:rPr>
              <w:t xml:space="preserve">    f_NR_SS_ConfigureBWPs(nr_Cell1, -, tsc_NR_BWP_Id_FirstActive, tsc_NR_BWP_Id_FirstActive, -, v_FreqDomainSchedulDL, -, v_DownlinkBWP_List, v_UplinkBWP_List);</w:t>
            </w:r>
          </w:p>
          <w:p w14:paraId="1DAC1044"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6CF8B83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v_CellGroupConfig := f_TC_7_1_1_8_1_CellGroupConfig(nr_Cell1,v_DedicatedBwpListDL, v_DedicatedBwpListUL);</w:t>
            </w:r>
          </w:p>
          <w:p w14:paraId="1CC05367" w14:textId="77777777" w:rsidR="003F63E4" w:rsidRPr="00D818B4" w:rsidRDefault="003F63E4" w:rsidP="003F63E4">
            <w:pPr>
              <w:autoSpaceDE w:val="0"/>
              <w:autoSpaceDN w:val="0"/>
              <w:adjustRightInd w:val="0"/>
              <w:spacing w:after="0"/>
              <w:rPr>
                <w:rFonts w:ascii="Courier New" w:hAnsi="Courier New" w:cs="Courier New"/>
                <w:color w:val="000000"/>
                <w:lang w:val="fr-FR" w:eastAsia="de-DE"/>
              </w:rPr>
            </w:pPr>
            <w:r w:rsidRPr="003F63E4">
              <w:rPr>
                <w:rFonts w:ascii="Courier New" w:hAnsi="Courier New" w:cs="Courier New"/>
                <w:color w:val="000000"/>
                <w:lang w:eastAsia="de-DE"/>
              </w:rPr>
              <w:t xml:space="preserve">    </w:t>
            </w:r>
            <w:proofErr w:type="gramStart"/>
            <w:r w:rsidRPr="00D818B4">
              <w:rPr>
                <w:rFonts w:ascii="Courier New" w:hAnsi="Courier New" w:cs="Courier New"/>
                <w:color w:val="000000"/>
                <w:lang w:val="fr-FR" w:eastAsia="de-DE"/>
              </w:rPr>
              <w:t>f</w:t>
            </w:r>
            <w:proofErr w:type="gramEnd"/>
            <w:r w:rsidRPr="00D818B4">
              <w:rPr>
                <w:rFonts w:ascii="Courier New" w:hAnsi="Courier New" w:cs="Courier New"/>
                <w:color w:val="000000"/>
                <w:lang w:val="fr-FR" w:eastAsia="de-DE"/>
              </w:rPr>
              <w:t>_NR_SendRRCReconfigurationContentsToEUTRA(omit, v_CellGroupConfig);</w:t>
            </w:r>
          </w:p>
          <w:p w14:paraId="194C5117" w14:textId="77777777" w:rsidR="003F63E4" w:rsidRPr="00D818B4" w:rsidRDefault="003F63E4" w:rsidP="003F63E4">
            <w:pPr>
              <w:autoSpaceDE w:val="0"/>
              <w:autoSpaceDN w:val="0"/>
              <w:adjustRightInd w:val="0"/>
              <w:spacing w:after="0"/>
              <w:rPr>
                <w:rFonts w:ascii="Courier New" w:hAnsi="Courier New" w:cs="Courier New"/>
                <w:color w:val="000000"/>
                <w:lang w:val="fr-FR" w:eastAsia="de-DE"/>
              </w:rPr>
            </w:pPr>
          </w:p>
          <w:p w14:paraId="1FCF9B73"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D818B4">
              <w:rPr>
                <w:rFonts w:ascii="Courier New" w:hAnsi="Courier New" w:cs="Courier New"/>
                <w:color w:val="000000"/>
                <w:lang w:val="fr-FR" w:eastAsia="de-DE"/>
              </w:rPr>
              <w:t xml:space="preserve">    </w:t>
            </w:r>
            <w:r w:rsidRPr="003F63E4">
              <w:rPr>
                <w:rFonts w:ascii="Courier New" w:hAnsi="Courier New" w:cs="Courier New"/>
                <w:color w:val="000000"/>
                <w:lang w:eastAsia="de-DE"/>
              </w:rPr>
              <w:t xml:space="preserve">f_TC_7_1_1_8_1_NR_CommonTestBody(nr_Cell1, v_DrbId, v_ResourceAllocationUL, </w:t>
            </w:r>
            <w:r w:rsidRPr="00635CB8">
              <w:rPr>
                <w:rFonts w:ascii="Courier New" w:hAnsi="Courier New" w:cs="Courier New"/>
                <w:color w:val="000000"/>
                <w:highlight w:val="yellow"/>
                <w:lang w:eastAsia="de-DE"/>
              </w:rPr>
              <w:t>v_TimeDomainResourceAssignment</w:t>
            </w:r>
            <w:r w:rsidRPr="003F63E4">
              <w:rPr>
                <w:rFonts w:ascii="Courier New" w:hAnsi="Courier New" w:cs="Courier New"/>
                <w:color w:val="000000"/>
                <w:lang w:eastAsia="de-DE"/>
              </w:rPr>
              <w:t xml:space="preserve">); </w:t>
            </w:r>
            <w:r w:rsidRPr="00635CB8">
              <w:rPr>
                <w:rFonts w:ascii="Courier New" w:hAnsi="Courier New" w:cs="Courier New"/>
                <w:color w:val="000000"/>
                <w:highlight w:val="yellow"/>
                <w:lang w:eastAsia="de-DE"/>
              </w:rPr>
              <w:t>//WA#</w:t>
            </w:r>
          </w:p>
          <w:p w14:paraId="7A8B582D"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4EC2A88A"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f_EUTRA_NR_SendCoOrd(EUTRA, cms_EUTRA_NR_Trigger);</w:t>
            </w:r>
          </w:p>
          <w:p w14:paraId="1CC88915"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543FA107"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f_NR_TestBody_Set(false);</w:t>
            </w:r>
          </w:p>
          <w:p w14:paraId="28115E70"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p>
          <w:p w14:paraId="3D60C0CF"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"Postamble");                // Wait from coordination AFTER the connection is released in E-UTRA</w:t>
            </w:r>
          </w:p>
          <w:p w14:paraId="43D1A209" w14:textId="77777777"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f_NR_ReleaseAllCells();                                             // Postamble</w:t>
            </w:r>
          </w:p>
          <w:p w14:paraId="5C420F21" w14:textId="77777777" w:rsid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14:paraId="6D4B5959" w14:textId="77777777" w:rsidR="003F63E4" w:rsidRPr="0082383D" w:rsidRDefault="003F63E4" w:rsidP="00917099">
            <w:pPr>
              <w:autoSpaceDE w:val="0"/>
              <w:autoSpaceDN w:val="0"/>
              <w:adjustRightInd w:val="0"/>
              <w:spacing w:after="0"/>
              <w:rPr>
                <w:rFonts w:ascii="Courier New" w:hAnsi="Courier New" w:cs="Courier New"/>
                <w:color w:val="000000"/>
                <w:lang w:eastAsia="de-DE"/>
              </w:rPr>
            </w:pPr>
          </w:p>
        </w:tc>
      </w:tr>
    </w:tbl>
    <w:p w14:paraId="34D5D29F" w14:textId="77777777" w:rsidR="003F63E4" w:rsidRPr="00D268E5" w:rsidRDefault="003F63E4" w:rsidP="003F63E4">
      <w:pPr>
        <w:spacing w:after="0"/>
        <w:rPr>
          <w:rFonts w:ascii="Arial" w:hAnsi="Arial"/>
          <w:color w:val="000000"/>
          <w:lang w:eastAsia="en-GB"/>
        </w:rPr>
      </w:pPr>
    </w:p>
    <w:p w14:paraId="09FDFD99" w14:textId="77777777" w:rsidR="003F63E4" w:rsidRPr="00D268E5" w:rsidRDefault="003F63E4" w:rsidP="00044041">
      <w:pPr>
        <w:spacing w:after="0"/>
        <w:rPr>
          <w:rFonts w:ascii="Arial" w:hAnsi="Arial"/>
          <w:color w:val="000000"/>
          <w:lang w:eastAsia="en-GB"/>
        </w:rPr>
      </w:pPr>
    </w:p>
    <w:p w14:paraId="6FF69645" w14:textId="77777777" w:rsidR="004D71EB" w:rsidRDefault="004D71EB" w:rsidP="009F6864">
      <w:pPr>
        <w:rPr>
          <w:lang w:eastAsia="en-GB"/>
        </w:rPr>
      </w:pPr>
    </w:p>
    <w:p w14:paraId="61EFBE0A" w14:textId="77777777" w:rsidR="004D71EB" w:rsidRDefault="004D71EB" w:rsidP="009F6864">
      <w:pPr>
        <w:rPr>
          <w:lang w:eastAsia="en-GB"/>
        </w:rPr>
      </w:pPr>
    </w:p>
    <w:p w14:paraId="455A71E7" w14:textId="77777777" w:rsidR="00D93F8C" w:rsidRPr="008974E7" w:rsidRDefault="00D93F8C" w:rsidP="00D93F8C">
      <w:pPr>
        <w:pStyle w:val="Heading2"/>
        <w:numPr>
          <w:ilvl w:val="1"/>
          <w:numId w:val="1"/>
        </w:numPr>
        <w:overflowPunct w:val="0"/>
        <w:autoSpaceDE w:val="0"/>
        <w:autoSpaceDN w:val="0"/>
        <w:adjustRightInd w:val="0"/>
        <w:spacing w:before="480"/>
        <w:rPr>
          <w:rFonts w:cs="Arial"/>
          <w:b/>
          <w:color w:val="000000"/>
          <w:lang w:eastAsia="en-GB"/>
        </w:rPr>
      </w:pPr>
      <w:bookmarkStart w:id="12" w:name="_Toc142416597"/>
      <w:r w:rsidRPr="008974E7">
        <w:rPr>
          <w:rFonts w:cs="Arial"/>
          <w:b/>
          <w:color w:val="000000"/>
          <w:lang w:eastAsia="en-GB"/>
        </w:rPr>
        <w:t xml:space="preserve">Function </w:t>
      </w:r>
      <w:r w:rsidRPr="00D93F8C">
        <w:rPr>
          <w:rFonts w:cs="Arial"/>
          <w:b/>
          <w:color w:val="000000"/>
          <w:lang w:eastAsia="en-GB"/>
        </w:rPr>
        <w:t>f_TC_7_1_1_8_1_NR_CommonTestBody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F8C" w:rsidRPr="00D268E5" w14:paraId="5397B2D8"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39D096D1" w14:textId="77777777" w:rsidR="00D93F8C" w:rsidRPr="005E2E04" w:rsidRDefault="00D93F8C"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23698FC" w14:textId="77777777" w:rsidR="00D93F8C" w:rsidRPr="005E2E04" w:rsidRDefault="00D93F8C" w:rsidP="00D729CE">
            <w:pPr>
              <w:pStyle w:val="CRCoverPage"/>
              <w:spacing w:after="0"/>
              <w:rPr>
                <w:rFonts w:cs="Arial"/>
                <w:sz w:val="18"/>
                <w:szCs w:val="18"/>
                <w:lang w:eastAsia="en-GB"/>
              </w:rPr>
            </w:pPr>
            <w:r w:rsidRPr="00D93F8C">
              <w:rPr>
                <w:noProof/>
              </w:rPr>
              <w:t>f_TC_7_1_1_8_1_NR_CommonTestBody</w:t>
            </w:r>
          </w:p>
        </w:tc>
      </w:tr>
      <w:tr w:rsidR="00D93F8C" w:rsidRPr="00D268E5" w14:paraId="2CF3D2D3" w14:textId="77777777" w:rsidTr="00D729C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DB4E441" w14:textId="77777777" w:rsidR="00D93F8C" w:rsidRPr="005E2E04" w:rsidRDefault="00D93F8C"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FA57F03" w14:textId="77777777" w:rsidR="00D93F8C" w:rsidRDefault="00D93F8C" w:rsidP="00D729CE">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2B06510F" w14:textId="77777777" w:rsidR="00D93F8C" w:rsidRDefault="00D93F8C" w:rsidP="00D729CE">
            <w:pPr>
              <w:pStyle w:val="CRCoverPage"/>
              <w:spacing w:after="0"/>
              <w:rPr>
                <w:rFonts w:cs="Arial"/>
                <w:noProof/>
              </w:rPr>
            </w:pPr>
          </w:p>
          <w:p w14:paraId="2C60846B" w14:textId="77777777" w:rsidR="00D93F8C" w:rsidRDefault="00000787" w:rsidP="00206D0C">
            <w:pPr>
              <w:pStyle w:val="CRCoverPage"/>
              <w:numPr>
                <w:ilvl w:val="0"/>
                <w:numId w:val="8"/>
              </w:numPr>
              <w:spacing w:after="0"/>
              <w:rPr>
                <w:lang w:eastAsia="zh-CN"/>
              </w:rPr>
            </w:pPr>
            <w:r>
              <w:rPr>
                <w:lang w:eastAsia="zh-CN"/>
              </w:rPr>
              <w:t xml:space="preserve">The </w:t>
            </w:r>
            <w:r w:rsidR="009B3DAC">
              <w:rPr>
                <w:lang w:eastAsia="zh-CN"/>
              </w:rPr>
              <w:t>current value of K2 in the PDCCH transmitted in a switched BWP is 4 slots which is not enough as per TS 38.133 section 8.6.2 which states “</w:t>
            </w:r>
            <w:r w:rsidR="009B3DAC" w:rsidRPr="008C6DE4">
              <w:rPr>
                <w:lang w:val="en-US" w:eastAsia="zh-CN"/>
              </w:rPr>
              <w:t xml:space="preserve">The UE is not required to transmit UL signals or receive DL signals until </w:t>
            </w:r>
            <w:r w:rsidR="009B3DAC" w:rsidRPr="008C6DE4">
              <w:t xml:space="preserve">the first DL or UL slot </w:t>
            </w:r>
            <w:r w:rsidR="009B3DAC" w:rsidRPr="008C6DE4">
              <w:rPr>
                <w:lang w:val="en-US" w:eastAsia="zh-CN"/>
              </w:rPr>
              <w:t>occurs</w:t>
            </w:r>
            <w:r w:rsidR="009B3DAC" w:rsidRPr="008C6DE4">
              <w:t xml:space="preserve"> </w:t>
            </w:r>
            <w:r w:rsidR="009B3DAC" w:rsidRPr="009B3DAC">
              <w:rPr>
                <w:b/>
              </w:rPr>
              <w:t xml:space="preserve">right after a time duration of </w:t>
            </w:r>
            <w:r w:rsidR="009B3DAC" w:rsidRPr="009B3DAC">
              <w:rPr>
                <w:b/>
                <w:lang w:eastAsia="zh-CN"/>
              </w:rPr>
              <w:t>T</w:t>
            </w:r>
            <w:r w:rsidR="009B3DAC" w:rsidRPr="009B3DAC">
              <w:rPr>
                <w:b/>
                <w:vertAlign w:val="subscript"/>
                <w:lang w:eastAsia="zh-CN"/>
              </w:rPr>
              <w:t>BWPswitchDelay</w:t>
            </w:r>
            <w:r w:rsidR="009B3DAC" w:rsidRPr="008C6DE4">
              <w:t xml:space="preserve"> which starts from the beginning of DL slot n</w:t>
            </w:r>
            <w:r w:rsidR="009B3DAC" w:rsidRPr="008C6DE4">
              <w:rPr>
                <w:lang w:eastAsia="zh-CN"/>
              </w:rPr>
              <w:t xml:space="preserve"> </w:t>
            </w:r>
            <w:r w:rsidR="009B3DAC" w:rsidRPr="008C6DE4">
              <w:rPr>
                <w:lang w:val="en-US" w:eastAsia="zh-CN"/>
              </w:rPr>
              <w:t>except DCI triggering BWP switch on the cell where DCI-based BWP switch occurs</w:t>
            </w:r>
            <w:r w:rsidR="009B3DAC">
              <w:rPr>
                <w:lang w:eastAsia="zh-CN"/>
              </w:rPr>
              <w:t>”. So, for a UE supporting Type 2 BWP Switching Dela</w:t>
            </w:r>
            <w:r w:rsidR="009F3CD0">
              <w:rPr>
                <w:lang w:eastAsia="zh-CN"/>
              </w:rPr>
              <w:t xml:space="preserve">y and </w:t>
            </w:r>
            <w:r w:rsidR="009F3CD0" w:rsidRPr="0003090B">
              <w:rPr>
                <w:lang w:eastAsia="zh-CN"/>
              </w:rPr>
              <w:t xml:space="preserve">for 30 </w:t>
            </w:r>
            <w:proofErr w:type="gramStart"/>
            <w:r w:rsidR="009F3CD0" w:rsidRPr="0003090B">
              <w:rPr>
                <w:lang w:eastAsia="zh-CN"/>
              </w:rPr>
              <w:t>Khz</w:t>
            </w:r>
            <w:proofErr w:type="gramEnd"/>
            <w:r w:rsidR="009F3CD0" w:rsidRPr="0003090B">
              <w:rPr>
                <w:lang w:eastAsia="zh-CN"/>
              </w:rPr>
              <w:t>, K2 must be atleast 5 slots.</w:t>
            </w:r>
          </w:p>
          <w:p w14:paraId="0DC4B9CB" w14:textId="77777777" w:rsidR="00D93F8C" w:rsidRDefault="00D93F8C" w:rsidP="00D729CE">
            <w:pPr>
              <w:pStyle w:val="CRCoverPage"/>
              <w:spacing w:after="0"/>
              <w:ind w:left="720"/>
              <w:rPr>
                <w:lang w:eastAsia="zh-CN"/>
              </w:rPr>
            </w:pPr>
          </w:p>
          <w:p w14:paraId="4F1847B5" w14:textId="77777777" w:rsidR="00D93F8C" w:rsidRPr="00331B72" w:rsidRDefault="00D93F8C" w:rsidP="00206D0C">
            <w:pPr>
              <w:pStyle w:val="CRCoverPage"/>
              <w:numPr>
                <w:ilvl w:val="0"/>
                <w:numId w:val="8"/>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7183D5F9" w14:textId="77777777" w:rsidR="00D93F8C" w:rsidRDefault="00D93F8C" w:rsidP="00D729CE">
            <w:pPr>
              <w:pStyle w:val="ListParagraph"/>
              <w:rPr>
                <w:rFonts w:cs="Arial"/>
                <w:noProof/>
              </w:rPr>
            </w:pPr>
          </w:p>
          <w:p w14:paraId="69B4AEE3" w14:textId="77777777" w:rsidR="00D93F8C" w:rsidRDefault="00D93F8C" w:rsidP="00D729CE">
            <w:pPr>
              <w:pStyle w:val="CRCoverPage"/>
              <w:spacing w:after="0"/>
              <w:ind w:left="720"/>
              <w:rPr>
                <w:rFonts w:cs="Arial"/>
                <w:noProof/>
              </w:rPr>
            </w:pPr>
            <w:r>
              <w:rPr>
                <w:rFonts w:cs="Arial"/>
                <w:noProof/>
              </w:rPr>
              <w:lastRenderedPageBreak/>
              <w:t>Hence, both the DL and UL BWPs should be switched together in a single local end configuration from the TTCN rather than separate local end configs for DL and UL.</w:t>
            </w:r>
          </w:p>
          <w:p w14:paraId="53A61700" w14:textId="77777777" w:rsidR="00D93F8C" w:rsidRDefault="00D93F8C" w:rsidP="00D729CE">
            <w:pPr>
              <w:pStyle w:val="CRCoverPage"/>
              <w:spacing w:after="0"/>
              <w:ind w:left="720"/>
              <w:rPr>
                <w:rFonts w:cs="Arial"/>
                <w:noProof/>
              </w:rPr>
            </w:pPr>
          </w:p>
          <w:p w14:paraId="25CD415B" w14:textId="77777777" w:rsidR="00D93F8C" w:rsidRPr="009F3CD0" w:rsidRDefault="009F3CD0" w:rsidP="009F3CD0">
            <w:pPr>
              <w:pStyle w:val="CRCoverPage"/>
              <w:numPr>
                <w:ilvl w:val="0"/>
                <w:numId w:val="8"/>
              </w:numPr>
              <w:spacing w:after="0"/>
              <w:rPr>
                <w:rFonts w:cs="Arial"/>
                <w:noProof/>
              </w:rPr>
            </w:pPr>
            <w:r>
              <w:rPr>
                <w:rFonts w:cs="Arial"/>
                <w:noProof/>
              </w:rPr>
              <w:t xml:space="preserve">The code for configuring the DL BWP before Step 9 is not needed as between Steps 5 – Step 7A, the BWP has already been switched to either BWP#2 </w:t>
            </w:r>
            <w:r w:rsidRPr="0068258E">
              <w:t>IF pc_bwp_sameNumerology_upto4_FR1_TDD</w:t>
            </w:r>
            <w:r>
              <w:t xml:space="preserve"> or </w:t>
            </w:r>
            <w:r w:rsidRPr="0068258E">
              <w:t>BWP#0 IF pc_bwp_sameNumerology_upto2_FR1_TDD</w:t>
            </w:r>
          </w:p>
          <w:p w14:paraId="4E50F82E" w14:textId="77777777" w:rsidR="009F3CD0" w:rsidRDefault="009F3CD0" w:rsidP="009F3CD0">
            <w:pPr>
              <w:pStyle w:val="CRCoverPage"/>
              <w:spacing w:after="0"/>
              <w:rPr>
                <w:rFonts w:cs="Arial"/>
                <w:noProof/>
              </w:rPr>
            </w:pPr>
          </w:p>
          <w:p w14:paraId="134DD86D" w14:textId="77777777" w:rsidR="00BA3D80" w:rsidRDefault="00BA3D80" w:rsidP="00C143AE">
            <w:pPr>
              <w:pStyle w:val="CRCoverPage"/>
              <w:spacing w:after="0"/>
              <w:ind w:left="720"/>
              <w:rPr>
                <w:rFonts w:cs="Arial"/>
                <w:noProof/>
              </w:rPr>
            </w:pPr>
          </w:p>
          <w:p w14:paraId="2C748DAA" w14:textId="77777777" w:rsidR="00BA3D80" w:rsidRPr="00BA3D80" w:rsidRDefault="00BA3D80" w:rsidP="00BA3D80">
            <w:pPr>
              <w:pStyle w:val="CRCoverPage"/>
              <w:numPr>
                <w:ilvl w:val="0"/>
                <w:numId w:val="8"/>
              </w:numPr>
              <w:spacing w:after="0"/>
              <w:rPr>
                <w:rFonts w:cs="Arial"/>
                <w:noProof/>
              </w:rPr>
            </w:pPr>
            <w:r>
              <w:rPr>
                <w:rFonts w:cs="Arial"/>
                <w:noProof/>
              </w:rPr>
              <w:t xml:space="preserve">The code for configuring the DL BWP before Step 11A is not needed as between Steps 9 – Step 11A, the BWP has already been switched to either BWP#3 </w:t>
            </w:r>
            <w:r w:rsidRPr="0068258E">
              <w:t>IF pc_bwp_sameNumerology_upto4_FR1_TDD</w:t>
            </w:r>
            <w:r>
              <w:t xml:space="preserve"> or </w:t>
            </w:r>
            <w:r w:rsidRPr="0068258E">
              <w:t>BWP#</w:t>
            </w:r>
            <w:r>
              <w:t>1</w:t>
            </w:r>
            <w:r w:rsidRPr="0068258E">
              <w:t xml:space="preserve"> IF pc_bwp_sameNumerology_upto2_FR1_TDD</w:t>
            </w:r>
          </w:p>
          <w:p w14:paraId="0E6B71DA" w14:textId="77777777" w:rsidR="00BA3D80" w:rsidRPr="009F3CD0" w:rsidRDefault="00BA3D80" w:rsidP="00BA3D80">
            <w:pPr>
              <w:pStyle w:val="CRCoverPage"/>
              <w:spacing w:after="0"/>
              <w:ind w:left="720"/>
              <w:rPr>
                <w:rFonts w:cs="Arial"/>
                <w:noProof/>
              </w:rPr>
            </w:pPr>
          </w:p>
          <w:p w14:paraId="4AFB696C" w14:textId="77777777" w:rsidR="00BA3D80" w:rsidRDefault="00BA3D80" w:rsidP="00BA3D80">
            <w:pPr>
              <w:pStyle w:val="CRCoverPage"/>
              <w:numPr>
                <w:ilvl w:val="0"/>
                <w:numId w:val="8"/>
              </w:numPr>
              <w:spacing w:after="0"/>
              <w:rPr>
                <w:rFonts w:cs="Arial"/>
                <w:noProof/>
              </w:rPr>
            </w:pPr>
            <w:r>
              <w:rPr>
                <w:rFonts w:cs="Arial"/>
                <w:noProof/>
              </w:rPr>
              <w:t>The code for configuring the UL BWP before Step 11A is not needed as the very purpose of the PDCCH Order is to check if the UE initiates a RACH procedure on the initial BWP (BWP#0) and the SS implementation falls back to the initial BWP (BWP#0) without the TTCN configuring it to do so.</w:t>
            </w:r>
          </w:p>
          <w:p w14:paraId="2A083B0A" w14:textId="77777777" w:rsidR="005740DD" w:rsidRDefault="005740DD" w:rsidP="005740DD">
            <w:pPr>
              <w:pStyle w:val="ListParagraph"/>
              <w:rPr>
                <w:rFonts w:cs="Arial"/>
                <w:noProof/>
              </w:rPr>
            </w:pPr>
          </w:p>
          <w:p w14:paraId="18CDAA34" w14:textId="77777777" w:rsidR="005740DD" w:rsidRDefault="005740DD" w:rsidP="00BA3D80">
            <w:pPr>
              <w:pStyle w:val="CRCoverPage"/>
              <w:numPr>
                <w:ilvl w:val="0"/>
                <w:numId w:val="8"/>
              </w:numPr>
              <w:spacing w:after="0"/>
              <w:rPr>
                <w:rFonts w:cs="Arial"/>
                <w:noProof/>
              </w:rPr>
            </w:pPr>
            <w:r>
              <w:rPr>
                <w:rFonts w:cs="Arial"/>
                <w:noProof/>
              </w:rPr>
              <w:t>TTCN should disable the reception of RACH Preamble after Step 13 as there is now no need to receive it as the test for PDCCH Order was completed at Step 11A</w:t>
            </w:r>
          </w:p>
          <w:p w14:paraId="25074FE1" w14:textId="77777777" w:rsidR="00571AF3" w:rsidRDefault="00571AF3" w:rsidP="00571AF3">
            <w:pPr>
              <w:pStyle w:val="ListParagraph"/>
              <w:rPr>
                <w:rFonts w:cs="Arial"/>
                <w:noProof/>
              </w:rPr>
            </w:pPr>
          </w:p>
          <w:p w14:paraId="24902D0D" w14:textId="77777777" w:rsidR="00571AF3" w:rsidRDefault="00571AF3" w:rsidP="00BA3D80">
            <w:pPr>
              <w:pStyle w:val="CRCoverPage"/>
              <w:numPr>
                <w:ilvl w:val="0"/>
                <w:numId w:val="8"/>
              </w:numPr>
              <w:spacing w:after="0"/>
              <w:rPr>
                <w:rFonts w:cs="Arial"/>
                <w:noProof/>
              </w:rPr>
            </w:pPr>
            <w:r>
              <w:rPr>
                <w:rFonts w:cs="Arial"/>
                <w:noProof/>
              </w:rPr>
              <w:t>At Step 16, a Dynamic DCI based switch occurs to switch the BWP to BWP#1 and MAC PDU is transmitted on BWP#1. 200ms later at Step 17, another MAC PDU is transmitted on BWP#1. Hence, there is no need for a local end configuration to reconfigure BWP as the current active BWP is BWP#1</w:t>
            </w:r>
          </w:p>
          <w:p w14:paraId="4A1D1C0C" w14:textId="77777777" w:rsidR="00B83542" w:rsidRDefault="00B83542" w:rsidP="00B83542">
            <w:pPr>
              <w:pStyle w:val="ListParagraph"/>
              <w:rPr>
                <w:rFonts w:cs="Arial"/>
                <w:noProof/>
              </w:rPr>
            </w:pPr>
          </w:p>
          <w:p w14:paraId="59C9C768" w14:textId="77777777" w:rsidR="00B83542" w:rsidRPr="0082383D" w:rsidRDefault="00B83542" w:rsidP="00BA3D80">
            <w:pPr>
              <w:pStyle w:val="CRCoverPage"/>
              <w:numPr>
                <w:ilvl w:val="0"/>
                <w:numId w:val="8"/>
              </w:numPr>
              <w:spacing w:after="0"/>
              <w:rPr>
                <w:rFonts w:cs="Arial"/>
                <w:noProof/>
              </w:rPr>
            </w:pPr>
            <w:r>
              <w:rPr>
                <w:rFonts w:cs="Arial"/>
                <w:noProof/>
              </w:rPr>
              <w:t>The postamble of the TC has to be performed on the Initial BWP (BWP#0). Hence, the BWPs have to be configured back to BWP#0 after Step 22A</w:t>
            </w:r>
          </w:p>
        </w:tc>
      </w:tr>
      <w:tr w:rsidR="00D93F8C" w:rsidRPr="00D268E5" w14:paraId="51AC155D"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20EBADAA" w14:textId="77777777" w:rsidR="00D93F8C" w:rsidRPr="005E2E04" w:rsidRDefault="00D93F8C" w:rsidP="00D729C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C721167" w14:textId="77777777" w:rsidR="00D93F8C" w:rsidRDefault="00B83542"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K2 value set to 6</w:t>
            </w:r>
          </w:p>
          <w:p w14:paraId="0F124A34" w14:textId="77777777" w:rsidR="00D93F8C" w:rsidRDefault="00D93F8C" w:rsidP="00D729CE">
            <w:pPr>
              <w:pStyle w:val="ListParagraph"/>
              <w:autoSpaceDE w:val="0"/>
              <w:autoSpaceDN w:val="0"/>
              <w:adjustRightInd w:val="0"/>
              <w:spacing w:after="0"/>
              <w:rPr>
                <w:rFonts w:ascii="Arial" w:hAnsi="Arial" w:cs="Arial"/>
                <w:noProof/>
              </w:rPr>
            </w:pPr>
          </w:p>
          <w:p w14:paraId="4BB55FB1" w14:textId="77777777" w:rsidR="00D93F8C" w:rsidRDefault="00D93F8C"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w:t>
            </w:r>
            <w:r w:rsidR="00B83542">
              <w:rPr>
                <w:rFonts w:ascii="Arial" w:hAnsi="Arial" w:cs="Arial"/>
                <w:noProof/>
              </w:rPr>
              <w:t>. Also, the function is made flexible to perform either Semi-Static BWP Switch or a Dynamic DCI based BWP switch either using DL DCI or Ul DCI</w:t>
            </w:r>
          </w:p>
          <w:p w14:paraId="0824E8FD" w14:textId="77777777" w:rsidR="00D93F8C" w:rsidRPr="00B5626E" w:rsidRDefault="00D93F8C" w:rsidP="00D729CE">
            <w:pPr>
              <w:pStyle w:val="ListParagraph"/>
              <w:rPr>
                <w:rFonts w:ascii="Arial" w:hAnsi="Arial" w:cs="Arial"/>
                <w:noProof/>
              </w:rPr>
            </w:pPr>
          </w:p>
          <w:p w14:paraId="0B0AE3AB" w14:textId="77777777" w:rsidR="00D93F8C" w:rsidRDefault="005A755B"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008A23CE" w:rsidRPr="008A23CE">
              <w:rPr>
                <w:rFonts w:ascii="Arial" w:hAnsi="Arial" w:cs="Arial"/>
                <w:noProof/>
              </w:rPr>
              <w:t>configuring the DL BWP</w:t>
            </w:r>
            <w:r w:rsidR="00111C33">
              <w:rPr>
                <w:rFonts w:ascii="Arial" w:hAnsi="Arial" w:cs="Arial"/>
                <w:noProof/>
              </w:rPr>
              <w:t xml:space="preserve"> before Step 9</w:t>
            </w:r>
          </w:p>
          <w:p w14:paraId="3BCCBB9D" w14:textId="77777777" w:rsidR="001604C4" w:rsidRDefault="001604C4" w:rsidP="001604C4">
            <w:pPr>
              <w:pStyle w:val="ListParagraph"/>
              <w:autoSpaceDE w:val="0"/>
              <w:autoSpaceDN w:val="0"/>
              <w:adjustRightInd w:val="0"/>
              <w:spacing w:after="0"/>
              <w:rPr>
                <w:rFonts w:ascii="Arial" w:hAnsi="Arial" w:cs="Arial"/>
                <w:noProof/>
              </w:rPr>
            </w:pPr>
          </w:p>
          <w:p w14:paraId="38463B1F" w14:textId="77777777" w:rsidR="00111C33"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DL BWP</w:t>
            </w:r>
            <w:r>
              <w:rPr>
                <w:rFonts w:ascii="Arial" w:hAnsi="Arial" w:cs="Arial"/>
                <w:noProof/>
              </w:rPr>
              <w:t xml:space="preserve"> before Step 11A</w:t>
            </w:r>
          </w:p>
          <w:p w14:paraId="7956D9DE" w14:textId="77777777" w:rsidR="001604C4" w:rsidRPr="001604C4" w:rsidRDefault="001604C4" w:rsidP="001604C4">
            <w:pPr>
              <w:autoSpaceDE w:val="0"/>
              <w:autoSpaceDN w:val="0"/>
              <w:adjustRightInd w:val="0"/>
              <w:spacing w:after="0"/>
              <w:rPr>
                <w:rFonts w:ascii="Arial" w:hAnsi="Arial" w:cs="Arial"/>
                <w:noProof/>
              </w:rPr>
            </w:pPr>
          </w:p>
          <w:p w14:paraId="13F1100A" w14:textId="77777777" w:rsidR="00571AF3"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UL BWP</w:t>
            </w:r>
            <w:r>
              <w:rPr>
                <w:rFonts w:ascii="Arial" w:hAnsi="Arial" w:cs="Arial"/>
                <w:noProof/>
              </w:rPr>
              <w:t xml:space="preserve"> before Step 11A</w:t>
            </w:r>
          </w:p>
          <w:p w14:paraId="220102D0" w14:textId="77777777" w:rsidR="00571AF3" w:rsidRPr="00571AF3" w:rsidRDefault="00571AF3" w:rsidP="00571AF3">
            <w:pPr>
              <w:autoSpaceDE w:val="0"/>
              <w:autoSpaceDN w:val="0"/>
              <w:adjustRightInd w:val="0"/>
              <w:spacing w:after="0"/>
              <w:rPr>
                <w:rFonts w:ascii="Arial" w:hAnsi="Arial" w:cs="Arial"/>
                <w:noProof/>
              </w:rPr>
            </w:pPr>
          </w:p>
          <w:p w14:paraId="1BD59B5D" w14:textId="77777777" w:rsidR="00571AF3" w:rsidRDefault="00571AF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Pr>
                <w:rFonts w:ascii="Arial" w:hAnsi="Arial" w:cs="Arial"/>
                <w:b/>
                <w:noProof/>
              </w:rPr>
              <w:t>D</w:t>
            </w:r>
            <w:r w:rsidRPr="001604C4">
              <w:rPr>
                <w:rFonts w:ascii="Arial" w:hAnsi="Arial" w:cs="Arial"/>
                <w:b/>
                <w:noProof/>
              </w:rPr>
              <w:t>L BWP</w:t>
            </w:r>
            <w:r>
              <w:rPr>
                <w:rFonts w:ascii="Arial" w:hAnsi="Arial" w:cs="Arial"/>
                <w:noProof/>
              </w:rPr>
              <w:t xml:space="preserve"> before Step 17</w:t>
            </w:r>
          </w:p>
          <w:p w14:paraId="6CB6024B" w14:textId="77777777" w:rsidR="005740DD" w:rsidRDefault="005740DD" w:rsidP="005740DD">
            <w:pPr>
              <w:pStyle w:val="ListParagraph"/>
              <w:autoSpaceDE w:val="0"/>
              <w:autoSpaceDN w:val="0"/>
              <w:adjustRightInd w:val="0"/>
              <w:spacing w:after="0"/>
              <w:rPr>
                <w:rFonts w:ascii="Arial" w:hAnsi="Arial" w:cs="Arial"/>
                <w:noProof/>
              </w:rPr>
            </w:pPr>
          </w:p>
          <w:p w14:paraId="1D82EA57" w14:textId="77777777" w:rsidR="005740DD" w:rsidRDefault="005740DD"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Reception of RACH preamble disabled after Step 13</w:t>
            </w:r>
          </w:p>
          <w:p w14:paraId="6275F078" w14:textId="77777777" w:rsidR="00DF6834" w:rsidRPr="00DF6834" w:rsidRDefault="00DF6834" w:rsidP="00DF6834">
            <w:pPr>
              <w:pStyle w:val="ListParagraph"/>
              <w:rPr>
                <w:rFonts w:ascii="Arial" w:hAnsi="Arial" w:cs="Arial"/>
                <w:noProof/>
              </w:rPr>
            </w:pPr>
          </w:p>
          <w:p w14:paraId="40D264E8" w14:textId="7436255F" w:rsidR="00DF6834" w:rsidRPr="00DF6834" w:rsidRDefault="00DF6834" w:rsidP="00DF6834">
            <w:pPr>
              <w:autoSpaceDE w:val="0"/>
              <w:autoSpaceDN w:val="0"/>
              <w:adjustRightInd w:val="0"/>
              <w:spacing w:after="0"/>
              <w:rPr>
                <w:rFonts w:ascii="Arial" w:hAnsi="Arial" w:cs="Arial"/>
                <w:noProof/>
              </w:rPr>
            </w:pPr>
            <w:r w:rsidRPr="00E97561">
              <w:rPr>
                <w:rFonts w:ascii="Arial" w:hAnsi="Arial" w:cs="Arial"/>
                <w:noProof/>
                <w:highlight w:val="cyan"/>
              </w:rPr>
              <w:t xml:space="preserve">TF160&gt; </w:t>
            </w:r>
            <w:r w:rsidR="00E97561">
              <w:rPr>
                <w:rFonts w:ascii="Arial" w:hAnsi="Arial" w:cs="Arial"/>
                <w:noProof/>
                <w:highlight w:val="cyan"/>
              </w:rPr>
              <w:t>It is assumed that</w:t>
            </w:r>
            <w:r w:rsidRPr="00E97561">
              <w:rPr>
                <w:rFonts w:ascii="Arial" w:hAnsi="Arial" w:cs="Arial"/>
                <w:noProof/>
                <w:highlight w:val="cyan"/>
              </w:rPr>
              <w:t xml:space="preserve"> 6 and 7 are swapped</w:t>
            </w:r>
          </w:p>
          <w:p w14:paraId="4264BF15" w14:textId="77777777" w:rsidR="00111C33" w:rsidRDefault="00111C33" w:rsidP="00111C33">
            <w:pPr>
              <w:pStyle w:val="ListParagraph"/>
              <w:autoSpaceDE w:val="0"/>
              <w:autoSpaceDN w:val="0"/>
              <w:adjustRightInd w:val="0"/>
              <w:spacing w:after="0"/>
              <w:rPr>
                <w:rFonts w:ascii="Arial" w:hAnsi="Arial" w:cs="Arial"/>
                <w:noProof/>
              </w:rPr>
            </w:pPr>
          </w:p>
          <w:p w14:paraId="2E035A4D" w14:textId="77777777" w:rsidR="008A23CE" w:rsidRPr="008A23CE"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Configured the BWPs back to the Initial BWP (BWP#0)</w:t>
            </w:r>
          </w:p>
        </w:tc>
      </w:tr>
      <w:tr w:rsidR="00D93F8C" w:rsidRPr="001D039E" w14:paraId="063A4773"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51BC5F02" w14:textId="77777777" w:rsidR="00D93F8C" w:rsidRPr="005E2E04" w:rsidRDefault="00D93F8C" w:rsidP="00D729C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4295C1D8" w14:textId="77777777" w:rsidR="00D93F8C" w:rsidRPr="0082383D" w:rsidRDefault="00D93F8C" w:rsidP="00D729CE">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sidR="00E93786">
              <w:rPr>
                <w:rFonts w:ascii="Arial" w:hAnsi="Arial" w:cs="Arial"/>
                <w:lang w:eastAsia="en-GB"/>
              </w:rPr>
              <w:t>Common_NR</w:t>
            </w:r>
            <w:r w:rsidRPr="0082383D">
              <w:rPr>
                <w:rFonts w:ascii="Arial" w:hAnsi="Arial" w:cs="Arial"/>
                <w:lang w:eastAsia="en-GB"/>
              </w:rPr>
              <w:t>.ttcn</w:t>
            </w:r>
          </w:p>
        </w:tc>
      </w:tr>
      <w:tr w:rsidR="00D93F8C" w:rsidRPr="00D268E5" w14:paraId="29EDA8A2"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04D3C14D" w14:textId="77777777" w:rsidR="00D93F8C" w:rsidRPr="005E2E04" w:rsidRDefault="00D93F8C"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ACCD7CB" w14:textId="38E618AA" w:rsidR="00D93F8C" w:rsidRPr="00E97561" w:rsidRDefault="007741D0" w:rsidP="007741D0">
            <w:pPr>
              <w:rPr>
                <w:rFonts w:ascii="Arial" w:hAnsi="Arial"/>
                <w:sz w:val="18"/>
                <w:szCs w:val="18"/>
                <w:highlight w:val="cyan"/>
                <w:lang w:eastAsia="zh-CN"/>
              </w:rPr>
            </w:pPr>
            <w:r w:rsidRPr="00E97561">
              <w:rPr>
                <w:rFonts w:ascii="Arial" w:hAnsi="Arial"/>
                <w:color w:val="000000" w:themeColor="text1"/>
                <w:sz w:val="18"/>
                <w:szCs w:val="18"/>
                <w:highlight w:val="cyan"/>
                <w:lang w:eastAsia="zh-CN"/>
              </w:rPr>
              <w:t xml:space="preserve">1. </w:t>
            </w:r>
            <w:r w:rsidR="0003090B" w:rsidRPr="00E97561">
              <w:rPr>
                <w:rFonts w:ascii="Arial" w:hAnsi="Arial"/>
                <w:color w:val="000000" w:themeColor="text1"/>
                <w:sz w:val="18"/>
                <w:szCs w:val="18"/>
                <w:highlight w:val="cyan"/>
                <w:lang w:eastAsia="zh-CN"/>
              </w:rPr>
              <w:t xml:space="preserve">Accepted </w:t>
            </w:r>
            <w:r w:rsidR="00E97561" w:rsidRPr="00E97561">
              <w:rPr>
                <w:rFonts w:ascii="Arial" w:hAnsi="Arial"/>
                <w:color w:val="000000" w:themeColor="text1"/>
                <w:sz w:val="18"/>
                <w:szCs w:val="18"/>
                <w:highlight w:val="cyan"/>
                <w:lang w:eastAsia="zh-CN"/>
              </w:rPr>
              <w:t>implemented as per R5-235286</w:t>
            </w:r>
            <w:r w:rsidR="00B16187" w:rsidRPr="00E97561">
              <w:rPr>
                <w:rFonts w:ascii="Arial" w:hAnsi="Arial" w:cs="Arial"/>
                <w:color w:val="000000" w:themeColor="text1"/>
                <w:highlight w:val="cyan"/>
              </w:rPr>
              <w:t>.</w:t>
            </w:r>
          </w:p>
          <w:p w14:paraId="1FB3DD34" w14:textId="49C034B2" w:rsidR="0082756F" w:rsidRPr="001F5119" w:rsidRDefault="0082756F" w:rsidP="0082756F">
            <w:pPr>
              <w:rPr>
                <w:rFonts w:ascii="Arial" w:hAnsi="Arial"/>
                <w:sz w:val="18"/>
                <w:szCs w:val="18"/>
                <w:highlight w:val="cyan"/>
                <w:lang w:eastAsia="zh-CN"/>
              </w:rPr>
            </w:pPr>
            <w:r w:rsidRPr="001F5119">
              <w:rPr>
                <w:rFonts w:ascii="Arial" w:hAnsi="Arial"/>
                <w:sz w:val="18"/>
                <w:szCs w:val="18"/>
                <w:highlight w:val="cyan"/>
                <w:lang w:eastAsia="zh-CN"/>
              </w:rPr>
              <w:t>2.</w:t>
            </w:r>
            <w:r w:rsidR="007741D0" w:rsidRPr="001F5119">
              <w:rPr>
                <w:rFonts w:ascii="Arial" w:hAnsi="Arial"/>
                <w:sz w:val="18"/>
                <w:szCs w:val="18"/>
                <w:highlight w:val="cyan"/>
                <w:lang w:eastAsia="zh-CN"/>
              </w:rPr>
              <w:t xml:space="preserve"> </w:t>
            </w:r>
            <w:r w:rsidR="001F5119" w:rsidRPr="001F5119">
              <w:rPr>
                <w:rFonts w:ascii="Arial" w:hAnsi="Arial"/>
                <w:sz w:val="18"/>
                <w:szCs w:val="18"/>
                <w:highlight w:val="cyan"/>
                <w:lang w:eastAsia="zh-CN"/>
              </w:rPr>
              <w:t>Accepted see also change 2.1 and proposed implementation below.</w:t>
            </w:r>
          </w:p>
          <w:p w14:paraId="19C4A280" w14:textId="02C31808" w:rsidR="0082756F" w:rsidRPr="006254A7" w:rsidRDefault="0082756F" w:rsidP="00DC3AED">
            <w:pPr>
              <w:rPr>
                <w:rFonts w:ascii="Arial" w:hAnsi="Arial"/>
                <w:sz w:val="18"/>
                <w:szCs w:val="18"/>
                <w:highlight w:val="red"/>
                <w:lang w:eastAsia="zh-CN"/>
              </w:rPr>
            </w:pPr>
            <w:r w:rsidRPr="007741D0">
              <w:rPr>
                <w:rFonts w:ascii="Arial" w:hAnsi="Arial"/>
                <w:sz w:val="18"/>
                <w:szCs w:val="18"/>
                <w:highlight w:val="red"/>
                <w:lang w:eastAsia="zh-CN"/>
              </w:rPr>
              <w:t>3. Rejected</w:t>
            </w:r>
            <w:r w:rsidR="00AE4016" w:rsidRPr="007741D0">
              <w:rPr>
                <w:rFonts w:ascii="Arial" w:hAnsi="Arial"/>
                <w:sz w:val="18"/>
                <w:szCs w:val="18"/>
                <w:highlight w:val="red"/>
                <w:lang w:eastAsia="zh-CN"/>
              </w:rPr>
              <w:t>,</w:t>
            </w:r>
            <w:r w:rsidR="00FB215A" w:rsidRPr="007741D0">
              <w:rPr>
                <w:rFonts w:ascii="Arial" w:hAnsi="Arial"/>
                <w:sz w:val="18"/>
                <w:szCs w:val="18"/>
                <w:highlight w:val="red"/>
                <w:lang w:eastAsia="zh-CN"/>
              </w:rPr>
              <w:t xml:space="preserve"> in the ASP provided before step 5, the </w:t>
            </w:r>
            <w:r w:rsidR="001673A0">
              <w:rPr>
                <w:rFonts w:ascii="Arial" w:hAnsi="Arial"/>
                <w:sz w:val="18"/>
                <w:szCs w:val="18"/>
                <w:highlight w:val="red"/>
                <w:lang w:eastAsia="zh-CN"/>
              </w:rPr>
              <w:t xml:space="preserve">Assigned </w:t>
            </w:r>
            <w:r w:rsidR="00FB215A" w:rsidRPr="007741D0">
              <w:rPr>
                <w:rFonts w:ascii="Arial" w:hAnsi="Arial"/>
                <w:sz w:val="18"/>
                <w:szCs w:val="18"/>
                <w:highlight w:val="red"/>
                <w:lang w:eastAsia="zh-CN"/>
              </w:rPr>
              <w:t xml:space="preserve">BWP </w:t>
            </w:r>
            <w:r w:rsidR="001673A0">
              <w:rPr>
                <w:rFonts w:ascii="Arial" w:hAnsi="Arial"/>
                <w:sz w:val="18"/>
                <w:szCs w:val="18"/>
                <w:highlight w:val="red"/>
                <w:lang w:eastAsia="zh-CN"/>
              </w:rPr>
              <w:t xml:space="preserve">for the DCI is </w:t>
            </w:r>
            <w:r w:rsidR="00FB215A" w:rsidRPr="007741D0">
              <w:rPr>
                <w:rFonts w:ascii="Arial" w:hAnsi="Arial"/>
                <w:sz w:val="18"/>
                <w:szCs w:val="18"/>
                <w:highlight w:val="red"/>
                <w:lang w:eastAsia="zh-CN"/>
              </w:rPr>
              <w:t>not switch</w:t>
            </w:r>
            <w:r w:rsidR="00107A54">
              <w:rPr>
                <w:rFonts w:ascii="Arial" w:hAnsi="Arial"/>
                <w:sz w:val="18"/>
                <w:szCs w:val="18"/>
                <w:highlight w:val="red"/>
                <w:lang w:eastAsia="zh-CN"/>
              </w:rPr>
              <w:t>ed</w:t>
            </w:r>
            <w:r w:rsidR="00FB215A" w:rsidRPr="007741D0">
              <w:rPr>
                <w:rFonts w:ascii="Arial" w:hAnsi="Arial"/>
                <w:sz w:val="18"/>
                <w:szCs w:val="18"/>
                <w:highlight w:val="red"/>
                <w:lang w:eastAsia="zh-CN"/>
              </w:rPr>
              <w:t xml:space="preserve">. </w:t>
            </w:r>
            <w:r w:rsidR="00FB215A" w:rsidRPr="006254A7">
              <w:rPr>
                <w:rFonts w:ascii="Arial" w:hAnsi="Arial"/>
                <w:sz w:val="18"/>
                <w:szCs w:val="18"/>
                <w:highlight w:val="red"/>
                <w:lang w:eastAsia="zh-CN"/>
              </w:rPr>
              <w:t>SS has not ben configured to switch BWP for DCI.</w:t>
            </w:r>
            <w:r w:rsidR="0003090B" w:rsidRPr="006254A7">
              <w:rPr>
                <w:rFonts w:ascii="Arial" w:hAnsi="Arial"/>
                <w:sz w:val="18"/>
                <w:szCs w:val="18"/>
                <w:highlight w:val="red"/>
                <w:lang w:eastAsia="zh-CN"/>
              </w:rPr>
              <w:t xml:space="preserve"> </w:t>
            </w:r>
          </w:p>
          <w:p w14:paraId="45E001B5" w14:textId="77777777" w:rsidR="008D7845" w:rsidRPr="008D7845" w:rsidRDefault="0082756F" w:rsidP="00FB215A">
            <w:pPr>
              <w:rPr>
                <w:rFonts w:ascii="Arial" w:hAnsi="Arial"/>
                <w:sz w:val="18"/>
                <w:szCs w:val="18"/>
                <w:highlight w:val="cyan"/>
                <w:lang w:eastAsia="zh-CN"/>
              </w:rPr>
            </w:pPr>
            <w:r w:rsidRPr="008D7845">
              <w:rPr>
                <w:rFonts w:ascii="Arial" w:hAnsi="Arial"/>
                <w:sz w:val="18"/>
                <w:szCs w:val="18"/>
                <w:highlight w:val="cyan"/>
                <w:lang w:eastAsia="zh-CN"/>
              </w:rPr>
              <w:t>4.</w:t>
            </w:r>
            <w:r w:rsidR="00DC3AED" w:rsidRPr="008D7845">
              <w:rPr>
                <w:rFonts w:ascii="Arial" w:hAnsi="Arial"/>
                <w:sz w:val="18"/>
                <w:szCs w:val="18"/>
                <w:highlight w:val="cyan"/>
                <w:lang w:eastAsia="zh-CN"/>
              </w:rPr>
              <w:t xml:space="preserve"> </w:t>
            </w:r>
            <w:r w:rsidR="008D7845" w:rsidRPr="008D7845">
              <w:rPr>
                <w:rFonts w:ascii="Arial" w:hAnsi="Arial"/>
                <w:sz w:val="18"/>
                <w:szCs w:val="18"/>
                <w:highlight w:val="cyan"/>
                <w:lang w:eastAsia="zh-CN"/>
              </w:rPr>
              <w:t>Accepted</w:t>
            </w:r>
          </w:p>
          <w:p w14:paraId="5299F1BE" w14:textId="4082CFCB" w:rsidR="00FB215A" w:rsidRPr="008D7845" w:rsidRDefault="008D7845" w:rsidP="00FB215A">
            <w:pPr>
              <w:rPr>
                <w:rFonts w:ascii="Arial" w:hAnsi="Arial"/>
                <w:sz w:val="18"/>
                <w:szCs w:val="18"/>
                <w:highlight w:val="cyan"/>
                <w:lang w:eastAsia="zh-CN"/>
              </w:rPr>
            </w:pPr>
            <w:r>
              <w:rPr>
                <w:rFonts w:ascii="Arial" w:hAnsi="Arial"/>
                <w:sz w:val="18"/>
                <w:szCs w:val="18"/>
                <w:highlight w:val="red"/>
                <w:lang w:eastAsia="zh-CN"/>
              </w:rPr>
              <w:t xml:space="preserve">5. </w:t>
            </w:r>
            <w:r w:rsidR="006254A7" w:rsidRPr="006254A7">
              <w:rPr>
                <w:rFonts w:ascii="Arial" w:hAnsi="Arial"/>
                <w:sz w:val="18"/>
                <w:szCs w:val="18"/>
                <w:highlight w:val="red"/>
                <w:lang w:eastAsia="zh-CN"/>
              </w:rPr>
              <w:t>Rejected, the BWP assigned for UL data shall be reconfigured from tsc_NR_BWP_Id_1 to tsc_NR_BWP_Id_Initial</w:t>
            </w:r>
          </w:p>
          <w:p w14:paraId="25FCB732" w14:textId="282F514E" w:rsidR="00FB215A" w:rsidRPr="00DF6834" w:rsidRDefault="00FB215A" w:rsidP="00FB215A">
            <w:pPr>
              <w:rPr>
                <w:rFonts w:ascii="Arial" w:hAnsi="Arial"/>
                <w:sz w:val="18"/>
                <w:szCs w:val="18"/>
                <w:highlight w:val="cyan"/>
                <w:lang w:eastAsia="zh-CN"/>
              </w:rPr>
            </w:pPr>
            <w:r w:rsidRPr="00DF6834">
              <w:rPr>
                <w:rFonts w:ascii="Arial" w:hAnsi="Arial"/>
                <w:sz w:val="18"/>
                <w:szCs w:val="18"/>
                <w:highlight w:val="cyan"/>
                <w:lang w:eastAsia="zh-CN"/>
              </w:rPr>
              <w:t>6</w:t>
            </w:r>
            <w:r w:rsidRPr="006254A7">
              <w:rPr>
                <w:rFonts w:ascii="Arial" w:hAnsi="Arial"/>
                <w:sz w:val="18"/>
                <w:szCs w:val="18"/>
                <w:highlight w:val="cyan"/>
                <w:lang w:eastAsia="zh-CN"/>
              </w:rPr>
              <w:t>.</w:t>
            </w:r>
            <w:r w:rsidR="00DF6834" w:rsidRPr="006254A7">
              <w:rPr>
                <w:rFonts w:ascii="Arial" w:hAnsi="Arial"/>
                <w:sz w:val="18"/>
                <w:szCs w:val="18"/>
                <w:highlight w:val="cyan"/>
                <w:lang w:eastAsia="zh-CN"/>
              </w:rPr>
              <w:t xml:space="preserve"> Accepted</w:t>
            </w:r>
            <w:r w:rsidR="006254A7" w:rsidRPr="006254A7">
              <w:rPr>
                <w:rFonts w:ascii="Arial" w:hAnsi="Arial"/>
                <w:sz w:val="18"/>
                <w:szCs w:val="18"/>
                <w:highlight w:val="cyan"/>
                <w:lang w:eastAsia="zh-CN"/>
              </w:rPr>
              <w:t xml:space="preserve"> (</w:t>
            </w:r>
            <w:r w:rsidR="006254A7" w:rsidRPr="006254A7">
              <w:rPr>
                <w:rFonts w:ascii="Arial" w:hAnsi="Arial" w:cs="Arial"/>
                <w:noProof/>
                <w:highlight w:val="cyan"/>
              </w:rPr>
              <w:t>Reception of RACH preamble disabled after Step 13)</w:t>
            </w:r>
          </w:p>
          <w:p w14:paraId="36FB18AA" w14:textId="0DF1E314" w:rsidR="0082756F" w:rsidRPr="00DF6834" w:rsidRDefault="0082756F" w:rsidP="0082756F">
            <w:pPr>
              <w:rPr>
                <w:rFonts w:ascii="Arial" w:hAnsi="Arial"/>
                <w:sz w:val="18"/>
                <w:szCs w:val="18"/>
                <w:highlight w:val="yellow"/>
                <w:lang w:eastAsia="zh-CN"/>
              </w:rPr>
            </w:pPr>
            <w:r w:rsidRPr="008D7845">
              <w:rPr>
                <w:rFonts w:ascii="Arial" w:hAnsi="Arial"/>
                <w:sz w:val="18"/>
                <w:szCs w:val="18"/>
                <w:highlight w:val="red"/>
                <w:lang w:eastAsia="zh-CN"/>
              </w:rPr>
              <w:t>7.</w:t>
            </w:r>
            <w:r w:rsidR="00DF6834" w:rsidRPr="008D7845">
              <w:rPr>
                <w:rFonts w:ascii="Arial" w:hAnsi="Arial"/>
                <w:sz w:val="18"/>
                <w:szCs w:val="18"/>
                <w:highlight w:val="red"/>
                <w:lang w:eastAsia="zh-CN"/>
              </w:rPr>
              <w:t xml:space="preserve"> </w:t>
            </w:r>
            <w:r w:rsidR="008D7845" w:rsidRPr="008D7845">
              <w:rPr>
                <w:rFonts w:ascii="Arial" w:hAnsi="Arial"/>
                <w:sz w:val="18"/>
                <w:szCs w:val="18"/>
                <w:highlight w:val="red"/>
                <w:lang w:eastAsia="zh-CN"/>
              </w:rPr>
              <w:t>Rejected</w:t>
            </w:r>
            <w:r w:rsidR="008D7845" w:rsidRPr="006254A7">
              <w:rPr>
                <w:rFonts w:ascii="Arial" w:hAnsi="Arial"/>
                <w:sz w:val="18"/>
                <w:szCs w:val="18"/>
                <w:highlight w:val="red"/>
                <w:lang w:eastAsia="zh-CN"/>
              </w:rPr>
              <w:t>, the DL DCI assigned BWP shall be reconfigured from tsc_NR_BWP_Id_Initial to tsc_NR_BWP_Id_1.</w:t>
            </w:r>
          </w:p>
          <w:p w14:paraId="4AAB5521" w14:textId="31BB2656" w:rsidR="0082756F" w:rsidRPr="0082756F" w:rsidRDefault="0082756F" w:rsidP="008D7845">
            <w:pPr>
              <w:rPr>
                <w:rFonts w:ascii="Arial" w:hAnsi="Arial"/>
                <w:sz w:val="18"/>
                <w:szCs w:val="18"/>
                <w:highlight w:val="cyan"/>
                <w:lang w:eastAsia="zh-CN"/>
              </w:rPr>
            </w:pPr>
            <w:r w:rsidRPr="008D7845">
              <w:rPr>
                <w:rFonts w:ascii="Arial" w:hAnsi="Arial"/>
                <w:sz w:val="18"/>
                <w:szCs w:val="18"/>
                <w:highlight w:val="red"/>
                <w:lang w:eastAsia="zh-CN"/>
              </w:rPr>
              <w:t>8.</w:t>
            </w:r>
            <w:r w:rsidR="000B6705" w:rsidRPr="008D7845">
              <w:rPr>
                <w:rFonts w:ascii="Arial" w:hAnsi="Arial"/>
                <w:sz w:val="18"/>
                <w:szCs w:val="18"/>
                <w:highlight w:val="red"/>
                <w:lang w:eastAsia="zh-CN"/>
              </w:rPr>
              <w:t xml:space="preserve"> </w:t>
            </w:r>
            <w:r w:rsidR="008D7845" w:rsidRPr="008D7845">
              <w:rPr>
                <w:rFonts w:ascii="Arial" w:hAnsi="Arial"/>
                <w:sz w:val="18"/>
                <w:szCs w:val="18"/>
                <w:highlight w:val="red"/>
                <w:lang w:eastAsia="zh-CN"/>
              </w:rPr>
              <w:t>Rejected, the r</w:t>
            </w:r>
            <w:r w:rsidR="007741D0" w:rsidRPr="008D7845">
              <w:rPr>
                <w:rFonts w:ascii="Arial" w:hAnsi="Arial"/>
                <w:sz w:val="18"/>
                <w:szCs w:val="18"/>
                <w:highlight w:val="red"/>
                <w:lang w:eastAsia="zh-CN"/>
              </w:rPr>
              <w:t>elease</w:t>
            </w:r>
            <w:r w:rsidR="008D7845" w:rsidRPr="008D7845">
              <w:rPr>
                <w:rFonts w:ascii="Arial" w:hAnsi="Arial"/>
                <w:sz w:val="18"/>
                <w:szCs w:val="18"/>
                <w:highlight w:val="red"/>
                <w:lang w:eastAsia="zh-CN"/>
              </w:rPr>
              <w:t xml:space="preserve"> of the connection can be done</w:t>
            </w:r>
            <w:r w:rsidR="007741D0" w:rsidRPr="008D7845">
              <w:rPr>
                <w:rFonts w:ascii="Arial" w:hAnsi="Arial"/>
                <w:sz w:val="18"/>
                <w:szCs w:val="18"/>
                <w:highlight w:val="red"/>
                <w:lang w:eastAsia="zh-CN"/>
              </w:rPr>
              <w:t xml:space="preserve"> on the configured BWP</w:t>
            </w:r>
            <w:r w:rsidR="008D7845" w:rsidRPr="008D7845">
              <w:rPr>
                <w:rFonts w:ascii="Arial" w:hAnsi="Arial"/>
                <w:sz w:val="18"/>
                <w:szCs w:val="18"/>
                <w:highlight w:val="red"/>
                <w:lang w:eastAsia="zh-CN"/>
              </w:rPr>
              <w:t>. This change is not according to 38.523-1.</w:t>
            </w:r>
          </w:p>
        </w:tc>
      </w:tr>
    </w:tbl>
    <w:p w14:paraId="30CE9973" w14:textId="77777777" w:rsidR="00D93F8C" w:rsidRPr="0082383D" w:rsidRDefault="00D93F8C" w:rsidP="00D93F8C">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F8C" w:rsidRPr="00D268E5" w14:paraId="2EDF512B" w14:textId="77777777" w:rsidTr="00D729CE">
        <w:tc>
          <w:tcPr>
            <w:tcW w:w="13575" w:type="dxa"/>
            <w:tcBorders>
              <w:top w:val="single" w:sz="4" w:space="0" w:color="auto"/>
              <w:left w:val="single" w:sz="4" w:space="0" w:color="auto"/>
              <w:bottom w:val="single" w:sz="4" w:space="0" w:color="auto"/>
              <w:right w:val="single" w:sz="4" w:space="0" w:color="auto"/>
            </w:tcBorders>
          </w:tcPr>
          <w:p w14:paraId="00E1B06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function f_TC_7_1_1_8_1_NR_CommonTestBody(NR_CellId_Type p_NR_CellId,</w:t>
            </w:r>
          </w:p>
          <w:p w14:paraId="6D38971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DRB_Identity p_DrbId,</w:t>
            </w:r>
          </w:p>
          <w:p w14:paraId="2F0A028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(value) NR_ResourceAllocation_Type p_ResourceAllocationUL) runs on NR_BASE_PTC</w:t>
            </w:r>
          </w:p>
          <w:p w14:paraId="2E0F2BD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 R5-213459 R5-227417 sic@</w:t>
            </w:r>
          </w:p>
          <w:p w14:paraId="17119F3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NR_PhysicalParameters_Type v_NR_PhysicalParameters;</w:t>
            </w:r>
          </w:p>
          <w:p w14:paraId="1A14C43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var template(value) NR_RachProcedureConfig_Type v_NR_RachProcedure;</w:t>
            </w:r>
          </w:p>
          <w:p w14:paraId="29B91CC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 (value) NR_PDCCH_Order_Type v_PDCCH_Order;</w:t>
            </w:r>
          </w:p>
          <w:p w14:paraId="3D92804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BWP_Id v_BWP_Id_PDCCH_Order;</w:t>
            </w:r>
          </w:p>
          <w:p w14:paraId="384FBFD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v_TimingInfoDL;</w:t>
            </w:r>
          </w:p>
          <w:p w14:paraId="667E8C3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w:t>
            </w:r>
          </w:p>
          <w:p w14:paraId="1FD60B4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v_TimingInfoConfig;</w:t>
            </w:r>
          </w:p>
          <w:p w14:paraId="717B487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v_RLC_SDU1;</w:t>
            </w:r>
          </w:p>
          <w:p w14:paraId="21987E8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v_RLC_SDU2;</w:t>
            </w:r>
          </w:p>
          <w:p w14:paraId="723B1E5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v_RA_PreambleIndex;</w:t>
            </w:r>
          </w:p>
          <w:p w14:paraId="6106ED6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v_SN := 0;</w:t>
            </w:r>
          </w:p>
          <w:p w14:paraId="61CD881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boolean v_BWP_SameNumerology_upto4 := fl_NR_ReturnBWP_SameNumerologyUpto4_Capability(p_NR_CellId); //@sic R5-231578 sic@</w:t>
            </w:r>
          </w:p>
          <w:p w14:paraId="24E9C83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v_TimingInfoUL_SS;</w:t>
            </w:r>
          </w:p>
          <w:p w14:paraId="37B3EB1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0C4E687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 siclog@</w:t>
            </w:r>
          </w:p>
          <w:p w14:paraId="3709421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7938548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01107EE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0E19AD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 siclog@</w:t>
            </w:r>
          </w:p>
          <w:p w14:paraId="19FD2C8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1</w:t>
            </w:r>
          </w:p>
          <w:p w14:paraId="20A20BF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03B0C85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30015B8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3-3A" siclog@</w:t>
            </w:r>
          </w:p>
          <w:p w14:paraId="3F2172A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01377ED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3");</w:t>
            </w:r>
          </w:p>
          <w:p w14:paraId="490A4E6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B6EC42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5366C47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88CA01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35E754E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tsc_NR_BWP_Id_FirstActive, tsc_NR_BWP_Id_2);</w:t>
            </w:r>
          </w:p>
          <w:p w14:paraId="06B1BA2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tsc_NR_BWP_Id_2);</w:t>
            </w:r>
          </w:p>
          <w:p w14:paraId="6B3F2A8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714F7E5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tsc_NR_BWP_Id_FirstActive, tsc_NR_BWP_Id_Initial);</w:t>
            </w:r>
          </w:p>
          <w:p w14:paraId="11AFC9C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w:t>
            </w:r>
          </w:p>
          <w:p w14:paraId="1FDC5A8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3894C8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5" siclog@</w:t>
            </w:r>
          </w:p>
          <w:p w14:paraId="254990F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124B16D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65B912E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816C9A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6" siclog@</w:t>
            </w:r>
          </w:p>
          <w:p w14:paraId="6D42420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v_TimingInfoUL := f_NR_GetNextSendOccasion_ULafterDL(p_NR_CellId, v_TimingInfoDL, 100);    // 100ms after step 5</w:t>
            </w:r>
          </w:p>
          <w:p w14:paraId="21EB581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5C9F2C8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17BACB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7-7A" siclog@</w:t>
            </w:r>
          </w:p>
          <w:p w14:paraId="609D4C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0D93A08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7");</w:t>
            </w:r>
          </w:p>
          <w:p w14:paraId="738140E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0A438D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772620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0CB87F8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14:paraId="1D0203B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14:paraId="71544B0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tsc_NR_BWP_Id_2);</w:t>
            </w:r>
          </w:p>
          <w:p w14:paraId="49CE5DE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0CF60A9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14:paraId="560207B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26EFF4A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E8911A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9" siclog@</w:t>
            </w:r>
          </w:p>
          <w:p w14:paraId="4B76A72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300);</w:t>
            </w:r>
          </w:p>
          <w:p w14:paraId="21F7768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2D8C1B4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3001A2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14:paraId="65F871C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v_TimingInfoUL_SS := f_NR_GetNextSendOccasion_ULafterDL(p_NR_CellId, v_TimingInfoDL, 90);              // 90 ms after step 9 - reconfigure UL/DL BWP in SS</w:t>
            </w:r>
          </w:p>
          <w:p w14:paraId="0731EC3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9</w:t>
            </w:r>
          </w:p>
          <w:p w14:paraId="214086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14:paraId="43811C0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cs_TimingInfo_NR(v_TimingInfoUL_SS), tsc_NR_BWP_Id_3);</w:t>
            </w:r>
          </w:p>
          <w:p w14:paraId="4B1C138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cs_TimingInfo_NR(v_TimingInfoUL_SS), tsc_NR_BWP_Id_2, tsc_NR_BWP_Id_3);</w:t>
            </w:r>
          </w:p>
          <w:p w14:paraId="0F26E31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61E38FA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cs_TimingInfo_NR(v_TimingInfoUL_SS), tsc_NR_BWP_Id_1);</w:t>
            </w:r>
          </w:p>
          <w:p w14:paraId="720BA5E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cs_TimingInfo_NR(v_TimingInfoUL_SS), tsc_NR_BWP_Id_Initial, tsc_NR_BWP_Id_1);</w:t>
            </w:r>
          </w:p>
          <w:p w14:paraId="43E888C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4AD3151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EDC664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10" siclog@</w:t>
            </w:r>
          </w:p>
          <w:p w14:paraId="084B71C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5157BE0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E22B06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11-11AA" siclog@</w:t>
            </w:r>
          </w:p>
          <w:p w14:paraId="03D5EAF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fl_TC_7_1_1_8_1_ReceiveData(p_NR_CellId, p_DrbId, {v_RLC_SDU1}, true, v_SN); //@sic R5-231578 R5s230220 sic@</w:t>
            </w:r>
          </w:p>
          <w:p w14:paraId="40A391C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11");</w:t>
            </w:r>
          </w:p>
          <w:p w14:paraId="5E1CFBF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8FA860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configure CBRA CRNTI Based RACH procedure</w:t>
            </w:r>
          </w:p>
          <w:p w14:paraId="5DF376F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10 sic@</w:t>
            </w:r>
          </w:p>
          <w:p w14:paraId="602851E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v_NR_PhysicalParameters := f_NR_CellInfo_GetPhysicalParameters(p_NR_CellId);</w:t>
            </w:r>
          </w:p>
          <w:p w14:paraId="05D9DE4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v_NR_RachProcedure := cs_NR_RachProcedureConfig_CBRA_CrntiBased(v_NR_PhysicalParameters, p_ResourceAllocationUL, -, tsc_NR_ENDC_Msg3Grant_Def, cs_NR_AssignedBWPs_InitialBWP);</w:t>
            </w:r>
          </w:p>
          <w:p w14:paraId="12315D2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f_NR_SS_RachProcedureConfig(p_NR_CellId, v_NR_RachProcedure);</w:t>
            </w:r>
          </w:p>
          <w:p w14:paraId="0AD06C3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8D3CD1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7070197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R5-2134599 sic@</w:t>
            </w:r>
          </w:p>
          <w:p w14:paraId="178EAF5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57E9A23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tsc_NR_BWP_Id_3;</w:t>
            </w:r>
          </w:p>
          <w:p w14:paraId="3900798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tsc_NR_BWP_Id_3);    // for TDD the active BWP is the same for UL and DL</w:t>
            </w:r>
          </w:p>
          <w:p w14:paraId="6244468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7052923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tsc_NR_BWP_Id_1;</w:t>
            </w:r>
          </w:p>
          <w:p w14:paraId="2AC12F4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tsc_NR_BWP_Id_1);    // for TDD the active BWP is the same for UL and DL</w:t>
            </w:r>
          </w:p>
          <w:p w14:paraId="503EF5F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A6F737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      // Configure UL BWP to receive data at step 13D</w:t>
            </w:r>
          </w:p>
          <w:p w14:paraId="40ACF7B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6A8FC4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11A" siclog@</w:t>
            </w:r>
          </w:p>
          <w:p w14:paraId="5BE2275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0E0C641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0C68894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166D76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Enable PRACH reception indication</w:t>
            </w:r>
          </w:p>
          <w:p w14:paraId="0162AB9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f_NR_SS_SystemIndCtrlConfig(p_NR_CellId, cds_NR_SystemIndCtrl_RachPreamble(enable));</w:t>
            </w:r>
          </w:p>
          <w:p w14:paraId="415D8E8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D31C69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12" siclog@</w:t>
            </w:r>
          </w:p>
          <w:p w14:paraId="399D0D6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100);                            // 100ms after step 9</w:t>
            </w:r>
          </w:p>
          <w:p w14:paraId="59176A1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v_RA_PreambleIndex := 0;                                                                            // =&gt; contention-based random access</w:t>
            </w:r>
          </w:p>
          <w:p w14:paraId="724D564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v_PDCCH_Order := cs_NR_PDCCH_Order(f_NR_CellInfo_GetSSB_Index(p_NR_CellId), v_RA_PreambleIndex);</w:t>
            </w:r>
          </w:p>
          <w:p w14:paraId="1BF4F4C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f_NR_SS_CommonCellConfig(p_NR_CellId, cads_NR_DciTriggerPDCCHOrder_REQ(p_NR_CellId, cs_TimingInfo_NR(v_TimingInfoDL), v_PDCCH_Order, cs_NR_AssignedBWPs_DedicatedBWP(v_BWP_Id_PDCCH_Order)));</w:t>
            </w:r>
          </w:p>
          <w:p w14:paraId="1F5E8B3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90FCDE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 siclog@</w:t>
            </w:r>
          </w:p>
          <w:p w14:paraId="3E5A88E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SYSIND.receive(car_NR_PRACH_Preamble_IND(p_NR_CellId));</w:t>
            </w:r>
          </w:p>
          <w:p w14:paraId="3243076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w:t>
            </w:r>
          </w:p>
          <w:p w14:paraId="507F82B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6C7465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13A - 13C" siclog@</w:t>
            </w:r>
          </w:p>
          <w:p w14:paraId="65E2E5A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steps are done automatically according to configuration of the RACH procedure</w:t>
            </w:r>
          </w:p>
          <w:p w14:paraId="4C91144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4C3D51C" w14:textId="77777777" w:rsidR="00111C33" w:rsidRPr="00111C33" w:rsidRDefault="00111C33" w:rsidP="00111C33">
            <w:pPr>
              <w:autoSpaceDE w:val="0"/>
              <w:autoSpaceDN w:val="0"/>
              <w:adjustRightInd w:val="0"/>
              <w:spacing w:after="0"/>
              <w:rPr>
                <w:rFonts w:ascii="Courier New" w:hAnsi="Courier New" w:cs="Courier New"/>
                <w:color w:val="000000"/>
                <w:lang w:val="de-DE"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lang w:val="de-DE" w:eastAsia="de-DE"/>
              </w:rPr>
              <w:t>// @siclog "Steps 13D-13E" siclog@</w:t>
            </w:r>
          </w:p>
          <w:p w14:paraId="17D393E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val="de-DE" w:eastAsia="de-DE"/>
              </w:rPr>
              <w:t xml:space="preserve">    </w:t>
            </w:r>
            <w:r w:rsidRPr="00111C33">
              <w:rPr>
                <w:rFonts w:ascii="Courier New" w:hAnsi="Courier New" w:cs="Courier New"/>
                <w:color w:val="000000"/>
                <w:lang w:eastAsia="de-DE"/>
              </w:rPr>
              <w:t>fl_TC_7_1_1_8_1_ReceiveData(p_NR_CellId, p_DrbId, {v_RLC_SDU1}, true, v_SN); //@sic R5-231578 R5s230220 sic@</w:t>
            </w:r>
          </w:p>
          <w:p w14:paraId="2ADDBAC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13D");</w:t>
            </w:r>
          </w:p>
          <w:p w14:paraId="1753C83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43521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0559C41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FC367F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 tsc_NR_BWP_Id_1);</w:t>
            </w:r>
          </w:p>
          <w:p w14:paraId="6678338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tsc_NR_BWP_Id_1);</w:t>
            </w:r>
          </w:p>
          <w:p w14:paraId="2C5D1F0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B7D163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16" siclog@</w:t>
            </w:r>
          </w:p>
          <w:p w14:paraId="58CAAD7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//@sic R5s230220 change 10 sic@</w:t>
            </w:r>
          </w:p>
          <w:p w14:paraId="726DE53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v_TimingInfoConfig := f_SubFrameTiming_AddMilliSeconds(v_TimingInfoDL, 100);                        // 100ms after step 16</w:t>
            </w:r>
          </w:p>
          <w:p w14:paraId="7CFEEB7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5A9BD32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  //@sic R5s230220 change 10 sic@</w:t>
            </w:r>
          </w:p>
          <w:p w14:paraId="27013FF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5FEA4D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cs_TimingInfo_NR(v_TimingInfoConfig), tsc_NR_BWP_Id_1);</w:t>
            </w:r>
          </w:p>
          <w:p w14:paraId="4505BC7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81C19A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17" siclog@</w:t>
            </w:r>
          </w:p>
          <w:p w14:paraId="39107E7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200);                            // 200ms after step 16 @sic R5s230220 R5-231578 sic@</w:t>
            </w:r>
          </w:p>
          <w:p w14:paraId="48CFBB6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v_RLC_SDU2 := fl_TC_7_1_1_8_1_SendData(p_NR_CellId, p_DrbId, cs_TimingInfo_NR(v_TimingInfoDL), v_SN);</w:t>
            </w:r>
          </w:p>
          <w:p w14:paraId="645505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CC7C4F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18" siclog@</w:t>
            </w:r>
          </w:p>
          <w:p w14:paraId="06DB3E8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200);                // 200ms after step 17 @sic R5s230220 R5-231578 sic@</w:t>
            </w:r>
          </w:p>
          <w:p w14:paraId="23F96C0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32B1EC8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ECB184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19-19A" siclog@</w:t>
            </w:r>
          </w:p>
          <w:p w14:paraId="006E7E7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v_RLC_SDU2}, true, v_SN); //@sic R5-231578 R5s230220 sic@</w:t>
            </w:r>
          </w:p>
          <w:p w14:paraId="29F535E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F20AC2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6378B74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R5-216169 R5s230220 sic@</w:t>
            </w:r>
          </w:p>
          <w:p w14:paraId="291C315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14:paraId="399E2EA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f_NR_SS_ConfigureBWPs_DL(p_NR_CellId, -, tsc_NR_BWP_Id_2);</w:t>
            </w:r>
          </w:p>
          <w:p w14:paraId="046F7D4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tsc_NR_BWP_Id_2);</w:t>
            </w:r>
          </w:p>
          <w:p w14:paraId="4426D04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2010534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14:paraId="2D57F32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w:t>
            </w:r>
          </w:p>
          <w:p w14:paraId="221824F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134FE77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B70574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20" siclog@</w:t>
            </w:r>
          </w:p>
          <w:p w14:paraId="1FD08FA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1400);                           // 1400ms after step 17 =&gt; 1000ms after step 18</w:t>
            </w:r>
          </w:p>
          <w:p w14:paraId="1F243D0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4C453DC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760FE0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21" siclog@</w:t>
            </w:r>
          </w:p>
          <w:p w14:paraId="7EFD0AA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20</w:t>
            </w:r>
          </w:p>
          <w:p w14:paraId="4C8DD16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77A638B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3EDA094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22-22A" siclog@</w:t>
            </w:r>
          </w:p>
          <w:p w14:paraId="4DA322D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067C6C7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22");</w:t>
            </w:r>
          </w:p>
          <w:p w14:paraId="6E5A13A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0B1DD1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14:paraId="127C98C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tsc_NR_BWP_Id_2);</w:t>
            </w:r>
          </w:p>
          <w:p w14:paraId="50FCB0D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0919706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14:paraId="2FF973F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0FE270B9" w14:textId="77777777" w:rsidR="00D93F8C"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D0B2033" w14:textId="77777777" w:rsidR="00D93F8C" w:rsidRPr="0082383D" w:rsidRDefault="00D93F8C" w:rsidP="00111C33">
            <w:pPr>
              <w:autoSpaceDE w:val="0"/>
              <w:autoSpaceDN w:val="0"/>
              <w:adjustRightInd w:val="0"/>
              <w:spacing w:after="0"/>
              <w:rPr>
                <w:rFonts w:ascii="Courier New" w:hAnsi="Courier New" w:cs="Courier New"/>
                <w:color w:val="000000"/>
                <w:lang w:eastAsia="de-DE"/>
              </w:rPr>
            </w:pPr>
          </w:p>
        </w:tc>
      </w:tr>
    </w:tbl>
    <w:p w14:paraId="4839B636" w14:textId="77777777" w:rsidR="00D93F8C" w:rsidRPr="00D268E5" w:rsidRDefault="00D93F8C" w:rsidP="00D93F8C">
      <w:pPr>
        <w:spacing w:after="0"/>
        <w:rPr>
          <w:rFonts w:ascii="Arial" w:hAnsi="Arial"/>
          <w:color w:val="000000"/>
          <w:lang w:eastAsia="en-GB"/>
        </w:rPr>
      </w:pPr>
    </w:p>
    <w:p w14:paraId="69101C6B" w14:textId="77777777" w:rsidR="00111C33" w:rsidRPr="0082383D" w:rsidRDefault="00111C33" w:rsidP="00111C33">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11C33" w:rsidRPr="00D268E5" w14:paraId="3AA6D27C" w14:textId="77777777" w:rsidTr="00D729CE">
        <w:tc>
          <w:tcPr>
            <w:tcW w:w="13575" w:type="dxa"/>
            <w:tcBorders>
              <w:top w:val="single" w:sz="4" w:space="0" w:color="auto"/>
              <w:left w:val="single" w:sz="4" w:space="0" w:color="auto"/>
              <w:bottom w:val="single" w:sz="4" w:space="0" w:color="auto"/>
              <w:right w:val="single" w:sz="4" w:space="0" w:color="auto"/>
            </w:tcBorders>
          </w:tcPr>
          <w:p w14:paraId="2A1F16CE" w14:textId="77777777" w:rsidR="00111C33" w:rsidRDefault="00111C33" w:rsidP="00D729CE">
            <w:pPr>
              <w:autoSpaceDE w:val="0"/>
              <w:autoSpaceDN w:val="0"/>
              <w:adjustRightInd w:val="0"/>
              <w:spacing w:after="0"/>
              <w:rPr>
                <w:rFonts w:ascii="Courier New" w:hAnsi="Courier New" w:cs="Courier New"/>
                <w:color w:val="000000"/>
                <w:lang w:eastAsia="de-DE"/>
              </w:rPr>
            </w:pPr>
          </w:p>
          <w:p w14:paraId="05BA9F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function f_TC_7_1_1_8_1_NR_CommonTestBody(NR_CellId_Type p_NR_CellId,</w:t>
            </w:r>
          </w:p>
          <w:p w14:paraId="639223F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DRB_Identity p_DrbId,</w:t>
            </w:r>
          </w:p>
          <w:p w14:paraId="787A8B0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(value) NR_ResourceAllocation_Type p_ResourceAllocationUL,</w:t>
            </w:r>
          </w:p>
          <w:p w14:paraId="1035672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(omit) NR_DciCommon_TimeDomainResourceAssignment_Type </w:t>
            </w:r>
            <w:r w:rsidRPr="00111C33">
              <w:rPr>
                <w:rFonts w:ascii="Courier New" w:hAnsi="Courier New" w:cs="Courier New"/>
                <w:color w:val="000000"/>
                <w:highlight w:val="yellow"/>
                <w:lang w:eastAsia="de-DE"/>
              </w:rPr>
              <w:t>p_TimeDomainResourceAssignment := omit /*WA# */</w:t>
            </w:r>
            <w:r w:rsidRPr="00111C33">
              <w:rPr>
                <w:rFonts w:ascii="Courier New" w:hAnsi="Courier New" w:cs="Courier New"/>
                <w:color w:val="000000"/>
                <w:lang w:eastAsia="de-DE"/>
              </w:rPr>
              <w:t xml:space="preserve"> ) runs on NR_BASE_PTC</w:t>
            </w:r>
          </w:p>
          <w:p w14:paraId="6BC275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 R5-213459 R5-227417 sic@</w:t>
            </w:r>
          </w:p>
          <w:p w14:paraId="1E21489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NR_PhysicalParameters_Type v_NR_PhysicalParameters;</w:t>
            </w:r>
          </w:p>
          <w:p w14:paraId="7DE9EA1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template(value) NR_RachProcedureConfig_Type v_NR_RachProcedure;</w:t>
            </w:r>
          </w:p>
          <w:p w14:paraId="11C596F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 (value) NR_PDCCH_Order_Type v_PDCCH_Order;</w:t>
            </w:r>
          </w:p>
          <w:p w14:paraId="643E823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BWP_Id v_BWP_Id_PDCCH_Order;</w:t>
            </w:r>
          </w:p>
          <w:p w14:paraId="4D15453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var SubFrameTiming_Type v_TimingInfoDL;</w:t>
            </w:r>
          </w:p>
          <w:p w14:paraId="440CA69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w:t>
            </w:r>
          </w:p>
          <w:p w14:paraId="345FF2B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v_TimingInfoConfig;</w:t>
            </w:r>
          </w:p>
          <w:p w14:paraId="5FEFBDC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v_RLC_SDU1;</w:t>
            </w:r>
          </w:p>
          <w:p w14:paraId="0B50974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v_RLC_SDU2;</w:t>
            </w:r>
          </w:p>
          <w:p w14:paraId="2DC8F8D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v_RA_PreambleIndex;</w:t>
            </w:r>
          </w:p>
          <w:p w14:paraId="11FEBC0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v_SN := 0;</w:t>
            </w:r>
          </w:p>
          <w:p w14:paraId="7480184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boolean v_BWP_SameNumerology_upto4 := fl_NR_ReturnBWP_SameNumerologyUpto4_Capability(p_NR_CellId); //@sic R5-231578 sic@</w:t>
            </w:r>
          </w:p>
          <w:p w14:paraId="7131584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v_TimingInfoUL_SS;</w:t>
            </w:r>
          </w:p>
          <w:p w14:paraId="0D14840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71980C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 siclog@</w:t>
            </w:r>
          </w:p>
          <w:p w14:paraId="586DCDF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0782A89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3A8A5D0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691ED96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 siclog@</w:t>
            </w:r>
          </w:p>
          <w:p w14:paraId="5F8685A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xml:space="preserve">);            // </w:t>
            </w:r>
            <w:r w:rsidRPr="00111C33">
              <w:rPr>
                <w:rFonts w:ascii="Courier New" w:hAnsi="Courier New" w:cs="Courier New"/>
                <w:color w:val="000000"/>
                <w:highlight w:val="yellow"/>
                <w:lang w:eastAsia="de-DE"/>
              </w:rPr>
              <w:t>WA#</w:t>
            </w:r>
            <w:r w:rsidRPr="00111C33">
              <w:rPr>
                <w:rFonts w:ascii="Courier New" w:hAnsi="Courier New" w:cs="Courier New"/>
                <w:color w:val="000000"/>
                <w:lang w:eastAsia="de-DE"/>
              </w:rPr>
              <w:t xml:space="preserve"> 100ms after step 1</w:t>
            </w:r>
          </w:p>
          <w:p w14:paraId="46C1431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7F37756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0DA035D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3-3A" siclog@</w:t>
            </w:r>
          </w:p>
          <w:p w14:paraId="563EDE0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44D7EF8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3");</w:t>
            </w:r>
          </w:p>
          <w:p w14:paraId="2B0E0BF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4ED62A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31EED12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1D9896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0178E08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 tsc_NR_BWP_Id_FirstActive, tsc_NR_BWP_Id_FirstActive, tsc_NR_BWP_Id_2, -, p_TimeDomainResourceAssignment, -, -, -,true, true); //WA#</w:t>
            </w:r>
          </w:p>
          <w:p w14:paraId="154B5A8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06DD276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 tsc_NR_BWP_Id_FirstActive, tsc_NR_BWP_Id_FirstActive, tsc_NR_BWP_Id_Initial, -, p_TimeDomainResourceAssignment, -, -, -,true, true); //WA#</w:t>
            </w:r>
          </w:p>
          <w:p w14:paraId="6D3D02B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589D8DA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5" siclog@</w:t>
            </w:r>
          </w:p>
          <w:p w14:paraId="2F4FB18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1F59956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4AC56DB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30E71B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6" siclog@</w:t>
            </w:r>
          </w:p>
          <w:p w14:paraId="2C2CBBA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//WA# 100ms after step 5</w:t>
            </w:r>
          </w:p>
          <w:p w14:paraId="4B28483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63674F8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D63D1C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7-7A" siclog@</w:t>
            </w:r>
          </w:p>
          <w:p w14:paraId="49748FC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17BD554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7");</w:t>
            </w:r>
          </w:p>
          <w:p w14:paraId="557D92A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D6F24C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3BE2843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BF6117B"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 xml:space="preserve">/* </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@sic R5s230220 change 9.2 sic@</w:t>
            </w:r>
          </w:p>
          <w:p w14:paraId="2A09990A"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if (v_BWP_SameNumerology_upto4) {  //@sic R5-2134599 sic@</w:t>
            </w:r>
          </w:p>
          <w:p w14:paraId="4D40EA20"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f_NR_SS_ConfigureBWPs_DL(p_NR_CellId, -, tsc_NR_BWP_Id_2);</w:t>
            </w:r>
          </w:p>
          <w:p w14:paraId="4E62B121"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 else {</w:t>
            </w:r>
          </w:p>
          <w:p w14:paraId="3B322138" w14:textId="77777777"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f_NR_SS_ConfigureBWPs_DL(p_NR_CellId, -, tsc_NR_BWP_Id_Initial);</w:t>
            </w:r>
          </w:p>
          <w:p w14:paraId="0D31403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highlight w:val="yellow"/>
                <w:lang w:eastAsia="de-DE"/>
              </w:rPr>
              <w:t xml:space="preserve">    }*/</w:t>
            </w:r>
          </w:p>
          <w:p w14:paraId="3578E31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9AC6E7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9" siclog@</w:t>
            </w:r>
          </w:p>
          <w:p w14:paraId="6716191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300);</w:t>
            </w:r>
          </w:p>
          <w:p w14:paraId="55CDE6D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571EA61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DD7B41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14:paraId="67241B4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v_TimingInfoUL_SS := f_NR_GetNextSendOccasion_ULafterDL(p_NR_CellId, v_TimingInfoDL, 90,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 WA 90 ms after step 9 - reconfigure UL/DL BWP in SS</w:t>
            </w:r>
          </w:p>
          <w:p w14:paraId="6F38A0C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 WA 100ms after step 9</w:t>
            </w:r>
          </w:p>
          <w:p w14:paraId="6A7DE96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14:paraId="7B6F39D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50A631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cs_TimingInfo_NR(v_TimingInfoUL_SS), tsc_NR_BWP_Id_2, tsc_NR_BWP_Id_2,tsc_NR_BWP_Id_3, -, cs_NR_DciCommon_TimeDomainResourceAssignment('0001'B), -, -, -,false, true);//WA#</w:t>
            </w:r>
            <w:r w:rsidRPr="00111C33">
              <w:rPr>
                <w:rFonts w:ascii="Courier New" w:hAnsi="Courier New" w:cs="Courier New"/>
                <w:color w:val="000000"/>
                <w:lang w:eastAsia="de-DE"/>
              </w:rPr>
              <w:t xml:space="preserve">  </w:t>
            </w:r>
          </w:p>
          <w:p w14:paraId="2A87502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2419CA7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cs_TimingInfo_NR(v_TimingInfoUL_SS), tsc_NR_BWP_Id_Initial, tsc_NR_BWP_Id_Initial,tsc_NR_BWP_Id_1, -, cs_NR_DciCommon_TimeDomainResourceAssignment('0001'B), -, -, -,false, true);//WA#</w:t>
            </w:r>
          </w:p>
          <w:p w14:paraId="0C7843B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CC9B3B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0FF77B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10" siclog@</w:t>
            </w:r>
          </w:p>
          <w:p w14:paraId="439FE52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682785F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F4B9C1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11-11AA" siclog@</w:t>
            </w:r>
          </w:p>
          <w:p w14:paraId="22B0EBA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784CA3A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11");</w:t>
            </w:r>
          </w:p>
          <w:p w14:paraId="2F2F3CE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240078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configure CBRA CRNTI Based RACH procedure</w:t>
            </w:r>
          </w:p>
          <w:p w14:paraId="2D6D232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10 sic@</w:t>
            </w:r>
          </w:p>
          <w:p w14:paraId="4EE96A1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v_NR_PhysicalParameters := f_NR_CellInfo_GetPhysicalParameters(p_NR_CellId);</w:t>
            </w:r>
          </w:p>
          <w:p w14:paraId="6B983B5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v_NR_RachProcedure := cs_NR_RachProcedureConfig_CBRA_CrntiBased(v_NR_PhysicalParameters, p_ResourceAllocationUL, -, tsc_NR_ENDC_Msg3Grant_Def, cs_NR_AssignedBWPs_InitialBWP);</w:t>
            </w:r>
          </w:p>
          <w:p w14:paraId="4A2A496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f_NR_SS_RachProcedureConfig(p_NR_CellId, v_NR_RachProcedure);</w:t>
            </w:r>
          </w:p>
          <w:p w14:paraId="534F06E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19C8A9E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4229EE0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R5-2134599 sic@</w:t>
            </w:r>
          </w:p>
          <w:p w14:paraId="5D9DAC2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14:paraId="04E3438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tsc_NR_BWP_Id_3;</w:t>
            </w:r>
          </w:p>
          <w:p w14:paraId="1DA2F56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f_NR_SS_ConfigureBWPs_DL(p_NR_CellId, -, tsc_NR_BWP_Id_3);    // for TDD the active BWP is the same for UL and DL WA#</w:t>
            </w:r>
          </w:p>
          <w:p w14:paraId="0FAC41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14:paraId="5E5820A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tsc_NR_BWP_Id_1;</w:t>
            </w:r>
          </w:p>
          <w:p w14:paraId="75EACB1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f_NR_SS_ConfigureBWPs_DL(p_NR_CellId, -, tsc_NR_BWP_Id_1);    // for TDD the active BWP is the same for UL and DL WA#</w:t>
            </w:r>
          </w:p>
          <w:p w14:paraId="4B7E125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3E9162B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B633A">
              <w:rPr>
                <w:rFonts w:ascii="Courier New" w:hAnsi="Courier New" w:cs="Courier New"/>
                <w:color w:val="000000"/>
                <w:highlight w:val="yellow"/>
                <w:lang w:eastAsia="de-DE"/>
              </w:rPr>
              <w:t>//</w:t>
            </w:r>
            <w:r w:rsidRPr="00CB633A">
              <w:rPr>
                <w:rFonts w:ascii="Courier New" w:hAnsi="Courier New" w:cs="Courier New"/>
                <w:b/>
                <w:color w:val="000000"/>
                <w:highlight w:val="yellow"/>
                <w:lang w:eastAsia="de-DE"/>
              </w:rPr>
              <w:t>REMOVED</w:t>
            </w:r>
            <w:r w:rsidRPr="00CB633A">
              <w:rPr>
                <w:rFonts w:ascii="Courier New" w:hAnsi="Courier New" w:cs="Courier New"/>
                <w:color w:val="000000"/>
                <w:highlight w:val="yellow"/>
                <w:lang w:eastAsia="de-DE"/>
              </w:rPr>
              <w:t xml:space="preserve"> f_NR_SS_ConfigureBWPs_UL(p_NR_CellId, -, tsc_NR_BWP_Id_Initial);      // Configure UL BWP to receive data at step 13D WA#</w:t>
            </w:r>
          </w:p>
          <w:p w14:paraId="6A844C7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0771A9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11A" siclog@</w:t>
            </w:r>
          </w:p>
          <w:p w14:paraId="24451CF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14:paraId="0A758D2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5AB4949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CB6328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Enable PRACH reception indication</w:t>
            </w:r>
          </w:p>
          <w:p w14:paraId="54BC9F8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f_NR_SS_SystemIndCtrlConfig(p_NR_CellId, cds_NR_SystemIndCtrl_RachPreamble(enable));</w:t>
            </w:r>
          </w:p>
          <w:p w14:paraId="634028D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F6BF8E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12" siclog@</w:t>
            </w:r>
          </w:p>
          <w:p w14:paraId="5C37A6B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100);                            // 100ms after step 9</w:t>
            </w:r>
          </w:p>
          <w:p w14:paraId="5E04295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v_RA_PreambleIndex := 0;                                                                            // =&gt; contention-based random access</w:t>
            </w:r>
          </w:p>
          <w:p w14:paraId="60B33E3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v_PDCCH_Order := cs_NR_PDCCH_Order(f_NR_CellInfo_GetSSB_Index(p_NR_CellId), v_RA_PreambleIndex);</w:t>
            </w:r>
          </w:p>
          <w:p w14:paraId="576743C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f_NR_SS_CommonCellConfig(p_NR_CellId, cads_NR_DciTriggerPDCCHOrder_REQ(p_NR_CellId, cs_TimingInfo_NR(v_TimingInfoDL), v_PDCCH_Order, cs_NR_AssignedBWPs_DedicatedBWP(v_BWP_Id_PDCCH_Order)));</w:t>
            </w:r>
          </w:p>
          <w:p w14:paraId="2FA0548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34D6B49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 siclog@</w:t>
            </w:r>
          </w:p>
          <w:p w14:paraId="2BDA51D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SYSIND.receive(car_NR_PRACH_Preamble_IND(p_NR_CellId));</w:t>
            </w:r>
          </w:p>
          <w:p w14:paraId="718217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w:t>
            </w:r>
          </w:p>
          <w:p w14:paraId="26CB2E3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BB7A7F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 @siclog "Step 13A - 13C" siclog@</w:t>
            </w:r>
          </w:p>
          <w:p w14:paraId="2FB2FE2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steps are done automatically according to configuration of the RACH procedure</w:t>
            </w:r>
          </w:p>
          <w:p w14:paraId="00CDE99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76869573" w14:textId="77777777" w:rsidR="00111C33" w:rsidRPr="00111C33" w:rsidRDefault="00111C33" w:rsidP="00111C33">
            <w:pPr>
              <w:autoSpaceDE w:val="0"/>
              <w:autoSpaceDN w:val="0"/>
              <w:adjustRightInd w:val="0"/>
              <w:spacing w:after="0"/>
              <w:rPr>
                <w:rFonts w:ascii="Courier New" w:hAnsi="Courier New" w:cs="Courier New"/>
                <w:color w:val="000000"/>
                <w:lang w:val="de-DE"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lang w:val="de-DE" w:eastAsia="de-DE"/>
              </w:rPr>
              <w:t>// @siclog "Steps 13D-13E" siclog@</w:t>
            </w:r>
          </w:p>
          <w:p w14:paraId="24204FF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val="de-DE" w:eastAsia="de-DE"/>
              </w:rPr>
              <w:t xml:space="preserve">    </w:t>
            </w:r>
            <w:r w:rsidRPr="00111C33">
              <w:rPr>
                <w:rFonts w:ascii="Courier New" w:hAnsi="Courier New" w:cs="Courier New"/>
                <w:color w:val="000000"/>
                <w:lang w:eastAsia="de-DE"/>
              </w:rPr>
              <w:t>fl_TC_7_1_1_8_1_ReceiveData(p_NR_CellId, p_DrbId, {v_RLC_SDU1}, true, v_SN); //@sic R5-231578 R5s230220 sic@</w:t>
            </w:r>
          </w:p>
          <w:p w14:paraId="06A7BCF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13D");</w:t>
            </w:r>
          </w:p>
          <w:p w14:paraId="6C096FED"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4117BE4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B633A">
              <w:rPr>
                <w:rFonts w:ascii="Courier New" w:hAnsi="Courier New" w:cs="Courier New"/>
                <w:color w:val="000000"/>
                <w:highlight w:val="yellow"/>
                <w:lang w:eastAsia="de-DE"/>
              </w:rPr>
              <w:t>f_NR_SS_SystemIndCtrlConfig(p_NR_CellId, cds_NR_SystemIndCtrl_RachPreamble(disable)); //WA#</w:t>
            </w:r>
          </w:p>
          <w:p w14:paraId="46EB61E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F1829B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6D055E45"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1FE628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885FB9">
              <w:rPr>
                <w:rFonts w:ascii="Courier New" w:hAnsi="Courier New" w:cs="Courier New"/>
                <w:color w:val="000000"/>
                <w:highlight w:val="yellow"/>
                <w:lang w:eastAsia="de-DE"/>
              </w:rPr>
              <w:t>f_NR_SS_ConfigureBWPs(p_NR_CellId, -, tsc_NR_BWP_Id_Initial, tsc_NR_BWP_Id_Initial,tsc_NR_BWP_Id_1, -, p_TimeDomainResourceAssignment, -, -, -,true, true); //WA#</w:t>
            </w:r>
          </w:p>
          <w:p w14:paraId="1716600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06FEDD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16" siclog@</w:t>
            </w:r>
          </w:p>
          <w:p w14:paraId="7103A85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//@sic R5s230220 change 10 sic@</w:t>
            </w:r>
          </w:p>
          <w:p w14:paraId="345E190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v_TimingInfoConfig := f_SubFrameTiming_AddMilliSeconds(v_TimingInfoDL, 100);                        // 100ms after step 16</w:t>
            </w:r>
          </w:p>
          <w:p w14:paraId="18F1F78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15B1F0C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  //@sic R5s230220 change 10 sic@</w:t>
            </w:r>
          </w:p>
          <w:p w14:paraId="666EC9F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348355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00571AF3" w:rsidRPr="00571AF3">
              <w:rPr>
                <w:rFonts w:ascii="Courier New" w:hAnsi="Courier New" w:cs="Courier New"/>
                <w:color w:val="000000"/>
                <w:highlight w:val="yellow"/>
                <w:lang w:eastAsia="de-DE"/>
              </w:rPr>
              <w:t>//</w:t>
            </w:r>
            <w:r w:rsidR="00571AF3" w:rsidRPr="00571AF3">
              <w:rPr>
                <w:rFonts w:ascii="Courier New" w:hAnsi="Courier New" w:cs="Courier New"/>
                <w:b/>
                <w:color w:val="000000"/>
                <w:highlight w:val="yellow"/>
                <w:lang w:eastAsia="de-DE"/>
              </w:rPr>
              <w:t>REMOVED</w:t>
            </w:r>
            <w:r w:rsidR="00571AF3" w:rsidRPr="00571AF3">
              <w:rPr>
                <w:rFonts w:ascii="Courier New" w:hAnsi="Courier New" w:cs="Courier New"/>
                <w:color w:val="000000"/>
                <w:highlight w:val="yellow"/>
                <w:lang w:eastAsia="de-DE"/>
              </w:rPr>
              <w:t xml:space="preserve"> </w:t>
            </w:r>
            <w:r w:rsidRPr="00571AF3">
              <w:rPr>
                <w:rFonts w:ascii="Courier New" w:hAnsi="Courier New" w:cs="Courier New"/>
                <w:color w:val="000000"/>
                <w:highlight w:val="yellow"/>
                <w:lang w:eastAsia="de-DE"/>
              </w:rPr>
              <w:t>f_NR_SS_ConfigureBWPs_DL(p_NR_CellId, cs_TimingInfo_NR(v_TimingInfoConfig), tsc_NR_BWP_Id_1);</w:t>
            </w:r>
          </w:p>
          <w:p w14:paraId="4432640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C34473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17" siclog@</w:t>
            </w:r>
          </w:p>
          <w:p w14:paraId="5C9C1D2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200);                            // 200ms after step 16 @sic R5s230220 R5-231578 sic@</w:t>
            </w:r>
          </w:p>
          <w:p w14:paraId="6C17791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v_RLC_SDU2 := fl_TC_7_1_1_8_1_SendData(p_NR_CellId, p_DrbId, cs_TimingInfo_NR(v_TimingInfoDL), v_SN);</w:t>
            </w:r>
          </w:p>
          <w:p w14:paraId="5B8E8230"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052542E2"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18" siclog@</w:t>
            </w:r>
          </w:p>
          <w:p w14:paraId="01838A9B"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200, </w:t>
            </w:r>
            <w:r w:rsidRPr="0084011C">
              <w:rPr>
                <w:rFonts w:ascii="Courier New" w:hAnsi="Courier New" w:cs="Courier New"/>
                <w:color w:val="000000"/>
                <w:highlight w:val="yellow"/>
                <w:lang w:eastAsia="de-DE"/>
              </w:rPr>
              <w:t>true</w:t>
            </w:r>
            <w:r w:rsidRPr="00111C33">
              <w:rPr>
                <w:rFonts w:ascii="Courier New" w:hAnsi="Courier New" w:cs="Courier New"/>
                <w:color w:val="000000"/>
                <w:lang w:eastAsia="de-DE"/>
              </w:rPr>
              <w:t>);                // WA# 200ms after step 17 @sic R5s230220 R5-231578 sic@</w:t>
            </w:r>
          </w:p>
          <w:p w14:paraId="2E69201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1202078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2E68E5A"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19-19A" siclog@</w:t>
            </w:r>
          </w:p>
          <w:p w14:paraId="11F01AE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v_RLC_SDU2}, true, v_SN); //@sic R5-231578 R5s230220 sic@</w:t>
            </w:r>
          </w:p>
          <w:p w14:paraId="4343F57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212DAEC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14:paraId="7095DCA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R5-216169 R5s230220 sic@</w:t>
            </w:r>
          </w:p>
          <w:p w14:paraId="403E075F"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14:paraId="26AD9D2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84011C">
              <w:rPr>
                <w:rFonts w:ascii="Courier New" w:hAnsi="Courier New" w:cs="Courier New"/>
                <w:color w:val="000000"/>
                <w:highlight w:val="yellow"/>
                <w:lang w:eastAsia="de-DE"/>
              </w:rPr>
              <w:t>f_NR_SS_ConfigureBWPs(p_NR_CellId, -, tsc_NR_BWP_Id_2, tsc_NR_BWP_Id_2); //WA#</w:t>
            </w:r>
          </w:p>
          <w:p w14:paraId="6D72D29B" w14:textId="77777777" w:rsidR="00111C33" w:rsidRPr="00111C33" w:rsidRDefault="00111C33" w:rsidP="0084011C">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 else {</w:t>
            </w:r>
          </w:p>
          <w:p w14:paraId="690684A9"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0084011C">
              <w:rPr>
                <w:rFonts w:ascii="Courier New" w:hAnsi="Courier New" w:cs="Courier New"/>
                <w:color w:val="000000"/>
                <w:lang w:eastAsia="de-DE"/>
              </w:rPr>
              <w:t xml:space="preserve"> </w:t>
            </w:r>
            <w:r w:rsidRPr="0084011C">
              <w:rPr>
                <w:rFonts w:ascii="Courier New" w:hAnsi="Courier New" w:cs="Courier New"/>
                <w:color w:val="000000"/>
                <w:highlight w:val="yellow"/>
                <w:lang w:eastAsia="de-DE"/>
              </w:rPr>
              <w:t>f_NR_SS_ConfigureBWPs(p_NR_CellId, -, tsc_NR_BWP_Id_Initial, tsc_NR_BWP_Id_Initial); //WA#</w:t>
            </w:r>
          </w:p>
          <w:p w14:paraId="3A1C271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6514026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BAC347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20" siclog@</w:t>
            </w:r>
          </w:p>
          <w:p w14:paraId="2865319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1400);                           // 1400ms after step 17 =&gt; 1000ms after step 18</w:t>
            </w:r>
          </w:p>
          <w:p w14:paraId="4D2C337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14:paraId="33BF2C41"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48119327"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21" siclog@</w:t>
            </w:r>
          </w:p>
          <w:p w14:paraId="65471B54"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84011C">
              <w:rPr>
                <w:rFonts w:ascii="Courier New" w:hAnsi="Courier New" w:cs="Courier New"/>
                <w:color w:val="000000"/>
                <w:highlight w:val="yellow"/>
                <w:lang w:eastAsia="de-DE"/>
              </w:rPr>
              <w:t>true</w:t>
            </w:r>
            <w:r w:rsidRPr="00111C33">
              <w:rPr>
                <w:rFonts w:ascii="Courier New" w:hAnsi="Courier New" w:cs="Courier New"/>
                <w:color w:val="000000"/>
                <w:lang w:eastAsia="de-DE"/>
              </w:rPr>
              <w:t>);                // WA# 100ms after step 20</w:t>
            </w:r>
          </w:p>
          <w:p w14:paraId="73F04F6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14:paraId="65227C0E"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76FDFEE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22-22A" siclog@</w:t>
            </w:r>
          </w:p>
          <w:p w14:paraId="09299BC6"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14:paraId="1C49AE1C"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22");</w:t>
            </w:r>
          </w:p>
          <w:p w14:paraId="51A91DF8"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p>
          <w:p w14:paraId="5FEF9CF7"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lang w:eastAsia="de-DE"/>
              </w:rPr>
              <w:t xml:space="preserve">    </w:t>
            </w:r>
            <w:r w:rsidRPr="00C460A6">
              <w:rPr>
                <w:rFonts w:ascii="Courier New" w:hAnsi="Courier New" w:cs="Courier New"/>
                <w:color w:val="000000"/>
                <w:highlight w:val="yellow"/>
                <w:lang w:eastAsia="de-DE"/>
              </w:rPr>
              <w:t>/*</w:t>
            </w:r>
            <w:r w:rsidR="00C460A6" w:rsidRPr="00C460A6">
              <w:rPr>
                <w:rFonts w:ascii="Courier New" w:hAnsi="Courier New" w:cs="Courier New"/>
                <w:b/>
                <w:color w:val="000000"/>
                <w:highlight w:val="yellow"/>
                <w:lang w:eastAsia="de-DE"/>
              </w:rPr>
              <w:t>REMOVED</w:t>
            </w:r>
            <w:r w:rsidR="00C460A6" w:rsidRPr="00C460A6">
              <w:rPr>
                <w:rFonts w:ascii="Courier New" w:hAnsi="Courier New" w:cs="Courier New"/>
                <w:color w:val="000000"/>
                <w:highlight w:val="yellow"/>
                <w:lang w:eastAsia="de-DE"/>
              </w:rPr>
              <w:t xml:space="preserve"> </w:t>
            </w:r>
            <w:r w:rsidRPr="00C460A6">
              <w:rPr>
                <w:rFonts w:ascii="Courier New" w:hAnsi="Courier New" w:cs="Courier New"/>
                <w:color w:val="000000"/>
                <w:highlight w:val="yellow"/>
                <w:lang w:eastAsia="de-DE"/>
              </w:rPr>
              <w:t>if (v_BWP_SameNumerology_upto4 ) {</w:t>
            </w:r>
          </w:p>
          <w:p w14:paraId="0665A2D3"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f_NR_SS_ConfigureBWPs_DL(p_NR_CellId, -, tsc_NR_BWP_Id_2);</w:t>
            </w:r>
          </w:p>
          <w:p w14:paraId="04242C22"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 else {</w:t>
            </w:r>
          </w:p>
          <w:p w14:paraId="7ABDBFA8" w14:textId="77777777"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f_NR_SS_ConfigureBWPs_DL(p_NR_CellId, -, tsc_NR_BWP_Id_Initial);</w:t>
            </w:r>
          </w:p>
          <w:p w14:paraId="5C6E8FC8" w14:textId="77777777" w:rsidR="00111C33"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w:t>
            </w:r>
          </w:p>
          <w:p w14:paraId="188EE053" w14:textId="77777777" w:rsidR="00C460A6" w:rsidRPr="00111C33" w:rsidRDefault="00C460A6" w:rsidP="00111C33">
            <w:pPr>
              <w:autoSpaceDE w:val="0"/>
              <w:autoSpaceDN w:val="0"/>
              <w:adjustRightInd w:val="0"/>
              <w:spacing w:after="0"/>
              <w:rPr>
                <w:rFonts w:ascii="Courier New" w:hAnsi="Courier New" w:cs="Courier New"/>
                <w:color w:val="000000"/>
                <w:lang w:eastAsia="de-DE"/>
              </w:rPr>
            </w:pPr>
          </w:p>
          <w:p w14:paraId="3C407C83" w14:textId="77777777"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460A6">
              <w:rPr>
                <w:rFonts w:ascii="Courier New" w:hAnsi="Courier New" w:cs="Courier New"/>
                <w:color w:val="000000"/>
                <w:highlight w:val="yellow"/>
                <w:lang w:eastAsia="de-DE"/>
              </w:rPr>
              <w:t>f_NR_SS_ConfigureBWPs(p_NR_CellId, -, tsc_NR_BWP_Id_Initial, tsc_NR_BWP_Id_Initial); //WA#</w:t>
            </w:r>
            <w:r w:rsidRPr="00111C33">
              <w:rPr>
                <w:rFonts w:ascii="Courier New" w:hAnsi="Courier New" w:cs="Courier New"/>
                <w:color w:val="000000"/>
                <w:lang w:eastAsia="de-DE"/>
              </w:rPr>
              <w:t xml:space="preserve">  </w:t>
            </w:r>
          </w:p>
          <w:p w14:paraId="10F57573" w14:textId="77777777" w:rsid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14:paraId="33A777AC" w14:textId="77777777" w:rsidR="00111C33" w:rsidRPr="0082383D" w:rsidRDefault="00111C33" w:rsidP="00D729CE">
            <w:pPr>
              <w:autoSpaceDE w:val="0"/>
              <w:autoSpaceDN w:val="0"/>
              <w:adjustRightInd w:val="0"/>
              <w:spacing w:after="0"/>
              <w:rPr>
                <w:rFonts w:ascii="Courier New" w:hAnsi="Courier New" w:cs="Courier New"/>
                <w:color w:val="000000"/>
                <w:lang w:eastAsia="de-DE"/>
              </w:rPr>
            </w:pPr>
          </w:p>
        </w:tc>
      </w:tr>
    </w:tbl>
    <w:p w14:paraId="2CE5A016" w14:textId="77777777" w:rsidR="00111C33" w:rsidRPr="00D268E5" w:rsidRDefault="00111C33" w:rsidP="00111C33">
      <w:pPr>
        <w:spacing w:after="0"/>
        <w:rPr>
          <w:rFonts w:ascii="Arial" w:hAnsi="Arial"/>
          <w:color w:val="000000"/>
          <w:lang w:eastAsia="en-GB"/>
        </w:rPr>
      </w:pPr>
    </w:p>
    <w:p w14:paraId="73B6C2D7" w14:textId="2CC3A1C4" w:rsidR="00C34891" w:rsidRDefault="00C34891" w:rsidP="00C34891">
      <w:pPr>
        <w:spacing w:after="0"/>
        <w:rPr>
          <w:rFonts w:ascii="Arial" w:hAnsi="Arial"/>
          <w:b/>
          <w:lang w:eastAsia="en-GB"/>
        </w:rPr>
      </w:pPr>
      <w:bookmarkStart w:id="13" w:name="_Toc142416598"/>
      <w:r>
        <w:rPr>
          <w:rFonts w:ascii="Arial" w:hAnsi="Arial"/>
          <w:b/>
          <w:lang w:eastAsia="en-GB"/>
        </w:rPr>
        <w:t>MCC160 proposed implementation</w:t>
      </w:r>
      <w:r w:rsidRPr="00C34891">
        <w:rPr>
          <w:rFonts w:ascii="Arial" w:hAnsi="Arial"/>
          <w:b/>
          <w:lang w:eastAsia="en-GB"/>
        </w:rPr>
        <w:t>:</w:t>
      </w:r>
    </w:p>
    <w:p w14:paraId="2109C38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function</w:t>
      </w:r>
      <w:proofErr w:type="gramEnd"/>
      <w:r w:rsidRPr="00C34891">
        <w:rPr>
          <w:rFonts w:ascii="Courier New" w:hAnsi="Courier New" w:cs="Courier New"/>
          <w:sz w:val="16"/>
          <w:szCs w:val="16"/>
          <w:lang w:eastAsia="en-GB"/>
        </w:rPr>
        <w:t xml:space="preserve"> f_TC_7_1_1_8_1_NR_CommonTestBody(NR_CellId_Type p_NR_CellId,</w:t>
      </w:r>
    </w:p>
    <w:p w14:paraId="0E9FB45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DRB_Identity p_DrbId,</w:t>
      </w:r>
    </w:p>
    <w:p w14:paraId="1FD554D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template</w:t>
      </w:r>
      <w:proofErr w:type="gramEnd"/>
      <w:r w:rsidRPr="00C34891">
        <w:rPr>
          <w:rFonts w:ascii="Courier New" w:hAnsi="Courier New" w:cs="Courier New"/>
          <w:sz w:val="16"/>
          <w:szCs w:val="16"/>
          <w:lang w:eastAsia="en-GB"/>
        </w:rPr>
        <w:t xml:space="preserve"> (value) NR_ResourceAllocation_Type p_ResourceAllocationUL) runs on NR_BASE_PTC</w:t>
      </w:r>
    </w:p>
    <w:p w14:paraId="562414D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 /</w:t>
      </w:r>
      <w:proofErr w:type="gramEnd"/>
      <w:r w:rsidRPr="00C34891">
        <w:rPr>
          <w:rFonts w:ascii="Courier New" w:hAnsi="Courier New" w:cs="Courier New"/>
          <w:sz w:val="16"/>
          <w:szCs w:val="16"/>
          <w:lang w:eastAsia="en-GB"/>
        </w:rPr>
        <w:t>/@sic R5-213459 R5-227417 sic@</w:t>
      </w:r>
    </w:p>
    <w:p w14:paraId="4140756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NR_PhysicalParameters_Type v_NR_PhysicalParameters;</w:t>
      </w:r>
    </w:p>
    <w:p w14:paraId="60E5404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template(value) NR_RachProcedureConfig_Type v_NR_RachProcedure;</w:t>
      </w:r>
    </w:p>
    <w:p w14:paraId="55DF6BF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template (value) NR_PDCCH_Order_Type v_PDCCH_Order;</w:t>
      </w:r>
    </w:p>
    <w:p w14:paraId="773D8E7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BWP_Id v_BWP_Id_PDCCH_Order;</w:t>
      </w:r>
    </w:p>
    <w:p w14:paraId="0F902E4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SubFrameTiming_Type v_TimingInfoDL;</w:t>
      </w:r>
    </w:p>
    <w:p w14:paraId="294B02D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SubFrameTiming_Type v_TimingInfoUL;</w:t>
      </w:r>
    </w:p>
    <w:p w14:paraId="3DB82D9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SubFrameTiming_Type v_TimingInfoConfig;</w:t>
      </w:r>
    </w:p>
    <w:p w14:paraId="5DBB05D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octetstring v_RLC_SDU1;</w:t>
      </w:r>
    </w:p>
    <w:p w14:paraId="6ADC54E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octetstring v_RLC_SDU2;</w:t>
      </w:r>
    </w:p>
    <w:p w14:paraId="21B24AE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integer v_RA_PreambleIndex;</w:t>
      </w:r>
    </w:p>
    <w:p w14:paraId="4FEF8AA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integer v_SN := 0;</w:t>
      </w:r>
    </w:p>
    <w:p w14:paraId="33A71E9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lastRenderedPageBreak/>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boolean v_BWP_SameNumerology_upto4 := fl_NR_ReturnBWP_SameNumerologyUpto4_Capability(p_NR_CellId); //@sic R5-231578 sic@</w:t>
      </w:r>
    </w:p>
    <w:p w14:paraId="2D4DF66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var</w:t>
      </w:r>
      <w:proofErr w:type="gramEnd"/>
      <w:r w:rsidRPr="00C34891">
        <w:rPr>
          <w:rFonts w:ascii="Courier New" w:hAnsi="Courier New" w:cs="Courier New"/>
          <w:sz w:val="16"/>
          <w:szCs w:val="16"/>
          <w:lang w:eastAsia="en-GB"/>
        </w:rPr>
        <w:t xml:space="preserve"> SubFrameTiming_Type v_TimingInfoUL_SS;</w:t>
      </w:r>
    </w:p>
    <w:p w14:paraId="22F29BF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5055542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 siclog@</w:t>
      </w:r>
    </w:p>
    <w:p w14:paraId="748B243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f_TC_7_1_1_8_1_NR_GetNextSendOccasion_DL(p_NR_CellId);</w:t>
      </w:r>
    </w:p>
    <w:p w14:paraId="18F8C14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SDU1 :</w:t>
      </w:r>
      <w:proofErr w:type="gramEnd"/>
      <w:r w:rsidRPr="00C34891">
        <w:rPr>
          <w:rFonts w:ascii="Courier New" w:hAnsi="Courier New" w:cs="Courier New"/>
          <w:sz w:val="16"/>
          <w:szCs w:val="16"/>
          <w:lang w:eastAsia="en-GB"/>
        </w:rPr>
        <w:t>= fl_TC_7_1_1_8_1_SendData(p_NR_CellId, p_DrbId, cs_TimingInfo_NR(v_TimingInfoDL), v_SN);</w:t>
      </w:r>
    </w:p>
    <w:p w14:paraId="1A1B60F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762AE1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2" siclog@</w:t>
      </w:r>
    </w:p>
    <w:p w14:paraId="0FBE104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TimingInfoUL :</w:t>
      </w:r>
      <w:proofErr w:type="gramEnd"/>
      <w:r w:rsidRPr="00C34891">
        <w:rPr>
          <w:rFonts w:ascii="Courier New" w:hAnsi="Courier New" w:cs="Courier New"/>
          <w:sz w:val="16"/>
          <w:szCs w:val="16"/>
          <w:lang w:eastAsia="en-GB"/>
        </w:rPr>
        <w:t>= f_NR_GetNextSendOccasion_ULafterDL(p_NR_CellId, v_TimingInfoDL, 100);            // 100ms after step 1</w:t>
      </w:r>
    </w:p>
    <w:p w14:paraId="098294A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OneULGrantTransmission(</w:t>
      </w:r>
      <w:proofErr w:type="gramEnd"/>
      <w:r w:rsidRPr="00C34891">
        <w:rPr>
          <w:rFonts w:ascii="Courier New" w:hAnsi="Courier New" w:cs="Courier New"/>
          <w:sz w:val="16"/>
          <w:szCs w:val="16"/>
          <w:lang w:eastAsia="en-GB"/>
        </w:rPr>
        <w:t>p_NR_CellId, cs_TimingInfo_NR(v_TimingInfoUL), p_ResourceAllocationUL);</w:t>
      </w:r>
    </w:p>
    <w:p w14:paraId="718CF0D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46FFD70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"Steps 3-3A" siclog@</w:t>
      </w:r>
    </w:p>
    <w:p w14:paraId="5FE8CB2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fl_TC_7_1_1_8_1_</w:t>
      </w:r>
      <w:proofErr w:type="gramStart"/>
      <w:r w:rsidRPr="00C34891">
        <w:rPr>
          <w:rFonts w:ascii="Courier New" w:hAnsi="Courier New" w:cs="Courier New"/>
          <w:sz w:val="16"/>
          <w:szCs w:val="16"/>
          <w:lang w:eastAsia="en-GB"/>
        </w:rPr>
        <w:t>ReceiveData(</w:t>
      </w:r>
      <w:proofErr w:type="gramEnd"/>
      <w:r w:rsidRPr="00C34891">
        <w:rPr>
          <w:rFonts w:ascii="Courier New" w:hAnsi="Courier New" w:cs="Courier New"/>
          <w:sz w:val="16"/>
          <w:szCs w:val="16"/>
          <w:lang w:eastAsia="en-GB"/>
        </w:rPr>
        <w:t>p_NR_CellId, p_DrbId, {v_RLC_SDU1}, true, v_SN); //@sic R5-231578 R5s230220 sic@</w:t>
      </w:r>
    </w:p>
    <w:p w14:paraId="00C5BBE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PreliminaryPass(</w:t>
      </w:r>
      <w:proofErr w:type="gramEnd"/>
      <w:r w:rsidRPr="00C34891">
        <w:rPr>
          <w:rFonts w:ascii="Courier New" w:hAnsi="Courier New" w:cs="Courier New"/>
          <w:sz w:val="16"/>
          <w:szCs w:val="16"/>
          <w:lang w:eastAsia="en-GB"/>
        </w:rPr>
        <w:t>__FILE__, __LINE__, "Step 3");</w:t>
      </w:r>
    </w:p>
    <w:p w14:paraId="3CC683F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6C1FFB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SN :</w:t>
      </w:r>
      <w:proofErr w:type="gramEnd"/>
      <w:r w:rsidRPr="00C34891">
        <w:rPr>
          <w:rFonts w:ascii="Courier New" w:hAnsi="Courier New" w:cs="Courier New"/>
          <w:sz w:val="16"/>
          <w:szCs w:val="16"/>
          <w:lang w:eastAsia="en-GB"/>
        </w:rPr>
        <w:t>= v_SN + 1;</w:t>
      </w:r>
    </w:p>
    <w:p w14:paraId="7B7BD20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834C8A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highlight w:val="cyan"/>
          <w:lang w:eastAsia="en-GB"/>
        </w:rPr>
        <w:t>if</w:t>
      </w:r>
      <w:proofErr w:type="gramEnd"/>
      <w:r w:rsidRPr="00C34891">
        <w:rPr>
          <w:rFonts w:ascii="Courier New" w:hAnsi="Courier New" w:cs="Courier New"/>
          <w:sz w:val="16"/>
          <w:szCs w:val="16"/>
          <w:highlight w:val="cyan"/>
          <w:lang w:eastAsia="en-GB"/>
        </w:rPr>
        <w:t xml:space="preserve"> (v_BWP_SameNumerology_upto4) { //@sic  R5s230634 sic@</w:t>
      </w:r>
    </w:p>
    <w:p w14:paraId="7C03A45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f_NR_SS_</w:t>
      </w:r>
      <w:proofErr w:type="gramStart"/>
      <w:r w:rsidRPr="00C34891">
        <w:rPr>
          <w:rFonts w:ascii="Courier New" w:hAnsi="Courier New" w:cs="Courier New"/>
          <w:sz w:val="16"/>
          <w:szCs w:val="16"/>
          <w:highlight w:val="cyan"/>
          <w:lang w:eastAsia="en-GB"/>
        </w:rPr>
        <w:t>ConfigureBWPs(</w:t>
      </w:r>
      <w:proofErr w:type="gramEnd"/>
      <w:r w:rsidRPr="00C34891">
        <w:rPr>
          <w:rFonts w:ascii="Courier New" w:hAnsi="Courier New" w:cs="Courier New"/>
          <w:sz w:val="16"/>
          <w:szCs w:val="16"/>
          <w:highlight w:val="cyan"/>
          <w:lang w:eastAsia="en-GB"/>
        </w:rPr>
        <w:t>p_NR_CellId, -, tsc_NR_BWP_Id_FirstActive, tsc_NR_BWP_Id_2, tsc_NR_BWP_Id_2, tsc_NR_BWP_Id_2);</w:t>
      </w:r>
    </w:p>
    <w:p w14:paraId="32C44B0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 else {</w:t>
      </w:r>
    </w:p>
    <w:p w14:paraId="2F7E8EE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f_NR_SS_</w:t>
      </w:r>
      <w:proofErr w:type="gramStart"/>
      <w:r w:rsidRPr="00C34891">
        <w:rPr>
          <w:rFonts w:ascii="Courier New" w:hAnsi="Courier New" w:cs="Courier New"/>
          <w:sz w:val="16"/>
          <w:szCs w:val="16"/>
          <w:highlight w:val="cyan"/>
          <w:lang w:eastAsia="en-GB"/>
        </w:rPr>
        <w:t>ConfigureBWPs(</w:t>
      </w:r>
      <w:proofErr w:type="gramEnd"/>
      <w:r w:rsidRPr="00C34891">
        <w:rPr>
          <w:rFonts w:ascii="Courier New" w:hAnsi="Courier New" w:cs="Courier New"/>
          <w:sz w:val="16"/>
          <w:szCs w:val="16"/>
          <w:highlight w:val="cyan"/>
          <w:lang w:eastAsia="en-GB"/>
        </w:rPr>
        <w:t>p_NR_CellId, -, tsc_NR_BWP_Id_FirstActive, tsc_NR_BWP_Id_Initial, tsc_NR_BWP_Id_Initial, tsc_NR_BWP_Id_Initial);</w:t>
      </w:r>
    </w:p>
    <w:p w14:paraId="253DF5F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highlight w:val="cyan"/>
          <w:lang w:eastAsia="en-GB"/>
        </w:rPr>
        <w:t xml:space="preserve">    }</w:t>
      </w:r>
    </w:p>
    <w:p w14:paraId="5511AC5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5" siclog@</w:t>
      </w:r>
    </w:p>
    <w:p w14:paraId="220E6F5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f_TC_7_1_1_8_1_NR_GetNextSendOccasion_DL(p_NR_CellId);</w:t>
      </w:r>
    </w:p>
    <w:p w14:paraId="1ED2F4C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SDU1 :</w:t>
      </w:r>
      <w:proofErr w:type="gramEnd"/>
      <w:r w:rsidRPr="00C34891">
        <w:rPr>
          <w:rFonts w:ascii="Courier New" w:hAnsi="Courier New" w:cs="Courier New"/>
          <w:sz w:val="16"/>
          <w:szCs w:val="16"/>
          <w:lang w:eastAsia="en-GB"/>
        </w:rPr>
        <w:t>= fl_TC_7_1_1_8_1_SendData(p_NR_CellId, p_DrbId, cs_TimingInfo_NR(v_TimingInfoDL), v_SN);</w:t>
      </w:r>
    </w:p>
    <w:p w14:paraId="1E04BC9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6C418A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6" siclog@</w:t>
      </w:r>
    </w:p>
    <w:p w14:paraId="1BF31ED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TimingInfoUL :</w:t>
      </w:r>
      <w:proofErr w:type="gramEnd"/>
      <w:r w:rsidRPr="00C34891">
        <w:rPr>
          <w:rFonts w:ascii="Courier New" w:hAnsi="Courier New" w:cs="Courier New"/>
          <w:sz w:val="16"/>
          <w:szCs w:val="16"/>
          <w:lang w:eastAsia="en-GB"/>
        </w:rPr>
        <w:t>= f_NR_GetNextSendOccasion_ULafterDL(p_NR_CellId, v_TimingInfoDL, 100);    // 100ms after step 5</w:t>
      </w:r>
    </w:p>
    <w:p w14:paraId="58F37D0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OneULGrantTransmission(</w:t>
      </w:r>
      <w:proofErr w:type="gramEnd"/>
      <w:r w:rsidRPr="00C34891">
        <w:rPr>
          <w:rFonts w:ascii="Courier New" w:hAnsi="Courier New" w:cs="Courier New"/>
          <w:sz w:val="16"/>
          <w:szCs w:val="16"/>
          <w:lang w:eastAsia="en-GB"/>
        </w:rPr>
        <w:t>p_NR_CellId, cs_TimingInfo_NR(v_TimingInfoUL), p_ResourceAllocationUL);</w:t>
      </w:r>
    </w:p>
    <w:p w14:paraId="100FEAE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DB381B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"Steps 7-7A" siclog@</w:t>
      </w:r>
    </w:p>
    <w:p w14:paraId="7A838B7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fl_TC_7_1_1_8_1_</w:t>
      </w:r>
      <w:proofErr w:type="gramStart"/>
      <w:r w:rsidRPr="00C34891">
        <w:rPr>
          <w:rFonts w:ascii="Courier New" w:hAnsi="Courier New" w:cs="Courier New"/>
          <w:sz w:val="16"/>
          <w:szCs w:val="16"/>
          <w:lang w:eastAsia="en-GB"/>
        </w:rPr>
        <w:t>ReceiveData(</w:t>
      </w:r>
      <w:proofErr w:type="gramEnd"/>
      <w:r w:rsidRPr="00C34891">
        <w:rPr>
          <w:rFonts w:ascii="Courier New" w:hAnsi="Courier New" w:cs="Courier New"/>
          <w:sz w:val="16"/>
          <w:szCs w:val="16"/>
          <w:lang w:eastAsia="en-GB"/>
        </w:rPr>
        <w:t>p_NR_CellId, p_DrbId, {v_RLC_SDU1}, true, v_SN); //@sic R5-231578 R5s230220 sic@</w:t>
      </w:r>
    </w:p>
    <w:p w14:paraId="2389389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PreliminaryPass(</w:t>
      </w:r>
      <w:proofErr w:type="gramEnd"/>
      <w:r w:rsidRPr="00C34891">
        <w:rPr>
          <w:rFonts w:ascii="Courier New" w:hAnsi="Courier New" w:cs="Courier New"/>
          <w:sz w:val="16"/>
          <w:szCs w:val="16"/>
          <w:lang w:eastAsia="en-GB"/>
        </w:rPr>
        <w:t>__FILE__, __LINE__, "Step 7");</w:t>
      </w:r>
    </w:p>
    <w:p w14:paraId="624D61F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DB3D11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SN :</w:t>
      </w:r>
      <w:proofErr w:type="gramEnd"/>
      <w:r w:rsidRPr="00C34891">
        <w:rPr>
          <w:rFonts w:ascii="Courier New" w:hAnsi="Courier New" w:cs="Courier New"/>
          <w:sz w:val="16"/>
          <w:szCs w:val="16"/>
          <w:lang w:eastAsia="en-GB"/>
        </w:rPr>
        <w:t>= v_SN + 1;</w:t>
      </w:r>
    </w:p>
    <w:p w14:paraId="0668439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68F56CC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//@sic R5s230220 change 9.2 sic@</w:t>
      </w:r>
    </w:p>
    <w:p w14:paraId="2A5A798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highlight w:val="cyan"/>
          <w:lang w:eastAsia="en-GB"/>
        </w:rPr>
        <w:t>if</w:t>
      </w:r>
      <w:proofErr w:type="gramEnd"/>
      <w:r w:rsidRPr="00C34891">
        <w:rPr>
          <w:rFonts w:ascii="Courier New" w:hAnsi="Courier New" w:cs="Courier New"/>
          <w:sz w:val="16"/>
          <w:szCs w:val="16"/>
          <w:highlight w:val="cyan"/>
          <w:lang w:eastAsia="en-GB"/>
        </w:rPr>
        <w:t xml:space="preserve"> (v_BWP_SameNumerology_upto4) {  //@sic R5-2134599 sic@</w:t>
      </w:r>
    </w:p>
    <w:p w14:paraId="6BF570E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f_NR_SS_ConfigureBWPs_</w:t>
      </w:r>
      <w:proofErr w:type="gramStart"/>
      <w:r w:rsidRPr="00C34891">
        <w:rPr>
          <w:rFonts w:ascii="Courier New" w:hAnsi="Courier New" w:cs="Courier New"/>
          <w:sz w:val="16"/>
          <w:szCs w:val="16"/>
          <w:highlight w:val="cyan"/>
          <w:lang w:eastAsia="en-GB"/>
        </w:rPr>
        <w:t>DL(</w:t>
      </w:r>
      <w:proofErr w:type="gramEnd"/>
      <w:r w:rsidRPr="00C34891">
        <w:rPr>
          <w:rFonts w:ascii="Courier New" w:hAnsi="Courier New" w:cs="Courier New"/>
          <w:sz w:val="16"/>
          <w:szCs w:val="16"/>
          <w:highlight w:val="cyan"/>
          <w:lang w:eastAsia="en-GB"/>
        </w:rPr>
        <w:t>p_NR_CellId, -, tsc_NR_BWP_Id_2);</w:t>
      </w:r>
    </w:p>
    <w:p w14:paraId="41F962F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 else {</w:t>
      </w:r>
    </w:p>
    <w:p w14:paraId="1755E90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f_NR_SS_ConfigureBWPs_</w:t>
      </w:r>
      <w:proofErr w:type="gramStart"/>
      <w:r w:rsidRPr="00C34891">
        <w:rPr>
          <w:rFonts w:ascii="Courier New" w:hAnsi="Courier New" w:cs="Courier New"/>
          <w:sz w:val="16"/>
          <w:szCs w:val="16"/>
          <w:highlight w:val="cyan"/>
          <w:lang w:eastAsia="en-GB"/>
        </w:rPr>
        <w:t>DL(</w:t>
      </w:r>
      <w:proofErr w:type="gramEnd"/>
      <w:r w:rsidRPr="00C34891">
        <w:rPr>
          <w:rFonts w:ascii="Courier New" w:hAnsi="Courier New" w:cs="Courier New"/>
          <w:sz w:val="16"/>
          <w:szCs w:val="16"/>
          <w:highlight w:val="cyan"/>
          <w:lang w:eastAsia="en-GB"/>
        </w:rPr>
        <w:t>p_NR_CellId, -, tsc_NR_BWP_Id_Initial);</w:t>
      </w:r>
    </w:p>
    <w:p w14:paraId="55DAA3B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highlight w:val="cyan"/>
          <w:lang w:eastAsia="en-GB"/>
        </w:rPr>
        <w:t xml:space="preserve">    }</w:t>
      </w:r>
    </w:p>
    <w:p w14:paraId="3FC67C7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CA1BFC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9" siclog@</w:t>
      </w:r>
    </w:p>
    <w:p w14:paraId="24478B1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f_TC_7_1_1_8_1_NR_GetNextSendOccasion_DL(p_NR_CellId, 300);</w:t>
      </w:r>
    </w:p>
    <w:p w14:paraId="67AEC71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SDU1 :</w:t>
      </w:r>
      <w:proofErr w:type="gramEnd"/>
      <w:r w:rsidRPr="00C34891">
        <w:rPr>
          <w:rFonts w:ascii="Courier New" w:hAnsi="Courier New" w:cs="Courier New"/>
          <w:sz w:val="16"/>
          <w:szCs w:val="16"/>
          <w:lang w:eastAsia="en-GB"/>
        </w:rPr>
        <w:t>= fl_TC_7_1_1_8_1_SendData(p_NR_CellId, p_DrbId, cs_TimingInfo_NR(v_TimingInfoDL), v_SN);</w:t>
      </w:r>
    </w:p>
    <w:p w14:paraId="3719AFB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F7746A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//@sic R5s230220 change 9.2 sic@</w:t>
      </w:r>
    </w:p>
    <w:p w14:paraId="4DDDD3C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v_TimingInfoUL_</w:t>
      </w:r>
      <w:proofErr w:type="gramStart"/>
      <w:r w:rsidRPr="00C34891">
        <w:rPr>
          <w:rFonts w:ascii="Courier New" w:hAnsi="Courier New" w:cs="Courier New"/>
          <w:sz w:val="16"/>
          <w:szCs w:val="16"/>
          <w:lang w:eastAsia="en-GB"/>
        </w:rPr>
        <w:t>SS :</w:t>
      </w:r>
      <w:proofErr w:type="gramEnd"/>
      <w:r w:rsidRPr="00C34891">
        <w:rPr>
          <w:rFonts w:ascii="Courier New" w:hAnsi="Courier New" w:cs="Courier New"/>
          <w:sz w:val="16"/>
          <w:szCs w:val="16"/>
          <w:lang w:eastAsia="en-GB"/>
        </w:rPr>
        <w:t>= f_NR_GetNextSendOccasion_ULafterDL(p_NR_CellId, v_TimingInfoDL, 90);              // 90 ms after step 9 - reconfigure UL/DL BWP in SS</w:t>
      </w:r>
    </w:p>
    <w:p w14:paraId="521236C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TimingInfoUL :</w:t>
      </w:r>
      <w:proofErr w:type="gramEnd"/>
      <w:r w:rsidRPr="00C34891">
        <w:rPr>
          <w:rFonts w:ascii="Courier New" w:hAnsi="Courier New" w:cs="Courier New"/>
          <w:sz w:val="16"/>
          <w:szCs w:val="16"/>
          <w:lang w:eastAsia="en-GB"/>
        </w:rPr>
        <w:t>= f_NR_GetNextSendOccasion_ULafterDL(p_NR_CellId, v_TimingInfoDL, 100);                // 100ms after step 9</w:t>
      </w:r>
    </w:p>
    <w:p w14:paraId="1FCD81E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highlight w:val="cyan"/>
          <w:lang w:eastAsia="en-GB"/>
        </w:rPr>
        <w:t>if</w:t>
      </w:r>
      <w:proofErr w:type="gramEnd"/>
      <w:r w:rsidRPr="00C34891">
        <w:rPr>
          <w:rFonts w:ascii="Courier New" w:hAnsi="Courier New" w:cs="Courier New"/>
          <w:sz w:val="16"/>
          <w:szCs w:val="16"/>
          <w:highlight w:val="cyan"/>
          <w:lang w:eastAsia="en-GB"/>
        </w:rPr>
        <w:t xml:space="preserve"> (v_BWP_SameNumerology_upto4) {  //@sic R5-2134599  R5s230634 sic@</w:t>
      </w:r>
    </w:p>
    <w:p w14:paraId="29FD91E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lastRenderedPageBreak/>
        <w:t xml:space="preserve">        f_NR_SS_</w:t>
      </w:r>
      <w:proofErr w:type="gramStart"/>
      <w:r w:rsidRPr="00C34891">
        <w:rPr>
          <w:rFonts w:ascii="Courier New" w:hAnsi="Courier New" w:cs="Courier New"/>
          <w:sz w:val="16"/>
          <w:szCs w:val="16"/>
          <w:highlight w:val="cyan"/>
          <w:lang w:eastAsia="en-GB"/>
        </w:rPr>
        <w:t>ConfigureBWPs(</w:t>
      </w:r>
      <w:proofErr w:type="gramEnd"/>
      <w:r w:rsidRPr="00C34891">
        <w:rPr>
          <w:rFonts w:ascii="Courier New" w:hAnsi="Courier New" w:cs="Courier New"/>
          <w:sz w:val="16"/>
          <w:szCs w:val="16"/>
          <w:highlight w:val="cyan"/>
          <w:lang w:eastAsia="en-GB"/>
        </w:rPr>
        <w:t xml:space="preserve"> p_NR_CellId, cs_TimingInfo_NR(v_TimingInfoUL_SS), tsc_NR_BWP_Id_3, tsc_NR_BWP_Id_3, tsc_NR_BWP_Id_2, tsc_NR_BWP_Id_3);</w:t>
      </w:r>
    </w:p>
    <w:p w14:paraId="7FD2FE9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 else {</w:t>
      </w:r>
    </w:p>
    <w:p w14:paraId="5C7ED9F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highlight w:val="cyan"/>
          <w:lang w:eastAsia="en-GB"/>
        </w:rPr>
        <w:t xml:space="preserve">        f_NR_SS_</w:t>
      </w:r>
      <w:proofErr w:type="gramStart"/>
      <w:r w:rsidRPr="00C34891">
        <w:rPr>
          <w:rFonts w:ascii="Courier New" w:hAnsi="Courier New" w:cs="Courier New"/>
          <w:sz w:val="16"/>
          <w:szCs w:val="16"/>
          <w:highlight w:val="cyan"/>
          <w:lang w:eastAsia="en-GB"/>
        </w:rPr>
        <w:t>ConfigureBWPs(</w:t>
      </w:r>
      <w:proofErr w:type="gramEnd"/>
      <w:r w:rsidRPr="00C34891">
        <w:rPr>
          <w:rFonts w:ascii="Courier New" w:hAnsi="Courier New" w:cs="Courier New"/>
          <w:sz w:val="16"/>
          <w:szCs w:val="16"/>
          <w:highlight w:val="cyan"/>
          <w:lang w:eastAsia="en-GB"/>
        </w:rPr>
        <w:t>p_NR_CellId, cs_TimingInfo_NR(v_TimingInfoUL_SS), tsc_NR_BWP_Id_1, tsc_NR_BWP_Id_1, tsc_NR_BWP_Id_Initial, tsc_NR_BWP_Id_1);</w:t>
      </w:r>
    </w:p>
    <w:p w14:paraId="097D18E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highlight w:val="cyan"/>
          <w:lang w:eastAsia="en-GB"/>
        </w:rPr>
        <w:t xml:space="preserve">    }</w:t>
      </w:r>
    </w:p>
    <w:p w14:paraId="1F31EC0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5939922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10" siclog@</w:t>
      </w:r>
    </w:p>
    <w:p w14:paraId="10A8BD6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OneULGrantTransmission(</w:t>
      </w:r>
      <w:proofErr w:type="gramEnd"/>
      <w:r w:rsidRPr="00C34891">
        <w:rPr>
          <w:rFonts w:ascii="Courier New" w:hAnsi="Courier New" w:cs="Courier New"/>
          <w:sz w:val="16"/>
          <w:szCs w:val="16"/>
          <w:lang w:eastAsia="en-GB"/>
        </w:rPr>
        <w:t>p_NR_CellId, cs_TimingInfo_NR(v_TimingInfoUL), p_ResourceAllocationUL);</w:t>
      </w:r>
    </w:p>
    <w:p w14:paraId="347807F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BD5805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"Steps 11-11AA" siclog@</w:t>
      </w:r>
    </w:p>
    <w:p w14:paraId="48AA6B7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fl_TC_7_1_1_8_1_</w:t>
      </w:r>
      <w:proofErr w:type="gramStart"/>
      <w:r w:rsidRPr="00C34891">
        <w:rPr>
          <w:rFonts w:ascii="Courier New" w:hAnsi="Courier New" w:cs="Courier New"/>
          <w:sz w:val="16"/>
          <w:szCs w:val="16"/>
          <w:lang w:eastAsia="en-GB"/>
        </w:rPr>
        <w:t>ReceiveData(</w:t>
      </w:r>
      <w:proofErr w:type="gramEnd"/>
      <w:r w:rsidRPr="00C34891">
        <w:rPr>
          <w:rFonts w:ascii="Courier New" w:hAnsi="Courier New" w:cs="Courier New"/>
          <w:sz w:val="16"/>
          <w:szCs w:val="16"/>
          <w:lang w:eastAsia="en-GB"/>
        </w:rPr>
        <w:t>p_NR_CellId, p_DrbId, {v_RLC_SDU1}, true, v_SN); //@sic R5-231578 R5s230220 sic@</w:t>
      </w:r>
    </w:p>
    <w:p w14:paraId="4CEA966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PreliminaryPass(</w:t>
      </w:r>
      <w:proofErr w:type="gramEnd"/>
      <w:r w:rsidRPr="00C34891">
        <w:rPr>
          <w:rFonts w:ascii="Courier New" w:hAnsi="Courier New" w:cs="Courier New"/>
          <w:sz w:val="16"/>
          <w:szCs w:val="16"/>
          <w:lang w:eastAsia="en-GB"/>
        </w:rPr>
        <w:t>__FILE__, __LINE__, "Step 11");</w:t>
      </w:r>
    </w:p>
    <w:p w14:paraId="5E9951F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AE9B14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configure CBRA CRNTI Based RACH procedure</w:t>
      </w:r>
    </w:p>
    <w:p w14:paraId="32425D5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//@sic R5s230220 change 10 sic@</w:t>
      </w:r>
    </w:p>
    <w:p w14:paraId="3702973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v_NR_</w:t>
      </w:r>
      <w:proofErr w:type="gramStart"/>
      <w:r w:rsidRPr="00C34891">
        <w:rPr>
          <w:rFonts w:ascii="Courier New" w:hAnsi="Courier New" w:cs="Courier New"/>
          <w:sz w:val="16"/>
          <w:szCs w:val="16"/>
          <w:lang w:eastAsia="en-GB"/>
        </w:rPr>
        <w:t>PhysicalParameters :</w:t>
      </w:r>
      <w:proofErr w:type="gramEnd"/>
      <w:r w:rsidRPr="00C34891">
        <w:rPr>
          <w:rFonts w:ascii="Courier New" w:hAnsi="Courier New" w:cs="Courier New"/>
          <w:sz w:val="16"/>
          <w:szCs w:val="16"/>
          <w:lang w:eastAsia="en-GB"/>
        </w:rPr>
        <w:t>= f_NR_CellInfo_GetPhysicalParameters(p_NR_CellId);</w:t>
      </w:r>
    </w:p>
    <w:p w14:paraId="796FC19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v_NR_</w:t>
      </w:r>
      <w:proofErr w:type="gramStart"/>
      <w:r w:rsidRPr="00C34891">
        <w:rPr>
          <w:rFonts w:ascii="Courier New" w:hAnsi="Courier New" w:cs="Courier New"/>
          <w:sz w:val="16"/>
          <w:szCs w:val="16"/>
          <w:lang w:eastAsia="en-GB"/>
        </w:rPr>
        <w:t>RachProcedure :</w:t>
      </w:r>
      <w:proofErr w:type="gramEnd"/>
      <w:r w:rsidRPr="00C34891">
        <w:rPr>
          <w:rFonts w:ascii="Courier New" w:hAnsi="Courier New" w:cs="Courier New"/>
          <w:sz w:val="16"/>
          <w:szCs w:val="16"/>
          <w:lang w:eastAsia="en-GB"/>
        </w:rPr>
        <w:t>= cs_NR_RachProcedureConfig_CBRA_CrntiBased(v_NR_PhysicalParameters, p_ResourceAllocationUL, -, tsc_NR_ENDC_Msg3Grant_Def, cs_NR_AssignedBWPs_InitialBWP);</w:t>
      </w:r>
    </w:p>
    <w:p w14:paraId="4F62A8E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w:t>
      </w:r>
      <w:proofErr w:type="gramStart"/>
      <w:r w:rsidRPr="00C34891">
        <w:rPr>
          <w:rFonts w:ascii="Courier New" w:hAnsi="Courier New" w:cs="Courier New"/>
          <w:sz w:val="16"/>
          <w:szCs w:val="16"/>
          <w:lang w:eastAsia="en-GB"/>
        </w:rPr>
        <w:t>RachProcedureConfig(</w:t>
      </w:r>
      <w:proofErr w:type="gramEnd"/>
      <w:r w:rsidRPr="00C34891">
        <w:rPr>
          <w:rFonts w:ascii="Courier New" w:hAnsi="Courier New" w:cs="Courier New"/>
          <w:sz w:val="16"/>
          <w:szCs w:val="16"/>
          <w:lang w:eastAsia="en-GB"/>
        </w:rPr>
        <w:t>p_NR_CellId, v_NR_RachProcedure);</w:t>
      </w:r>
    </w:p>
    <w:p w14:paraId="16F77BA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F50145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SN :</w:t>
      </w:r>
      <w:proofErr w:type="gramEnd"/>
      <w:r w:rsidRPr="00C34891">
        <w:rPr>
          <w:rFonts w:ascii="Courier New" w:hAnsi="Courier New" w:cs="Courier New"/>
          <w:sz w:val="16"/>
          <w:szCs w:val="16"/>
          <w:lang w:eastAsia="en-GB"/>
        </w:rPr>
        <w:t>= v_SN + 1;</w:t>
      </w:r>
    </w:p>
    <w:p w14:paraId="2E29BA9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//@sic R5-</w:t>
      </w:r>
      <w:proofErr w:type="gramStart"/>
      <w:r w:rsidRPr="00C34891">
        <w:rPr>
          <w:rFonts w:ascii="Courier New" w:hAnsi="Courier New" w:cs="Courier New"/>
          <w:sz w:val="16"/>
          <w:szCs w:val="16"/>
          <w:lang w:eastAsia="en-GB"/>
        </w:rPr>
        <w:t>2134599  R5s230634</w:t>
      </w:r>
      <w:proofErr w:type="gramEnd"/>
      <w:r w:rsidRPr="00C34891">
        <w:rPr>
          <w:rFonts w:ascii="Courier New" w:hAnsi="Courier New" w:cs="Courier New"/>
          <w:sz w:val="16"/>
          <w:szCs w:val="16"/>
          <w:lang w:eastAsia="en-GB"/>
        </w:rPr>
        <w:t xml:space="preserve"> sic@</w:t>
      </w:r>
    </w:p>
    <w:p w14:paraId="11E89418"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lang w:eastAsia="en-GB"/>
        </w:rPr>
        <w:t xml:space="preserve">    </w:t>
      </w:r>
      <w:proofErr w:type="gramStart"/>
      <w:r w:rsidRPr="00E05592">
        <w:rPr>
          <w:rFonts w:ascii="Courier New" w:hAnsi="Courier New" w:cs="Courier New"/>
          <w:sz w:val="16"/>
          <w:szCs w:val="16"/>
          <w:highlight w:val="cyan"/>
          <w:lang w:eastAsia="en-GB"/>
        </w:rPr>
        <w:t>if</w:t>
      </w:r>
      <w:proofErr w:type="gramEnd"/>
      <w:r w:rsidRPr="00E05592">
        <w:rPr>
          <w:rFonts w:ascii="Courier New" w:hAnsi="Courier New" w:cs="Courier New"/>
          <w:sz w:val="16"/>
          <w:szCs w:val="16"/>
          <w:highlight w:val="cyan"/>
          <w:lang w:eastAsia="en-GB"/>
        </w:rPr>
        <w:t xml:space="preserve"> (v_BWP_SameNumerology_upto4) {</w:t>
      </w:r>
    </w:p>
    <w:p w14:paraId="228610A5"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v_BWP_Id_PDCCH_</w:t>
      </w:r>
      <w:proofErr w:type="gramStart"/>
      <w:r w:rsidRPr="00E05592">
        <w:rPr>
          <w:rFonts w:ascii="Courier New" w:hAnsi="Courier New" w:cs="Courier New"/>
          <w:sz w:val="16"/>
          <w:szCs w:val="16"/>
          <w:highlight w:val="cyan"/>
          <w:lang w:eastAsia="en-GB"/>
        </w:rPr>
        <w:t>Order :</w:t>
      </w:r>
      <w:proofErr w:type="gramEnd"/>
      <w:r w:rsidRPr="00E05592">
        <w:rPr>
          <w:rFonts w:ascii="Courier New" w:hAnsi="Courier New" w:cs="Courier New"/>
          <w:sz w:val="16"/>
          <w:szCs w:val="16"/>
          <w:highlight w:val="cyan"/>
          <w:lang w:eastAsia="en-GB"/>
        </w:rPr>
        <w:t>= tsc_NR_BWP_Id_3;</w:t>
      </w:r>
    </w:p>
    <w:p w14:paraId="0C395F10"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 else {</w:t>
      </w:r>
    </w:p>
    <w:p w14:paraId="1000A97B"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v_BWP_Id_PDCCH_</w:t>
      </w:r>
      <w:proofErr w:type="gramStart"/>
      <w:r w:rsidRPr="00E05592">
        <w:rPr>
          <w:rFonts w:ascii="Courier New" w:hAnsi="Courier New" w:cs="Courier New"/>
          <w:sz w:val="16"/>
          <w:szCs w:val="16"/>
          <w:highlight w:val="cyan"/>
          <w:lang w:eastAsia="en-GB"/>
        </w:rPr>
        <w:t>Order :</w:t>
      </w:r>
      <w:proofErr w:type="gramEnd"/>
      <w:r w:rsidRPr="00E05592">
        <w:rPr>
          <w:rFonts w:ascii="Courier New" w:hAnsi="Courier New" w:cs="Courier New"/>
          <w:sz w:val="16"/>
          <w:szCs w:val="16"/>
          <w:highlight w:val="cyan"/>
          <w:lang w:eastAsia="en-GB"/>
        </w:rPr>
        <w:t>= tsc_NR_BWP_Id_1;</w:t>
      </w:r>
    </w:p>
    <w:p w14:paraId="04727DCC"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w:t>
      </w:r>
    </w:p>
    <w:p w14:paraId="3750B1B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E05592">
        <w:rPr>
          <w:rFonts w:ascii="Courier New" w:hAnsi="Courier New" w:cs="Courier New"/>
          <w:sz w:val="16"/>
          <w:szCs w:val="16"/>
          <w:highlight w:val="cyan"/>
          <w:lang w:eastAsia="en-GB"/>
        </w:rPr>
        <w:t xml:space="preserve">    f_NR_SS_ConfigureBWPs_</w:t>
      </w:r>
      <w:proofErr w:type="gramStart"/>
      <w:r w:rsidRPr="00E05592">
        <w:rPr>
          <w:rFonts w:ascii="Courier New" w:hAnsi="Courier New" w:cs="Courier New"/>
          <w:sz w:val="16"/>
          <w:szCs w:val="16"/>
          <w:highlight w:val="cyan"/>
          <w:lang w:eastAsia="en-GB"/>
        </w:rPr>
        <w:t>UL(</w:t>
      </w:r>
      <w:proofErr w:type="gramEnd"/>
      <w:r w:rsidRPr="00E05592">
        <w:rPr>
          <w:rFonts w:ascii="Courier New" w:hAnsi="Courier New" w:cs="Courier New"/>
          <w:sz w:val="16"/>
          <w:szCs w:val="16"/>
          <w:highlight w:val="cyan"/>
          <w:lang w:eastAsia="en-GB"/>
        </w:rPr>
        <w:t>p_NR_CellId, -, tsc_NR_BWP_Id_Initial);      // Configure UL BWP to receive data at step 13D</w:t>
      </w:r>
    </w:p>
    <w:p w14:paraId="2DBF3CB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1C89BE0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11A" siclog@</w:t>
      </w:r>
    </w:p>
    <w:p w14:paraId="6B4CFD0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f_TC_7_1_1_8_1_NR_GetNextSendOccasion_DL(p_NR_CellId);</w:t>
      </w:r>
    </w:p>
    <w:p w14:paraId="039486A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SDU1 :</w:t>
      </w:r>
      <w:proofErr w:type="gramEnd"/>
      <w:r w:rsidRPr="00C34891">
        <w:rPr>
          <w:rFonts w:ascii="Courier New" w:hAnsi="Courier New" w:cs="Courier New"/>
          <w:sz w:val="16"/>
          <w:szCs w:val="16"/>
          <w:lang w:eastAsia="en-GB"/>
        </w:rPr>
        <w:t>= fl_TC_7_1_1_8_1_SendData(p_NR_CellId, p_DrbId, cs_TimingInfo_NR(v_TimingInfoDL), v_SN);</w:t>
      </w:r>
    </w:p>
    <w:p w14:paraId="73FEB80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DE65B4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Enable PRACH reception indication</w:t>
      </w:r>
    </w:p>
    <w:p w14:paraId="5947925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w:t>
      </w:r>
      <w:proofErr w:type="gramStart"/>
      <w:r w:rsidRPr="00C34891">
        <w:rPr>
          <w:rFonts w:ascii="Courier New" w:hAnsi="Courier New" w:cs="Courier New"/>
          <w:sz w:val="16"/>
          <w:szCs w:val="16"/>
          <w:lang w:eastAsia="en-GB"/>
        </w:rPr>
        <w:t>SystemIndCtrlConfig(</w:t>
      </w:r>
      <w:proofErr w:type="gramEnd"/>
      <w:r w:rsidRPr="00C34891">
        <w:rPr>
          <w:rFonts w:ascii="Courier New" w:hAnsi="Courier New" w:cs="Courier New"/>
          <w:sz w:val="16"/>
          <w:szCs w:val="16"/>
          <w:lang w:eastAsia="en-GB"/>
        </w:rPr>
        <w:t>p_NR_CellId, cds_NR_SystemIndCtrl_RachPreamble(enable));</w:t>
      </w:r>
    </w:p>
    <w:p w14:paraId="29C7247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7CF074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12" siclog@</w:t>
      </w:r>
    </w:p>
    <w:p w14:paraId="3C56258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f_SubFrameTiming_AddMilliSeconds(v_TimingInfoDL, 100);                            // 100ms after step 9</w:t>
      </w:r>
    </w:p>
    <w:p w14:paraId="4FEA688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v_RA_</w:t>
      </w:r>
      <w:proofErr w:type="gramStart"/>
      <w:r w:rsidRPr="00C34891">
        <w:rPr>
          <w:rFonts w:ascii="Courier New" w:hAnsi="Courier New" w:cs="Courier New"/>
          <w:sz w:val="16"/>
          <w:szCs w:val="16"/>
          <w:lang w:eastAsia="en-GB"/>
        </w:rPr>
        <w:t>PreambleIndex :</w:t>
      </w:r>
      <w:proofErr w:type="gramEnd"/>
      <w:r w:rsidRPr="00C34891">
        <w:rPr>
          <w:rFonts w:ascii="Courier New" w:hAnsi="Courier New" w:cs="Courier New"/>
          <w:sz w:val="16"/>
          <w:szCs w:val="16"/>
          <w:lang w:eastAsia="en-GB"/>
        </w:rPr>
        <w:t>= 0;                                                                            // =&gt; contention-based random access</w:t>
      </w:r>
    </w:p>
    <w:p w14:paraId="6EB8337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v_PDCCH_</w:t>
      </w:r>
      <w:proofErr w:type="gramStart"/>
      <w:r w:rsidRPr="00C34891">
        <w:rPr>
          <w:rFonts w:ascii="Courier New" w:hAnsi="Courier New" w:cs="Courier New"/>
          <w:sz w:val="16"/>
          <w:szCs w:val="16"/>
          <w:lang w:eastAsia="en-GB"/>
        </w:rPr>
        <w:t>Order :</w:t>
      </w:r>
      <w:proofErr w:type="gramEnd"/>
      <w:r w:rsidRPr="00C34891">
        <w:rPr>
          <w:rFonts w:ascii="Courier New" w:hAnsi="Courier New" w:cs="Courier New"/>
          <w:sz w:val="16"/>
          <w:szCs w:val="16"/>
          <w:lang w:eastAsia="en-GB"/>
        </w:rPr>
        <w:t>= cs_NR_PDCCH_Order(f_NR_CellInfo_GetSSB_Index(p_NR_CellId), v_RA_PreambleIndex);</w:t>
      </w:r>
    </w:p>
    <w:p w14:paraId="2B9B602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w:t>
      </w:r>
      <w:proofErr w:type="gramStart"/>
      <w:r w:rsidRPr="00C34891">
        <w:rPr>
          <w:rFonts w:ascii="Courier New" w:hAnsi="Courier New" w:cs="Courier New"/>
          <w:sz w:val="16"/>
          <w:szCs w:val="16"/>
          <w:lang w:eastAsia="en-GB"/>
        </w:rPr>
        <w:t>CommonCellConfig(</w:t>
      </w:r>
      <w:proofErr w:type="gramEnd"/>
      <w:r w:rsidRPr="00C34891">
        <w:rPr>
          <w:rFonts w:ascii="Courier New" w:hAnsi="Courier New" w:cs="Courier New"/>
          <w:sz w:val="16"/>
          <w:szCs w:val="16"/>
          <w:lang w:eastAsia="en-GB"/>
        </w:rPr>
        <w:t>p_NR_CellId, cads_NR_DciTriggerPDCCHOrder_REQ(p_NR_CellId, cs_TimingInfo_NR(v_TimingInfoDL), v_PDCCH_Order, cs_NR_AssignedBWPs_DedicatedBWP(v_BWP_Id_PDCCH_Order)));</w:t>
      </w:r>
    </w:p>
    <w:p w14:paraId="02C5999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1A2A16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13" siclog@</w:t>
      </w:r>
    </w:p>
    <w:p w14:paraId="0717D5C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SYSIND.receive(</w:t>
      </w:r>
      <w:proofErr w:type="gramEnd"/>
      <w:r w:rsidRPr="00C34891">
        <w:rPr>
          <w:rFonts w:ascii="Courier New" w:hAnsi="Courier New" w:cs="Courier New"/>
          <w:sz w:val="16"/>
          <w:szCs w:val="16"/>
          <w:lang w:eastAsia="en-GB"/>
        </w:rPr>
        <w:t>car_NR_PRACH_Preamble_IND(p_NR_CellId));</w:t>
      </w:r>
    </w:p>
    <w:p w14:paraId="3871E5F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PreliminaryPass(</w:t>
      </w:r>
      <w:proofErr w:type="gramEnd"/>
      <w:r w:rsidRPr="00C34891">
        <w:rPr>
          <w:rFonts w:ascii="Courier New" w:hAnsi="Courier New" w:cs="Courier New"/>
          <w:sz w:val="16"/>
          <w:szCs w:val="16"/>
          <w:lang w:eastAsia="en-GB"/>
        </w:rPr>
        <w:t>__FILE__, __LINE__, "Step 13");</w:t>
      </w:r>
    </w:p>
    <w:p w14:paraId="04906CC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3A9062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13A - 13C" siclog@</w:t>
      </w:r>
    </w:p>
    <w:p w14:paraId="765DB81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steps are done automatically according to configuration of the RACH procedure</w:t>
      </w:r>
    </w:p>
    <w:p w14:paraId="046B635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6CE70C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"Steps 13D-13E" siclog@</w:t>
      </w:r>
    </w:p>
    <w:p w14:paraId="58CA0F6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fl_TC_7_1_1_8_1_</w:t>
      </w:r>
      <w:proofErr w:type="gramStart"/>
      <w:r w:rsidRPr="00C34891">
        <w:rPr>
          <w:rFonts w:ascii="Courier New" w:hAnsi="Courier New" w:cs="Courier New"/>
          <w:sz w:val="16"/>
          <w:szCs w:val="16"/>
          <w:lang w:eastAsia="en-GB"/>
        </w:rPr>
        <w:t>ReceiveData(</w:t>
      </w:r>
      <w:proofErr w:type="gramEnd"/>
      <w:r w:rsidRPr="00C34891">
        <w:rPr>
          <w:rFonts w:ascii="Courier New" w:hAnsi="Courier New" w:cs="Courier New"/>
          <w:sz w:val="16"/>
          <w:szCs w:val="16"/>
          <w:lang w:eastAsia="en-GB"/>
        </w:rPr>
        <w:t>p_NR_CellId, p_DrbId, {v_RLC_SDU1}, true, v_SN); //@sic R5-231578 R5s230220 sic@</w:t>
      </w:r>
    </w:p>
    <w:p w14:paraId="5ABF008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lastRenderedPageBreak/>
        <w:t xml:space="preserve">    f_NR_</w:t>
      </w:r>
      <w:proofErr w:type="gramStart"/>
      <w:r w:rsidRPr="00C34891">
        <w:rPr>
          <w:rFonts w:ascii="Courier New" w:hAnsi="Courier New" w:cs="Courier New"/>
          <w:sz w:val="16"/>
          <w:szCs w:val="16"/>
          <w:lang w:eastAsia="en-GB"/>
        </w:rPr>
        <w:t>PreliminaryPass(</w:t>
      </w:r>
      <w:proofErr w:type="gramEnd"/>
      <w:r w:rsidRPr="00C34891">
        <w:rPr>
          <w:rFonts w:ascii="Courier New" w:hAnsi="Courier New" w:cs="Courier New"/>
          <w:sz w:val="16"/>
          <w:szCs w:val="16"/>
          <w:lang w:eastAsia="en-GB"/>
        </w:rPr>
        <w:t>__FILE__, __LINE__, "Step 13D");</w:t>
      </w:r>
    </w:p>
    <w:p w14:paraId="6C84D1E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w:t>
      </w:r>
      <w:proofErr w:type="gramStart"/>
      <w:r w:rsidRPr="00C34891">
        <w:rPr>
          <w:rFonts w:ascii="Courier New" w:hAnsi="Courier New" w:cs="Courier New"/>
          <w:sz w:val="16"/>
          <w:szCs w:val="16"/>
          <w:lang w:eastAsia="en-GB"/>
        </w:rPr>
        <w:t>SystemIndCtrlConfig(</w:t>
      </w:r>
      <w:proofErr w:type="gramEnd"/>
      <w:r w:rsidRPr="00C34891">
        <w:rPr>
          <w:rFonts w:ascii="Courier New" w:hAnsi="Courier New" w:cs="Courier New"/>
          <w:sz w:val="16"/>
          <w:szCs w:val="16"/>
          <w:lang w:eastAsia="en-GB"/>
        </w:rPr>
        <w:t>p_NR_CellId, cds_NR_SystemIndCtrl_RachPreamble(disable)); //@sic R5s230634 sic@</w:t>
      </w:r>
    </w:p>
    <w:p w14:paraId="3E764D7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B87668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SN :</w:t>
      </w:r>
      <w:proofErr w:type="gramEnd"/>
      <w:r w:rsidRPr="00C34891">
        <w:rPr>
          <w:rFonts w:ascii="Courier New" w:hAnsi="Courier New" w:cs="Courier New"/>
          <w:sz w:val="16"/>
          <w:szCs w:val="16"/>
          <w:lang w:eastAsia="en-GB"/>
        </w:rPr>
        <w:t>= v_SN + 1;</w:t>
      </w:r>
    </w:p>
    <w:p w14:paraId="7475837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B41431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@sic  R5s230634</w:t>
      </w:r>
      <w:proofErr w:type="gramEnd"/>
      <w:r w:rsidRPr="00C34891">
        <w:rPr>
          <w:rFonts w:ascii="Courier New" w:hAnsi="Courier New" w:cs="Courier New"/>
          <w:sz w:val="16"/>
          <w:szCs w:val="16"/>
          <w:lang w:eastAsia="en-GB"/>
        </w:rPr>
        <w:t xml:space="preserve"> sic@</w:t>
      </w:r>
    </w:p>
    <w:p w14:paraId="71B6F77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w:t>
      </w:r>
      <w:proofErr w:type="gramStart"/>
      <w:r w:rsidRPr="00C34891">
        <w:rPr>
          <w:rFonts w:ascii="Courier New" w:hAnsi="Courier New" w:cs="Courier New"/>
          <w:sz w:val="16"/>
          <w:szCs w:val="16"/>
          <w:lang w:eastAsia="en-GB"/>
        </w:rPr>
        <w:t>ConfigureBWPs(</w:t>
      </w:r>
      <w:proofErr w:type="gramEnd"/>
      <w:r w:rsidRPr="00C34891">
        <w:rPr>
          <w:rFonts w:ascii="Courier New" w:hAnsi="Courier New" w:cs="Courier New"/>
          <w:sz w:val="16"/>
          <w:szCs w:val="16"/>
          <w:lang w:eastAsia="en-GB"/>
        </w:rPr>
        <w:t>p_NR_CellId, -, tsc_NR_BWP_Id_Initial, tsc_NR_BWP_Id_1, tsc_NR_BWP_Id_1, tsc_NR_BWP_Id_1);</w:t>
      </w:r>
    </w:p>
    <w:p w14:paraId="13402F4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20618BE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16" siclog@</w:t>
      </w:r>
    </w:p>
    <w:p w14:paraId="59402A9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f_TC_7_1_1_8_1_NR_GetNextSendOccasion_DL(p_NR_CellId);   //@sic R5s230220 change 10 sic@</w:t>
      </w:r>
    </w:p>
    <w:p w14:paraId="0DAE429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TimingInfoConfig :</w:t>
      </w:r>
      <w:proofErr w:type="gramEnd"/>
      <w:r w:rsidRPr="00C34891">
        <w:rPr>
          <w:rFonts w:ascii="Courier New" w:hAnsi="Courier New" w:cs="Courier New"/>
          <w:sz w:val="16"/>
          <w:szCs w:val="16"/>
          <w:lang w:eastAsia="en-GB"/>
        </w:rPr>
        <w:t>= f_SubFrameTiming_AddMilliSeconds(v_TimingInfoDL, 100);                        // 100ms after step 16</w:t>
      </w:r>
    </w:p>
    <w:p w14:paraId="713C5D2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SDU1 :</w:t>
      </w:r>
      <w:proofErr w:type="gramEnd"/>
      <w:r w:rsidRPr="00C34891">
        <w:rPr>
          <w:rFonts w:ascii="Courier New" w:hAnsi="Courier New" w:cs="Courier New"/>
          <w:sz w:val="16"/>
          <w:szCs w:val="16"/>
          <w:lang w:eastAsia="en-GB"/>
        </w:rPr>
        <w:t>= fl_TC_7_1_1_8_1_SendData(p_NR_CellId, p_DrbId, cs_TimingInfo_NR(v_TimingInfoDL), v_SN);</w:t>
      </w:r>
    </w:p>
    <w:p w14:paraId="33CDE4DA"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SN :</w:t>
      </w:r>
      <w:proofErr w:type="gramEnd"/>
      <w:r w:rsidRPr="00C34891">
        <w:rPr>
          <w:rFonts w:ascii="Courier New" w:hAnsi="Courier New" w:cs="Courier New"/>
          <w:sz w:val="16"/>
          <w:szCs w:val="16"/>
          <w:lang w:eastAsia="en-GB"/>
        </w:rPr>
        <w:t>= v_SN + 1;  //@sic R5s230220 change 10 sic@</w:t>
      </w:r>
    </w:p>
    <w:p w14:paraId="7CD150A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50F8E6E"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f_NR_SS_ConfigureBWPs_</w:t>
      </w:r>
      <w:proofErr w:type="gramStart"/>
      <w:r w:rsidRPr="00C34891">
        <w:rPr>
          <w:rFonts w:ascii="Courier New" w:hAnsi="Courier New" w:cs="Courier New"/>
          <w:sz w:val="16"/>
          <w:szCs w:val="16"/>
          <w:lang w:eastAsia="en-GB"/>
        </w:rPr>
        <w:t>DL(</w:t>
      </w:r>
      <w:proofErr w:type="gramEnd"/>
      <w:r w:rsidRPr="00C34891">
        <w:rPr>
          <w:rFonts w:ascii="Courier New" w:hAnsi="Courier New" w:cs="Courier New"/>
          <w:sz w:val="16"/>
          <w:szCs w:val="16"/>
          <w:lang w:eastAsia="en-GB"/>
        </w:rPr>
        <w:t>p_NR_CellId, cs_TimingInfo_NR(v_TimingInfoConfig), tsc_NR_BWP_Id_1);</w:t>
      </w:r>
    </w:p>
    <w:p w14:paraId="40D7C65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0E0A9CF"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17" siclog@</w:t>
      </w:r>
    </w:p>
    <w:p w14:paraId="35DF388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f_SubFrameTiming_AddMilliSeconds(v_TimingInfoDL, 200);                            // 200ms after step 16 @sic R5s230220 R5-231578 sic@</w:t>
      </w:r>
    </w:p>
    <w:p w14:paraId="4F87593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SDU2 :</w:t>
      </w:r>
      <w:proofErr w:type="gramEnd"/>
      <w:r w:rsidRPr="00C34891">
        <w:rPr>
          <w:rFonts w:ascii="Courier New" w:hAnsi="Courier New" w:cs="Courier New"/>
          <w:sz w:val="16"/>
          <w:szCs w:val="16"/>
          <w:lang w:eastAsia="en-GB"/>
        </w:rPr>
        <w:t>= fl_TC_7_1_1_8_1_SendData(p_NR_CellId, p_DrbId, cs_TimingInfo_NR(v_TimingInfoDL), v_SN);</w:t>
      </w:r>
    </w:p>
    <w:p w14:paraId="1676A79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107209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18" siclog@</w:t>
      </w:r>
    </w:p>
    <w:p w14:paraId="6979520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TimingInfoUL :</w:t>
      </w:r>
      <w:proofErr w:type="gramEnd"/>
      <w:r w:rsidRPr="00C34891">
        <w:rPr>
          <w:rFonts w:ascii="Courier New" w:hAnsi="Courier New" w:cs="Courier New"/>
          <w:sz w:val="16"/>
          <w:szCs w:val="16"/>
          <w:lang w:eastAsia="en-GB"/>
        </w:rPr>
        <w:t>= f_NR_GetNextSendOccasion_ULafterDL(p_NR_CellId, v_TimingInfoDL, 200);                // 200ms after step 17 @sic R5s230220 R5-231578 sic@</w:t>
      </w:r>
    </w:p>
    <w:p w14:paraId="6E4D0AAB"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OneULGrantTransmission(</w:t>
      </w:r>
      <w:proofErr w:type="gramEnd"/>
      <w:r w:rsidRPr="00C34891">
        <w:rPr>
          <w:rFonts w:ascii="Courier New" w:hAnsi="Courier New" w:cs="Courier New"/>
          <w:sz w:val="16"/>
          <w:szCs w:val="16"/>
          <w:lang w:eastAsia="en-GB"/>
        </w:rPr>
        <w:t>p_NR_CellId, cs_TimingInfo_NR(v_TimingInfoUL), p_ResourceAllocationUL);</w:t>
      </w:r>
    </w:p>
    <w:p w14:paraId="1C9F357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22D1D22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"Steps 19-19A" siclog@</w:t>
      </w:r>
    </w:p>
    <w:p w14:paraId="6677A1B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fl_TC_7_1_1_8_1_</w:t>
      </w:r>
      <w:proofErr w:type="gramStart"/>
      <w:r w:rsidRPr="00C34891">
        <w:rPr>
          <w:rFonts w:ascii="Courier New" w:hAnsi="Courier New" w:cs="Courier New"/>
          <w:sz w:val="16"/>
          <w:szCs w:val="16"/>
          <w:lang w:eastAsia="en-GB"/>
        </w:rPr>
        <w:t>ReceiveData(</w:t>
      </w:r>
      <w:proofErr w:type="gramEnd"/>
      <w:r w:rsidRPr="00C34891">
        <w:rPr>
          <w:rFonts w:ascii="Courier New" w:hAnsi="Courier New" w:cs="Courier New"/>
          <w:sz w:val="16"/>
          <w:szCs w:val="16"/>
          <w:lang w:eastAsia="en-GB"/>
        </w:rPr>
        <w:t>p_NR_CellId, p_DrbId, {v_RLC_SDU1, v_RLC_SDU2}, true, v_SN); //@sic R5-231578 R5s230220 sic@</w:t>
      </w:r>
    </w:p>
    <w:p w14:paraId="1683E63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D247632"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SN :</w:t>
      </w:r>
      <w:proofErr w:type="gramEnd"/>
      <w:r w:rsidRPr="00C34891">
        <w:rPr>
          <w:rFonts w:ascii="Courier New" w:hAnsi="Courier New" w:cs="Courier New"/>
          <w:sz w:val="16"/>
          <w:szCs w:val="16"/>
          <w:lang w:eastAsia="en-GB"/>
        </w:rPr>
        <w:t>= v_SN + 1;</w:t>
      </w:r>
    </w:p>
    <w:p w14:paraId="5AD7334E"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C34891">
        <w:rPr>
          <w:rFonts w:ascii="Courier New" w:hAnsi="Courier New" w:cs="Courier New"/>
          <w:sz w:val="16"/>
          <w:szCs w:val="16"/>
          <w:lang w:eastAsia="en-GB"/>
        </w:rPr>
        <w:t xml:space="preserve">    </w:t>
      </w:r>
      <w:r w:rsidRPr="00E05592">
        <w:rPr>
          <w:rFonts w:ascii="Courier New" w:hAnsi="Courier New" w:cs="Courier New"/>
          <w:sz w:val="16"/>
          <w:szCs w:val="16"/>
          <w:highlight w:val="cyan"/>
          <w:lang w:eastAsia="en-GB"/>
        </w:rPr>
        <w:t>//@sic R5-216169 R5s230220 R5s230634 sic@</w:t>
      </w:r>
    </w:p>
    <w:p w14:paraId="0CD81AB2"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w:t>
      </w:r>
      <w:proofErr w:type="gramStart"/>
      <w:r w:rsidRPr="00E05592">
        <w:rPr>
          <w:rFonts w:ascii="Courier New" w:hAnsi="Courier New" w:cs="Courier New"/>
          <w:sz w:val="16"/>
          <w:szCs w:val="16"/>
          <w:highlight w:val="cyan"/>
          <w:lang w:eastAsia="en-GB"/>
        </w:rPr>
        <w:t>if</w:t>
      </w:r>
      <w:proofErr w:type="gramEnd"/>
      <w:r w:rsidRPr="00E05592">
        <w:rPr>
          <w:rFonts w:ascii="Courier New" w:hAnsi="Courier New" w:cs="Courier New"/>
          <w:sz w:val="16"/>
          <w:szCs w:val="16"/>
          <w:highlight w:val="cyan"/>
          <w:lang w:eastAsia="en-GB"/>
        </w:rPr>
        <w:t xml:space="preserve"> (v_BWP_SameNumerology_upto4 ) {</w:t>
      </w:r>
    </w:p>
    <w:p w14:paraId="5984CC98"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f_NR_SS_</w:t>
      </w:r>
      <w:proofErr w:type="gramStart"/>
      <w:r w:rsidRPr="00E05592">
        <w:rPr>
          <w:rFonts w:ascii="Courier New" w:hAnsi="Courier New" w:cs="Courier New"/>
          <w:sz w:val="16"/>
          <w:szCs w:val="16"/>
          <w:highlight w:val="cyan"/>
          <w:lang w:eastAsia="en-GB"/>
        </w:rPr>
        <w:t>ConfigureBWPs(</w:t>
      </w:r>
      <w:proofErr w:type="gramEnd"/>
      <w:r w:rsidRPr="00E05592">
        <w:rPr>
          <w:rFonts w:ascii="Courier New" w:hAnsi="Courier New" w:cs="Courier New"/>
          <w:sz w:val="16"/>
          <w:szCs w:val="16"/>
          <w:highlight w:val="cyan"/>
          <w:lang w:eastAsia="en-GB"/>
        </w:rPr>
        <w:t>p_NR_CellId, -, tsc_NR_BWP_Id_2, tsc_NR_BWP_Id_2, tsc_NR_BWP_Id_2, tsc_NR_BWP_Id_2);</w:t>
      </w:r>
    </w:p>
    <w:p w14:paraId="56A9CA52"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 else {</w:t>
      </w:r>
    </w:p>
    <w:p w14:paraId="4AC3833B" w14:textId="77777777" w:rsidR="00C34891" w:rsidRPr="00E05592"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cyan"/>
          <w:lang w:eastAsia="en-GB"/>
        </w:rPr>
      </w:pPr>
      <w:r w:rsidRPr="00E05592">
        <w:rPr>
          <w:rFonts w:ascii="Courier New" w:hAnsi="Courier New" w:cs="Courier New"/>
          <w:sz w:val="16"/>
          <w:szCs w:val="16"/>
          <w:highlight w:val="cyan"/>
          <w:lang w:eastAsia="en-GB"/>
        </w:rPr>
        <w:t xml:space="preserve">        f_NR_SS_</w:t>
      </w:r>
      <w:proofErr w:type="gramStart"/>
      <w:r w:rsidRPr="00E05592">
        <w:rPr>
          <w:rFonts w:ascii="Courier New" w:hAnsi="Courier New" w:cs="Courier New"/>
          <w:sz w:val="16"/>
          <w:szCs w:val="16"/>
          <w:highlight w:val="cyan"/>
          <w:lang w:eastAsia="en-GB"/>
        </w:rPr>
        <w:t>ConfigureBWPs(</w:t>
      </w:r>
      <w:proofErr w:type="gramEnd"/>
      <w:r w:rsidRPr="00E05592">
        <w:rPr>
          <w:rFonts w:ascii="Courier New" w:hAnsi="Courier New" w:cs="Courier New"/>
          <w:sz w:val="16"/>
          <w:szCs w:val="16"/>
          <w:highlight w:val="cyan"/>
          <w:lang w:eastAsia="en-GB"/>
        </w:rPr>
        <w:t>p_NR_CellId, -, tsc_NR_BWP_Id_Initial, tsc_NR_BWP_Id_Initial, tsc_NR_BWP_Id_Initial, tsc_NR_BWP_Id_Initial);</w:t>
      </w:r>
    </w:p>
    <w:p w14:paraId="498E474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E05592">
        <w:rPr>
          <w:rFonts w:ascii="Courier New" w:hAnsi="Courier New" w:cs="Courier New"/>
          <w:sz w:val="16"/>
          <w:szCs w:val="16"/>
          <w:highlight w:val="cyan"/>
          <w:lang w:eastAsia="en-GB"/>
        </w:rPr>
        <w:t xml:space="preserve">    }</w:t>
      </w:r>
    </w:p>
    <w:p w14:paraId="725218C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28D994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20" siclog@</w:t>
      </w:r>
    </w:p>
    <w:p w14:paraId="1D3D425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TimingInfoDL :</w:t>
      </w:r>
      <w:proofErr w:type="gramEnd"/>
      <w:r w:rsidRPr="00C34891">
        <w:rPr>
          <w:rFonts w:ascii="Courier New" w:hAnsi="Courier New" w:cs="Courier New"/>
          <w:sz w:val="16"/>
          <w:szCs w:val="16"/>
          <w:lang w:eastAsia="en-GB"/>
        </w:rPr>
        <w:t>= f_SubFrameTiming_AddMilliSeconds(v_TimingInfoDL, 1400);                           // 1400ms after step 17 =&gt; 1000ms after step 18</w:t>
      </w:r>
    </w:p>
    <w:p w14:paraId="52268A0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v_RLC_</w:t>
      </w:r>
      <w:proofErr w:type="gramStart"/>
      <w:r w:rsidRPr="00C34891">
        <w:rPr>
          <w:rFonts w:ascii="Courier New" w:hAnsi="Courier New" w:cs="Courier New"/>
          <w:sz w:val="16"/>
          <w:szCs w:val="16"/>
          <w:lang w:eastAsia="en-GB"/>
        </w:rPr>
        <w:t>SDU1 :</w:t>
      </w:r>
      <w:proofErr w:type="gramEnd"/>
      <w:r w:rsidRPr="00C34891">
        <w:rPr>
          <w:rFonts w:ascii="Courier New" w:hAnsi="Courier New" w:cs="Courier New"/>
          <w:sz w:val="16"/>
          <w:szCs w:val="16"/>
          <w:lang w:eastAsia="en-GB"/>
        </w:rPr>
        <w:t>= fl_TC_7_1_1_8_1_SendData(p_NR_CellId, p_DrbId, cs_TimingInfo_NR(v_TimingInfoDL), v_SN);</w:t>
      </w:r>
    </w:p>
    <w:p w14:paraId="2B8AE007"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09C1351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 21" siclog@</w:t>
      </w:r>
    </w:p>
    <w:p w14:paraId="541DED26"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v_</w:t>
      </w:r>
      <w:proofErr w:type="gramStart"/>
      <w:r w:rsidRPr="00C34891">
        <w:rPr>
          <w:rFonts w:ascii="Courier New" w:hAnsi="Courier New" w:cs="Courier New"/>
          <w:sz w:val="16"/>
          <w:szCs w:val="16"/>
          <w:lang w:eastAsia="en-GB"/>
        </w:rPr>
        <w:t>TimingInfoUL :</w:t>
      </w:r>
      <w:proofErr w:type="gramEnd"/>
      <w:r w:rsidRPr="00C34891">
        <w:rPr>
          <w:rFonts w:ascii="Courier New" w:hAnsi="Courier New" w:cs="Courier New"/>
          <w:sz w:val="16"/>
          <w:szCs w:val="16"/>
          <w:lang w:eastAsia="en-GB"/>
        </w:rPr>
        <w:t>= f_NR_GetNextSendOccasion_ULafterDL(p_NR_CellId, v_TimingInfoDL, 100);                // 100ms after step 20</w:t>
      </w:r>
    </w:p>
    <w:p w14:paraId="1B1F9D1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OneULGrantTransmission(</w:t>
      </w:r>
      <w:proofErr w:type="gramEnd"/>
      <w:r w:rsidRPr="00C34891">
        <w:rPr>
          <w:rFonts w:ascii="Courier New" w:hAnsi="Courier New" w:cs="Courier New"/>
          <w:sz w:val="16"/>
          <w:szCs w:val="16"/>
          <w:lang w:eastAsia="en-GB"/>
        </w:rPr>
        <w:t>p_NR_CellId, cs_TimingInfo_NR(v_TimingInfoUL), p_ResourceAllocationUL);</w:t>
      </w:r>
    </w:p>
    <w:p w14:paraId="26D9CCAD"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0C8DDC79"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@siclog "Steps 22-22A" siclog@</w:t>
      </w:r>
    </w:p>
    <w:p w14:paraId="394FB65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fl_TC_7_1_1_8_1_</w:t>
      </w:r>
      <w:proofErr w:type="gramStart"/>
      <w:r w:rsidRPr="00C34891">
        <w:rPr>
          <w:rFonts w:ascii="Courier New" w:hAnsi="Courier New" w:cs="Courier New"/>
          <w:sz w:val="16"/>
          <w:szCs w:val="16"/>
          <w:lang w:eastAsia="en-GB"/>
        </w:rPr>
        <w:t>ReceiveData(</w:t>
      </w:r>
      <w:proofErr w:type="gramEnd"/>
      <w:r w:rsidRPr="00C34891">
        <w:rPr>
          <w:rFonts w:ascii="Courier New" w:hAnsi="Courier New" w:cs="Courier New"/>
          <w:sz w:val="16"/>
          <w:szCs w:val="16"/>
          <w:lang w:eastAsia="en-GB"/>
        </w:rPr>
        <w:t>p_NR_CellId, p_DrbId, {v_RLC_SDU1}, true, v_SN); //@sic R5-231578 R5s230220 sic@</w:t>
      </w:r>
    </w:p>
    <w:p w14:paraId="42132423"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w:t>
      </w:r>
      <w:proofErr w:type="gramStart"/>
      <w:r w:rsidRPr="00C34891">
        <w:rPr>
          <w:rFonts w:ascii="Courier New" w:hAnsi="Courier New" w:cs="Courier New"/>
          <w:sz w:val="16"/>
          <w:szCs w:val="16"/>
          <w:lang w:eastAsia="en-GB"/>
        </w:rPr>
        <w:t>PreliminaryPass(</w:t>
      </w:r>
      <w:proofErr w:type="gramEnd"/>
      <w:r w:rsidRPr="00C34891">
        <w:rPr>
          <w:rFonts w:ascii="Courier New" w:hAnsi="Courier New" w:cs="Courier New"/>
          <w:sz w:val="16"/>
          <w:szCs w:val="16"/>
          <w:lang w:eastAsia="en-GB"/>
        </w:rPr>
        <w:t>__FILE__, __LINE__, "Step 22");</w:t>
      </w:r>
    </w:p>
    <w:p w14:paraId="735E2835"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7E395CC1"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roofErr w:type="gramStart"/>
      <w:r w:rsidRPr="00C34891">
        <w:rPr>
          <w:rFonts w:ascii="Courier New" w:hAnsi="Courier New" w:cs="Courier New"/>
          <w:sz w:val="16"/>
          <w:szCs w:val="16"/>
          <w:lang w:eastAsia="en-GB"/>
        </w:rPr>
        <w:t>if</w:t>
      </w:r>
      <w:proofErr w:type="gramEnd"/>
      <w:r w:rsidRPr="00C34891">
        <w:rPr>
          <w:rFonts w:ascii="Courier New" w:hAnsi="Courier New" w:cs="Courier New"/>
          <w:sz w:val="16"/>
          <w:szCs w:val="16"/>
          <w:lang w:eastAsia="en-GB"/>
        </w:rPr>
        <w:t xml:space="preserve"> (v_BWP_SameNumerology_upto4 ) {</w:t>
      </w:r>
    </w:p>
    <w:p w14:paraId="79A860B4"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f_NR_SS_ConfigureBWPs_</w:t>
      </w:r>
      <w:proofErr w:type="gramStart"/>
      <w:r w:rsidRPr="00C34891">
        <w:rPr>
          <w:rFonts w:ascii="Courier New" w:hAnsi="Courier New" w:cs="Courier New"/>
          <w:sz w:val="16"/>
          <w:szCs w:val="16"/>
          <w:lang w:eastAsia="en-GB"/>
        </w:rPr>
        <w:t>DL(</w:t>
      </w:r>
      <w:proofErr w:type="gramEnd"/>
      <w:r w:rsidRPr="00C34891">
        <w:rPr>
          <w:rFonts w:ascii="Courier New" w:hAnsi="Courier New" w:cs="Courier New"/>
          <w:sz w:val="16"/>
          <w:szCs w:val="16"/>
          <w:lang w:eastAsia="en-GB"/>
        </w:rPr>
        <w:t>p_NR_CellId, -, tsc_NR_BWP_Id_2);</w:t>
      </w:r>
    </w:p>
    <w:p w14:paraId="4B92DEB0"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 else {</w:t>
      </w:r>
    </w:p>
    <w:p w14:paraId="5C75E52C"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lastRenderedPageBreak/>
        <w:t xml:space="preserve">        f_NR_SS_ConfigureBWPs_</w:t>
      </w:r>
      <w:proofErr w:type="gramStart"/>
      <w:r w:rsidRPr="00C34891">
        <w:rPr>
          <w:rFonts w:ascii="Courier New" w:hAnsi="Courier New" w:cs="Courier New"/>
          <w:sz w:val="16"/>
          <w:szCs w:val="16"/>
          <w:lang w:eastAsia="en-GB"/>
        </w:rPr>
        <w:t>DL(</w:t>
      </w:r>
      <w:proofErr w:type="gramEnd"/>
      <w:r w:rsidRPr="00C34891">
        <w:rPr>
          <w:rFonts w:ascii="Courier New" w:hAnsi="Courier New" w:cs="Courier New"/>
          <w:sz w:val="16"/>
          <w:szCs w:val="16"/>
          <w:lang w:eastAsia="en-GB"/>
        </w:rPr>
        <w:t>p_NR_CellId, -, tsc_NR_BWP_Id_Initial);</w:t>
      </w:r>
    </w:p>
    <w:p w14:paraId="31E59DA8" w14:textId="77777777"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6821AC13" w14:textId="50DDF33F" w:rsidR="00C34891" w:rsidRPr="00C34891" w:rsidRDefault="00C34891" w:rsidP="00C34891">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C34891">
        <w:rPr>
          <w:rFonts w:ascii="Courier New" w:hAnsi="Courier New" w:cs="Courier New"/>
          <w:sz w:val="16"/>
          <w:szCs w:val="16"/>
          <w:lang w:eastAsia="en-GB"/>
        </w:rPr>
        <w:t xml:space="preserve">  }</w:t>
      </w:r>
    </w:p>
    <w:p w14:paraId="003B38F3" w14:textId="77777777" w:rsidR="00D729CE" w:rsidRPr="008974E7" w:rsidRDefault="00D729CE" w:rsidP="00D729CE">
      <w:pPr>
        <w:pStyle w:val="Heading2"/>
        <w:numPr>
          <w:ilvl w:val="1"/>
          <w:numId w:val="1"/>
        </w:numPr>
        <w:overflowPunct w:val="0"/>
        <w:autoSpaceDE w:val="0"/>
        <w:autoSpaceDN w:val="0"/>
        <w:adjustRightInd w:val="0"/>
        <w:spacing w:before="480"/>
        <w:rPr>
          <w:rFonts w:cs="Arial"/>
          <w:b/>
          <w:color w:val="000000"/>
          <w:lang w:eastAsia="en-GB"/>
        </w:rPr>
      </w:pPr>
      <w:r w:rsidRPr="008974E7">
        <w:rPr>
          <w:rFonts w:cs="Arial"/>
          <w:b/>
          <w:color w:val="000000"/>
          <w:lang w:eastAsia="en-GB"/>
        </w:rPr>
        <w:t xml:space="preserve">Function </w:t>
      </w:r>
      <w:r w:rsidRPr="00D729CE">
        <w:rPr>
          <w:rFonts w:cs="Arial"/>
          <w:b/>
          <w:color w:val="000000"/>
          <w:lang w:eastAsia="en-GB"/>
        </w:rPr>
        <w:t>f_NR_GetNextSendOccasion_ULafterDL</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729CE" w:rsidRPr="00D268E5" w14:paraId="792D2C58"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7B04644B" w14:textId="77777777" w:rsidR="00D729CE" w:rsidRPr="005E2E04" w:rsidRDefault="00D729CE"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2887CEB" w14:textId="77777777" w:rsidR="00D729CE" w:rsidRPr="005E2E04" w:rsidRDefault="00D729CE" w:rsidP="00D729CE">
            <w:pPr>
              <w:pStyle w:val="CRCoverPage"/>
              <w:spacing w:after="0"/>
              <w:rPr>
                <w:rFonts w:cs="Arial"/>
                <w:sz w:val="18"/>
                <w:szCs w:val="18"/>
                <w:lang w:eastAsia="en-GB"/>
              </w:rPr>
            </w:pPr>
            <w:r w:rsidRPr="00D729CE">
              <w:rPr>
                <w:noProof/>
              </w:rPr>
              <w:t>f_NR_GetNextSendOccasion_ULafterDL</w:t>
            </w:r>
          </w:p>
        </w:tc>
      </w:tr>
      <w:tr w:rsidR="00D729CE" w:rsidRPr="00D268E5" w14:paraId="68E59AAB" w14:textId="77777777" w:rsidTr="00D729C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50B183D" w14:textId="77777777" w:rsidR="00D729CE" w:rsidRPr="005E2E04" w:rsidRDefault="00D729CE"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5ADC822" w14:textId="77777777" w:rsidR="00D729CE" w:rsidRDefault="00D729CE" w:rsidP="00D729CE">
            <w:pPr>
              <w:pStyle w:val="CRCoverPage"/>
              <w:spacing w:after="0"/>
              <w:rPr>
                <w:rFonts w:cs="Arial"/>
                <w:noProof/>
              </w:rPr>
            </w:pPr>
            <w:r w:rsidRPr="0082383D">
              <w:rPr>
                <w:rFonts w:cs="Arial"/>
                <w:noProof/>
              </w:rPr>
              <w:t>In the current TTCN,</w:t>
            </w:r>
            <w:r>
              <w:rPr>
                <w:rFonts w:cs="Arial"/>
                <w:noProof/>
              </w:rPr>
              <w:t xml:space="preserve"> the following changes are needed:</w:t>
            </w:r>
          </w:p>
          <w:p w14:paraId="16E39061" w14:textId="77777777" w:rsidR="00D729CE" w:rsidRDefault="00D729CE" w:rsidP="00D729CE">
            <w:pPr>
              <w:pStyle w:val="CRCoverPage"/>
              <w:spacing w:after="0"/>
              <w:rPr>
                <w:rFonts w:cs="Arial"/>
                <w:noProof/>
              </w:rPr>
            </w:pPr>
          </w:p>
          <w:p w14:paraId="33268C6A" w14:textId="674009BF" w:rsidR="00D729CE" w:rsidRPr="00D729CE" w:rsidRDefault="00D729CE" w:rsidP="00D729CE">
            <w:pPr>
              <w:pStyle w:val="CRCoverPage"/>
              <w:spacing w:after="0"/>
              <w:rPr>
                <w:lang w:eastAsia="zh-CN"/>
              </w:rPr>
            </w:pPr>
            <w:r>
              <w:rPr>
                <w:lang w:eastAsia="zh-CN"/>
              </w:rPr>
              <w:t>The current value of K2 in the PDCCH transmitted in a switched BWP is 4 slots which is not enough as per TS 38.133 section 8.6.2 which states “</w:t>
            </w: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w:t>
            </w:r>
            <w:r w:rsidRPr="009B3DAC">
              <w:rPr>
                <w:b/>
              </w:rPr>
              <w:t xml:space="preserve">right after a time duration of </w:t>
            </w:r>
            <w:r w:rsidRPr="009B3DAC">
              <w:rPr>
                <w:b/>
                <w:lang w:eastAsia="zh-CN"/>
              </w:rPr>
              <w:t>T</w:t>
            </w:r>
            <w:r w:rsidRPr="009B3DAC">
              <w:rPr>
                <w:b/>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except DCI triggering BWP switch on the cell where DCI-based BWP switch occurs</w:t>
            </w:r>
            <w:r>
              <w:rPr>
                <w:lang w:eastAsia="zh-CN"/>
              </w:rPr>
              <w:t>”. So, for a UE supporting Type 2 BWP Switching Delay and for 30 Khz, K2 must be at</w:t>
            </w:r>
            <w:r w:rsidR="00285D69">
              <w:rPr>
                <w:lang w:eastAsia="zh-CN"/>
              </w:rPr>
              <w:t xml:space="preserve"> </w:t>
            </w:r>
            <w:r>
              <w:rPr>
                <w:lang w:eastAsia="zh-CN"/>
              </w:rPr>
              <w:t>least 5 slots.</w:t>
            </w:r>
          </w:p>
        </w:tc>
      </w:tr>
      <w:tr w:rsidR="00D729CE" w:rsidRPr="00D268E5" w14:paraId="6547739F"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4B6B7BFF" w14:textId="77777777" w:rsidR="00D729CE" w:rsidRPr="005E2E04" w:rsidRDefault="00D729CE" w:rsidP="00D729C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580B25C" w14:textId="77777777" w:rsidR="00D729CE" w:rsidRPr="00382A49" w:rsidRDefault="00D729CE" w:rsidP="00382A49">
            <w:pPr>
              <w:autoSpaceDE w:val="0"/>
              <w:autoSpaceDN w:val="0"/>
              <w:adjustRightInd w:val="0"/>
              <w:spacing w:after="0"/>
              <w:rPr>
                <w:rFonts w:ascii="Arial" w:hAnsi="Arial" w:cs="Arial"/>
                <w:noProof/>
              </w:rPr>
            </w:pPr>
            <w:r w:rsidRPr="00D729CE">
              <w:rPr>
                <w:rFonts w:ascii="Arial" w:hAnsi="Arial" w:cs="Arial"/>
                <w:noProof/>
              </w:rPr>
              <w:t>K2 value set to 6</w:t>
            </w:r>
            <w:r>
              <w:rPr>
                <w:rFonts w:ascii="Arial" w:hAnsi="Arial" w:cs="Arial"/>
                <w:noProof/>
              </w:rPr>
              <w:t xml:space="preserve"> based on a boolean flag.</w:t>
            </w:r>
          </w:p>
        </w:tc>
      </w:tr>
      <w:tr w:rsidR="00D729CE" w:rsidRPr="001D039E" w14:paraId="5E0DE79E"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012B92E0" w14:textId="77777777" w:rsidR="00D729CE" w:rsidRPr="005E2E04" w:rsidRDefault="00D729CE"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FAE555E" w14:textId="77777777" w:rsidR="00D729CE" w:rsidRPr="0082383D" w:rsidRDefault="00D729CE" w:rsidP="00D729CE">
            <w:pPr>
              <w:spacing w:after="0"/>
              <w:rPr>
                <w:rFonts w:ascii="Arial" w:hAnsi="Arial" w:cs="Arial"/>
                <w:lang w:eastAsia="en-GB"/>
              </w:rPr>
            </w:pPr>
            <w:r>
              <w:rPr>
                <w:rFonts w:ascii="Arial" w:hAnsi="Arial" w:cs="Arial"/>
                <w:lang w:eastAsia="en-GB"/>
              </w:rPr>
              <w:t>NR</w:t>
            </w:r>
            <w:r w:rsidR="00382A49">
              <w:rPr>
                <w:rFonts w:ascii="Arial" w:hAnsi="Arial" w:cs="Arial"/>
                <w:lang w:eastAsia="en-GB"/>
              </w:rPr>
              <w:t>_Timing</w:t>
            </w:r>
            <w:r w:rsidRPr="0082383D">
              <w:rPr>
                <w:rFonts w:ascii="Arial" w:hAnsi="Arial" w:cs="Arial"/>
                <w:lang w:eastAsia="en-GB"/>
              </w:rPr>
              <w:t>.ttcn</w:t>
            </w:r>
          </w:p>
        </w:tc>
      </w:tr>
      <w:tr w:rsidR="00D729CE" w:rsidRPr="00D268E5" w14:paraId="3CE7B2D5" w14:textId="77777777" w:rsidTr="00D729CE">
        <w:tc>
          <w:tcPr>
            <w:tcW w:w="1985" w:type="dxa"/>
            <w:tcBorders>
              <w:top w:val="single" w:sz="4" w:space="0" w:color="auto"/>
              <w:left w:val="single" w:sz="4" w:space="0" w:color="auto"/>
              <w:bottom w:val="single" w:sz="4" w:space="0" w:color="auto"/>
              <w:right w:val="single" w:sz="4" w:space="0" w:color="auto"/>
            </w:tcBorders>
            <w:hideMark/>
          </w:tcPr>
          <w:p w14:paraId="567B7023" w14:textId="77777777" w:rsidR="00D729CE" w:rsidRPr="003D0D45" w:rsidRDefault="00D729CE" w:rsidP="00D729CE">
            <w:pPr>
              <w:spacing w:before="40" w:after="40"/>
              <w:rPr>
                <w:rFonts w:ascii="Arial" w:hAnsi="Arial"/>
                <w:sz w:val="18"/>
                <w:szCs w:val="18"/>
                <w:highlight w:val="cyan"/>
              </w:rPr>
            </w:pPr>
            <w:r w:rsidRPr="003D0D45">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889E374" w14:textId="26B04E67" w:rsidR="001403CF" w:rsidRPr="003D0D45" w:rsidRDefault="003D0D45" w:rsidP="003D0D45">
            <w:pPr>
              <w:rPr>
                <w:rFonts w:ascii="Arial" w:hAnsi="Arial"/>
                <w:sz w:val="18"/>
                <w:szCs w:val="18"/>
                <w:highlight w:val="cyan"/>
                <w:lang w:eastAsia="zh-CN"/>
              </w:rPr>
            </w:pPr>
            <w:r w:rsidRPr="003D0D45">
              <w:rPr>
                <w:rFonts w:ascii="Arial" w:hAnsi="Arial"/>
                <w:sz w:val="18"/>
                <w:szCs w:val="18"/>
                <w:highlight w:val="cyan"/>
                <w:lang w:eastAsia="zh-CN"/>
              </w:rPr>
              <w:t xml:space="preserve">Accepted, </w:t>
            </w:r>
            <w:r w:rsidR="0070116F">
              <w:rPr>
                <w:rFonts w:ascii="Arial" w:hAnsi="Arial"/>
                <w:sz w:val="18"/>
                <w:szCs w:val="18"/>
                <w:highlight w:val="cyan"/>
                <w:lang w:eastAsia="zh-CN"/>
              </w:rPr>
              <w:t xml:space="preserve">implemented </w:t>
            </w:r>
            <w:r w:rsidRPr="003D0D45">
              <w:rPr>
                <w:rFonts w:ascii="Arial" w:hAnsi="Arial"/>
                <w:sz w:val="18"/>
                <w:szCs w:val="18"/>
                <w:highlight w:val="cyan"/>
                <w:lang w:eastAsia="zh-CN"/>
              </w:rPr>
              <w:t>as per agreed prose CR R5-235286</w:t>
            </w:r>
          </w:p>
        </w:tc>
      </w:tr>
    </w:tbl>
    <w:p w14:paraId="4A9B8F2B" w14:textId="77777777" w:rsidR="00641E31" w:rsidRDefault="00641E31" w:rsidP="00D729CE">
      <w:pPr>
        <w:spacing w:after="0"/>
        <w:rPr>
          <w:rFonts w:ascii="Arial" w:hAnsi="Arial"/>
          <w:b/>
          <w:lang w:eastAsia="en-GB"/>
        </w:rPr>
      </w:pPr>
    </w:p>
    <w:p w14:paraId="4CD03219" w14:textId="77777777" w:rsidR="00641E31" w:rsidRDefault="00641E31" w:rsidP="00D729CE">
      <w:pPr>
        <w:spacing w:after="0"/>
        <w:rPr>
          <w:rFonts w:ascii="Arial" w:hAnsi="Arial"/>
          <w:b/>
          <w:lang w:eastAsia="en-GB"/>
        </w:rPr>
      </w:pPr>
    </w:p>
    <w:p w14:paraId="6A1EBBE0" w14:textId="77777777" w:rsidR="00D729CE" w:rsidRPr="0082383D" w:rsidRDefault="00D729CE" w:rsidP="00D729CE">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729CE" w:rsidRPr="00D268E5" w14:paraId="4494958C" w14:textId="77777777" w:rsidTr="00D729CE">
        <w:tc>
          <w:tcPr>
            <w:tcW w:w="13575" w:type="dxa"/>
            <w:tcBorders>
              <w:top w:val="single" w:sz="4" w:space="0" w:color="auto"/>
              <w:left w:val="single" w:sz="4" w:space="0" w:color="auto"/>
              <w:bottom w:val="single" w:sz="4" w:space="0" w:color="auto"/>
              <w:right w:val="single" w:sz="4" w:space="0" w:color="auto"/>
            </w:tcBorders>
          </w:tcPr>
          <w:p w14:paraId="381A7590"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function f_NR_GetNextSendOccasion_ULafterDL(NR_CellId_Type p_NR_CellId,</w:t>
            </w:r>
          </w:p>
          <w:p w14:paraId="6A1CF272"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SubFrameTiming_Type p_T_DlAssignment,</w:t>
            </w:r>
          </w:p>
          <w:p w14:paraId="738DF726"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UInt_Type p_MilliSeconds ) runs on NR_BASE_PTC return SubFrameTiming_Type</w:t>
            </w:r>
          </w:p>
          <w:p w14:paraId="284F50B0"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05D7285D"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SubcarrierSpacing v_SCS := f_NR_CellInfo_GetSCS(p_NR_CellId);</w:t>
            </w:r>
          </w:p>
          <w:p w14:paraId="2A3422A5"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v_SlotsPerSubframe := f_NR_CellInfo_GetSCS_SlotsNumberPerSubframe(v_SCS);</w:t>
            </w:r>
          </w:p>
          <w:p w14:paraId="2D21E9E3"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v_SchedulingParametersDL := fl_NR_SchedulingParameters_DL();</w:t>
            </w:r>
          </w:p>
          <w:p w14:paraId="09166A0F"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v_SchedulingParametersUL := fl_NR_SchedulingParameters_UL(p_NR_CellId);</w:t>
            </w:r>
          </w:p>
          <w:p w14:paraId="3BEF6497"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v_SlotOffsetK0 := v_SchedulingParametersDL.SlotOffsetPdcchPxsch;</w:t>
            </w:r>
          </w:p>
          <w:p w14:paraId="69F2D5F6"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v_SlotNumber := f_NR_SubFrameTiming_GetSlotNumber(p_T_DlAssignment);</w:t>
            </w:r>
          </w:p>
          <w:p w14:paraId="240727CB"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v_SubframeOffsetForPdschTransmission := ((p_T_DlAssignment.Subframe.Number * v_SlotsPerSubframe) + v_SlotNumber + v_SlotOffsetK0) / v_SlotsPerSubframe;</w:t>
            </w:r>
          </w:p>
          <w:p w14:paraId="418E6007"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0E06B8C0"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return fl_NR_NextPdcchOcassion(p_NR_CellId, p_T_DlAssignment.HSFN, p_T_DlAssignment.SFN, v_SubframeOffsetForPdschTransmission + p_MilliSeconds, v_SchedulingParametersUL);</w:t>
            </w:r>
          </w:p>
          <w:p w14:paraId="32EA46D0" w14:textId="77777777" w:rsid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60AB61B7" w14:textId="77777777" w:rsidR="00D729CE" w:rsidRDefault="00D729CE" w:rsidP="00641E31">
            <w:pPr>
              <w:autoSpaceDE w:val="0"/>
              <w:autoSpaceDN w:val="0"/>
              <w:adjustRightInd w:val="0"/>
              <w:spacing w:after="0"/>
              <w:rPr>
                <w:rFonts w:ascii="Courier New" w:hAnsi="Courier New" w:cs="Courier New"/>
                <w:color w:val="000000"/>
                <w:lang w:eastAsia="de-DE"/>
              </w:rPr>
            </w:pPr>
          </w:p>
          <w:p w14:paraId="29D0A69D" w14:textId="77777777" w:rsidR="00641E31" w:rsidRPr="0082383D" w:rsidRDefault="00641E31" w:rsidP="00641E31">
            <w:pPr>
              <w:autoSpaceDE w:val="0"/>
              <w:autoSpaceDN w:val="0"/>
              <w:adjustRightInd w:val="0"/>
              <w:spacing w:after="0"/>
              <w:rPr>
                <w:rFonts w:ascii="Courier New" w:hAnsi="Courier New" w:cs="Courier New"/>
                <w:color w:val="000000"/>
                <w:lang w:eastAsia="de-DE"/>
              </w:rPr>
            </w:pPr>
          </w:p>
        </w:tc>
      </w:tr>
    </w:tbl>
    <w:p w14:paraId="133A04C3" w14:textId="77777777" w:rsidR="00D729CE" w:rsidRPr="00D268E5" w:rsidRDefault="00D729CE" w:rsidP="00D729CE">
      <w:pPr>
        <w:spacing w:after="0"/>
        <w:rPr>
          <w:rFonts w:ascii="Arial" w:hAnsi="Arial"/>
          <w:color w:val="000000"/>
          <w:lang w:eastAsia="en-GB"/>
        </w:rPr>
      </w:pPr>
    </w:p>
    <w:p w14:paraId="33D56BB5" w14:textId="77777777" w:rsidR="00641E31" w:rsidRPr="0082383D" w:rsidRDefault="00641E31" w:rsidP="00641E31">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41E31" w:rsidRPr="00D268E5" w14:paraId="0CD5D075" w14:textId="77777777" w:rsidTr="00917099">
        <w:tc>
          <w:tcPr>
            <w:tcW w:w="13575" w:type="dxa"/>
            <w:tcBorders>
              <w:top w:val="single" w:sz="4" w:space="0" w:color="auto"/>
              <w:left w:val="single" w:sz="4" w:space="0" w:color="auto"/>
              <w:bottom w:val="single" w:sz="4" w:space="0" w:color="auto"/>
              <w:right w:val="single" w:sz="4" w:space="0" w:color="auto"/>
            </w:tcBorders>
          </w:tcPr>
          <w:p w14:paraId="1D91C171"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function f_NR_GetNextSendOccasion_ULafterDL(NR_CellId_Type p_NR_CellId,</w:t>
            </w:r>
          </w:p>
          <w:p w14:paraId="7BB6D8D9"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SubFrameTiming_Type p_T_DlAssignment,</w:t>
            </w:r>
          </w:p>
          <w:p w14:paraId="30AA0401"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UInt_Type p_MilliSeconds,</w:t>
            </w:r>
          </w:p>
          <w:p w14:paraId="056867EB"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r w:rsidRPr="00641E31">
              <w:rPr>
                <w:rFonts w:ascii="Courier New" w:hAnsi="Courier New" w:cs="Courier New"/>
                <w:color w:val="000000"/>
                <w:highlight w:val="yellow"/>
                <w:lang w:eastAsia="de-DE"/>
              </w:rPr>
              <w:t>boolean p_BWP := false /*WA#*/</w:t>
            </w:r>
            <w:r w:rsidRPr="00641E31">
              <w:rPr>
                <w:rFonts w:ascii="Courier New" w:hAnsi="Courier New" w:cs="Courier New"/>
                <w:color w:val="000000"/>
                <w:lang w:eastAsia="de-DE"/>
              </w:rPr>
              <w:t>) runs on NR_BASE_PTC return SubFrameTiming_Type</w:t>
            </w:r>
          </w:p>
          <w:p w14:paraId="116755C6"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445257A2"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SubcarrierSpacing v_SCS := f_NR_CellInfo_GetSCS(p_NR_CellId);</w:t>
            </w:r>
          </w:p>
          <w:p w14:paraId="25F8BF5D"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v_SlotsPerSubframe := f_NR_CellInfo_GetSCS_SlotsNumberPerSubframe(v_SCS);</w:t>
            </w:r>
          </w:p>
          <w:p w14:paraId="52D220A3"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v_SchedulingParametersDL := fl_NR_SchedulingParameters_DL();</w:t>
            </w:r>
          </w:p>
          <w:p w14:paraId="623ADC7D"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v_SchedulingParametersUL := fl_NR_SchedulingParameters_UL(p_NR_CellId);</w:t>
            </w:r>
          </w:p>
          <w:p w14:paraId="072987FF"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v_SlotOffsetK0 := v_SchedulingParametersDL.SlotOffsetPdcchPxsch;</w:t>
            </w:r>
          </w:p>
          <w:p w14:paraId="5F52FA48"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v_SlotNumber := f_NR_SubFrameTiming_GetSlotNumber(p_T_DlAssignment);</w:t>
            </w:r>
          </w:p>
          <w:p w14:paraId="0D588249"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v_SubframeOffsetForPdschTransmission := ((p_T_DlAssignment.Subframe.Number * v_SlotsPerSubframe) + v_SlotNumber + v_SlotOffsetK0) / v_SlotsPerSubframe;</w:t>
            </w:r>
          </w:p>
          <w:p w14:paraId="178AF41A"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48C34B28" w14:textId="77777777" w:rsidR="00641E31" w:rsidRPr="00641E31" w:rsidRDefault="00641E31" w:rsidP="00641E31">
            <w:pPr>
              <w:autoSpaceDE w:val="0"/>
              <w:autoSpaceDN w:val="0"/>
              <w:adjustRightInd w:val="0"/>
              <w:spacing w:after="0"/>
              <w:rPr>
                <w:rFonts w:ascii="Courier New" w:hAnsi="Courier New" w:cs="Courier New"/>
                <w:color w:val="000000"/>
                <w:highlight w:val="yellow"/>
                <w:lang w:eastAsia="de-DE"/>
              </w:rPr>
            </w:pPr>
            <w:r w:rsidRPr="00641E31">
              <w:rPr>
                <w:rFonts w:ascii="Courier New" w:hAnsi="Courier New" w:cs="Courier New"/>
                <w:color w:val="000000"/>
                <w:lang w:eastAsia="de-DE"/>
              </w:rPr>
              <w:t xml:space="preserve">    </w:t>
            </w:r>
            <w:r w:rsidRPr="00641E31">
              <w:rPr>
                <w:rFonts w:ascii="Courier New" w:hAnsi="Courier New" w:cs="Courier New"/>
                <w:color w:val="000000"/>
                <w:highlight w:val="yellow"/>
                <w:lang w:eastAsia="de-DE"/>
              </w:rPr>
              <w:t>if (p_BWP) {</w:t>
            </w:r>
          </w:p>
          <w:p w14:paraId="072722D7" w14:textId="77777777" w:rsidR="00641E31" w:rsidRPr="00641E31" w:rsidRDefault="00641E31" w:rsidP="00641E31">
            <w:pPr>
              <w:autoSpaceDE w:val="0"/>
              <w:autoSpaceDN w:val="0"/>
              <w:adjustRightInd w:val="0"/>
              <w:spacing w:after="0"/>
              <w:rPr>
                <w:rFonts w:ascii="Courier New" w:hAnsi="Courier New" w:cs="Courier New"/>
                <w:color w:val="000000"/>
                <w:highlight w:val="yellow"/>
                <w:lang w:eastAsia="de-DE"/>
              </w:rPr>
            </w:pPr>
            <w:r w:rsidRPr="00641E31">
              <w:rPr>
                <w:rFonts w:ascii="Courier New" w:hAnsi="Courier New" w:cs="Courier New"/>
                <w:color w:val="000000"/>
                <w:highlight w:val="yellow"/>
                <w:lang w:eastAsia="de-DE"/>
              </w:rPr>
              <w:t xml:space="preserve">        v_SchedulingParametersUL.SlotOffsetPdcchPxsch := tsc_NR_SlotOffsetK2_BWP;</w:t>
            </w:r>
          </w:p>
          <w:p w14:paraId="03703567"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highlight w:val="yellow"/>
                <w:lang w:eastAsia="de-DE"/>
              </w:rPr>
              <w:t xml:space="preserve">    }</w:t>
            </w:r>
          </w:p>
          <w:p w14:paraId="02BD52BD"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341BD77B" w14:textId="77777777"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return fl_NR_NextPdcchOcassion(p_NR_CellId, p_T_DlAssignment.HSFN, p_T_DlAssignment.SFN, v_SubframeOffsetForPdschTransmission + p_MilliSeconds, v_SchedulingParametersUL);</w:t>
            </w:r>
          </w:p>
          <w:p w14:paraId="2B2653B7" w14:textId="77777777" w:rsid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14:paraId="78666FA4" w14:textId="77777777" w:rsidR="00641E31" w:rsidRPr="0082383D" w:rsidRDefault="00641E31" w:rsidP="00917099">
            <w:pPr>
              <w:autoSpaceDE w:val="0"/>
              <w:autoSpaceDN w:val="0"/>
              <w:adjustRightInd w:val="0"/>
              <w:spacing w:after="0"/>
              <w:rPr>
                <w:rFonts w:ascii="Courier New" w:hAnsi="Courier New" w:cs="Courier New"/>
                <w:color w:val="000000"/>
                <w:lang w:eastAsia="de-DE"/>
              </w:rPr>
            </w:pPr>
          </w:p>
        </w:tc>
      </w:tr>
    </w:tbl>
    <w:p w14:paraId="01AABEF2" w14:textId="77777777" w:rsidR="00641E31" w:rsidRPr="00D268E5" w:rsidRDefault="00641E31" w:rsidP="00641E31">
      <w:pPr>
        <w:spacing w:after="0"/>
        <w:rPr>
          <w:rFonts w:ascii="Arial" w:hAnsi="Arial"/>
          <w:color w:val="00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41E31" w:rsidRPr="0085750C" w14:paraId="60F00AF9" w14:textId="77777777" w:rsidTr="00917099">
        <w:tc>
          <w:tcPr>
            <w:tcW w:w="13575" w:type="dxa"/>
            <w:tcBorders>
              <w:top w:val="single" w:sz="4" w:space="0" w:color="auto"/>
              <w:left w:val="single" w:sz="4" w:space="0" w:color="auto"/>
              <w:bottom w:val="single" w:sz="4" w:space="0" w:color="auto"/>
              <w:right w:val="single" w:sz="4" w:space="0" w:color="auto"/>
            </w:tcBorders>
          </w:tcPr>
          <w:p w14:paraId="0E6C045D" w14:textId="77777777" w:rsidR="00641E31" w:rsidRPr="00D818B4" w:rsidRDefault="00641E31" w:rsidP="00641E31">
            <w:pPr>
              <w:autoSpaceDE w:val="0"/>
              <w:autoSpaceDN w:val="0"/>
              <w:adjustRightInd w:val="0"/>
              <w:spacing w:after="0"/>
              <w:rPr>
                <w:rFonts w:ascii="Courier New" w:hAnsi="Courier New" w:cs="Courier New"/>
                <w:color w:val="000000"/>
                <w:lang w:val="de-DE" w:eastAsia="de-DE"/>
              </w:rPr>
            </w:pPr>
            <w:r w:rsidRPr="00D818B4">
              <w:rPr>
                <w:rFonts w:ascii="Courier New" w:hAnsi="Courier New" w:cs="Courier New"/>
                <w:color w:val="000000"/>
                <w:lang w:val="de-DE" w:eastAsia="de-DE"/>
              </w:rPr>
              <w:t>const integer tsc_NR_SlotOffsetK2_BWP := 6; //WA#</w:t>
            </w:r>
          </w:p>
        </w:tc>
      </w:tr>
    </w:tbl>
    <w:p w14:paraId="73E1E339" w14:textId="77777777" w:rsidR="00641E31" w:rsidRPr="00D818B4" w:rsidRDefault="00641E31" w:rsidP="00641E31">
      <w:pPr>
        <w:spacing w:after="0"/>
        <w:rPr>
          <w:rFonts w:ascii="Arial" w:hAnsi="Arial"/>
          <w:color w:val="000000"/>
          <w:lang w:val="de-DE" w:eastAsia="en-GB"/>
        </w:rPr>
      </w:pPr>
    </w:p>
    <w:p w14:paraId="3BD6E9B5" w14:textId="77777777" w:rsidR="00835D70" w:rsidRPr="008974E7" w:rsidRDefault="00835D70" w:rsidP="00835D70">
      <w:pPr>
        <w:pStyle w:val="Heading2"/>
        <w:numPr>
          <w:ilvl w:val="1"/>
          <w:numId w:val="1"/>
        </w:numPr>
        <w:overflowPunct w:val="0"/>
        <w:autoSpaceDE w:val="0"/>
        <w:autoSpaceDN w:val="0"/>
        <w:adjustRightInd w:val="0"/>
        <w:spacing w:before="480"/>
        <w:rPr>
          <w:rFonts w:cs="Arial"/>
          <w:b/>
          <w:color w:val="000000"/>
          <w:lang w:eastAsia="en-GB"/>
        </w:rPr>
      </w:pPr>
      <w:bookmarkStart w:id="14" w:name="_Toc142416599"/>
      <w:r w:rsidRPr="008974E7">
        <w:rPr>
          <w:rFonts w:cs="Arial"/>
          <w:b/>
          <w:color w:val="000000"/>
          <w:lang w:eastAsia="en-GB"/>
        </w:rPr>
        <w:t xml:space="preserve">Function </w:t>
      </w:r>
      <w:r w:rsidRPr="00835D70">
        <w:rPr>
          <w:rFonts w:cs="Arial"/>
          <w:b/>
          <w:color w:val="000000"/>
          <w:lang w:eastAsia="en-GB"/>
        </w:rPr>
        <w:t>fl_NR_InitialisePDSCH_TimeDomainResourceAllocationList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35D70" w:rsidRPr="00D268E5" w14:paraId="50A01BA8"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3ED0A317" w14:textId="77777777" w:rsidR="00835D70" w:rsidRPr="005E2E04" w:rsidRDefault="00835D70" w:rsidP="00917099">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50D7721" w14:textId="77777777" w:rsidR="00835D70" w:rsidRPr="005E2E04" w:rsidRDefault="00835D70" w:rsidP="00917099">
            <w:pPr>
              <w:pStyle w:val="CRCoverPage"/>
              <w:spacing w:after="0"/>
              <w:rPr>
                <w:rFonts w:cs="Arial"/>
                <w:sz w:val="18"/>
                <w:szCs w:val="18"/>
                <w:lang w:eastAsia="en-GB"/>
              </w:rPr>
            </w:pPr>
            <w:r w:rsidRPr="00835D70">
              <w:rPr>
                <w:noProof/>
              </w:rPr>
              <w:t>fl_NR_InitialisePDSCH_TimeDomainResourceAllocationList</w:t>
            </w:r>
          </w:p>
        </w:tc>
      </w:tr>
      <w:tr w:rsidR="00835D70" w:rsidRPr="00D268E5" w14:paraId="29077B8D" w14:textId="77777777" w:rsidTr="00917099">
        <w:trPr>
          <w:trHeight w:val="350"/>
        </w:trPr>
        <w:tc>
          <w:tcPr>
            <w:tcW w:w="1985" w:type="dxa"/>
            <w:tcBorders>
              <w:top w:val="single" w:sz="4" w:space="0" w:color="auto"/>
              <w:left w:val="single" w:sz="4" w:space="0" w:color="auto"/>
              <w:bottom w:val="single" w:sz="4" w:space="0" w:color="auto"/>
              <w:right w:val="single" w:sz="4" w:space="0" w:color="auto"/>
            </w:tcBorders>
            <w:hideMark/>
          </w:tcPr>
          <w:p w14:paraId="2951E0BD" w14:textId="77777777" w:rsidR="00835D70" w:rsidRPr="005E2E04" w:rsidRDefault="00835D70" w:rsidP="00917099">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5276AEE" w14:textId="77777777" w:rsidR="00276F42" w:rsidRDefault="00276F42" w:rsidP="00276F42">
            <w:pPr>
              <w:pStyle w:val="NormalWeb"/>
              <w:rPr>
                <w:rFonts w:ascii="Arial" w:hAnsi="Arial" w:cs="Arial"/>
                <w:sz w:val="20"/>
                <w:szCs w:val="20"/>
              </w:rPr>
            </w:pPr>
            <w:r>
              <w:rPr>
                <w:rFonts w:ascii="Arial" w:hAnsi="Arial" w:cs="Arial"/>
                <w:sz w:val="20"/>
                <w:szCs w:val="20"/>
              </w:rPr>
              <w:t xml:space="preserve">In this test case, the Transport Block Size Determination is set to </w:t>
            </w:r>
            <w:r w:rsidRPr="00A538D1">
              <w:rPr>
                <w:rFonts w:ascii="Arial" w:hAnsi="Arial" w:cs="Arial"/>
                <w:b/>
                <w:sz w:val="20"/>
                <w:szCs w:val="20"/>
              </w:rPr>
              <w:t>Automatic mode for DL Scheduling</w:t>
            </w:r>
            <w:r>
              <w:rPr>
                <w:rFonts w:ascii="Arial" w:hAnsi="Arial" w:cs="Arial"/>
                <w:sz w:val="20"/>
                <w:szCs w:val="20"/>
              </w:rPr>
              <w:t xml:space="preserve"> according to TS 38.523-3 section 7.1.2.2.4.</w:t>
            </w:r>
          </w:p>
          <w:p w14:paraId="143E161D" w14:textId="77777777" w:rsidR="00276F42" w:rsidRDefault="00276F42" w:rsidP="00276F42">
            <w:pPr>
              <w:pStyle w:val="NormalWeb"/>
              <w:rPr>
                <w:rFonts w:ascii="Arial" w:hAnsi="Arial" w:cs="Arial"/>
                <w:sz w:val="20"/>
                <w:szCs w:val="20"/>
              </w:rPr>
            </w:pPr>
            <w:r>
              <w:rPr>
                <w:rFonts w:ascii="Arial" w:hAnsi="Arial" w:cs="Arial"/>
                <w:sz w:val="20"/>
                <w:szCs w:val="20"/>
              </w:rPr>
              <w:lastRenderedPageBreak/>
              <w:t xml:space="preserve">Hence, the Downlink TBS Tables mentioned in TS 38.523-3 Annex B.1 would be used and all the tables defined here are for PDSCH-Duration = 12. </w:t>
            </w:r>
          </w:p>
          <w:p w14:paraId="2CE30E5C" w14:textId="77777777" w:rsidR="00835D70" w:rsidRDefault="00276F42" w:rsidP="00276F42">
            <w:pPr>
              <w:pStyle w:val="CRCoverPage"/>
              <w:spacing w:after="0"/>
              <w:rPr>
                <w:rFonts w:cs="Arial"/>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p w14:paraId="1DAA9F43" w14:textId="77777777" w:rsidR="00276F42" w:rsidRDefault="00276F42" w:rsidP="00276F42">
            <w:pPr>
              <w:pStyle w:val="CRCoverPage"/>
              <w:spacing w:after="0"/>
              <w:rPr>
                <w:rFonts w:cs="Arial"/>
                <w:noProof/>
              </w:rPr>
            </w:pPr>
          </w:p>
          <w:p w14:paraId="35AC9DE4" w14:textId="77777777" w:rsidR="00276F42" w:rsidRPr="00276F42" w:rsidRDefault="00276F42" w:rsidP="00276F42">
            <w:pPr>
              <w:pStyle w:val="CRCoverPage"/>
              <w:spacing w:after="0"/>
              <w:rPr>
                <w:rFonts w:cs="Arial"/>
                <w:b/>
                <w:noProof/>
              </w:rPr>
            </w:pPr>
            <w:r w:rsidRPr="00276F42">
              <w:rPr>
                <w:rFonts w:cs="Arial"/>
                <w:b/>
                <w:noProof/>
              </w:rPr>
              <w:t>NOTE: A Prose CR for this change shall be raised at the next RAN5</w:t>
            </w:r>
          </w:p>
          <w:p w14:paraId="3A31F16B" w14:textId="77777777" w:rsidR="00276F42" w:rsidRPr="0082383D" w:rsidRDefault="00276F42" w:rsidP="00276F42">
            <w:pPr>
              <w:pStyle w:val="CRCoverPage"/>
              <w:spacing w:after="0"/>
              <w:rPr>
                <w:rFonts w:cs="Arial"/>
                <w:noProof/>
              </w:rPr>
            </w:pPr>
          </w:p>
        </w:tc>
      </w:tr>
      <w:tr w:rsidR="00835D70" w:rsidRPr="00D268E5" w14:paraId="16B41A32"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1F1B965C" w14:textId="77777777" w:rsidR="00835D70" w:rsidRPr="005E2E04" w:rsidRDefault="00835D70" w:rsidP="00917099">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063FB80" w14:textId="77777777" w:rsidR="00835D70" w:rsidRPr="00276F42" w:rsidRDefault="00276F42" w:rsidP="00835D70">
            <w:pPr>
              <w:autoSpaceDE w:val="0"/>
              <w:autoSpaceDN w:val="0"/>
              <w:adjustRightInd w:val="0"/>
              <w:spacing w:after="0"/>
              <w:rPr>
                <w:rFonts w:ascii="Arial" w:hAnsi="Arial" w:cs="Arial"/>
                <w:noProof/>
              </w:rPr>
            </w:pPr>
            <w:r w:rsidRPr="00276F42">
              <w:rPr>
                <w:rFonts w:ascii="Arial" w:hAnsi="Arial" w:cs="Arial"/>
                <w:lang w:eastAsia="zh-CN"/>
              </w:rPr>
              <w:t xml:space="preserve">It is proposed to use </w:t>
            </w:r>
            <w:r w:rsidRPr="00276F42">
              <w:rPr>
                <w:rFonts w:ascii="Arial" w:hAnsi="Arial" w:cs="Arial"/>
              </w:rPr>
              <w:t xml:space="preserve">startSymbolAndLength = 53 for the </w:t>
            </w:r>
            <w:r w:rsidRPr="00276F42">
              <w:rPr>
                <w:rFonts w:ascii="Arial" w:hAnsi="Arial" w:cs="Arial"/>
                <w:b/>
              </w:rPr>
              <w:t>second index</w:t>
            </w:r>
            <w:r w:rsidRPr="00276F42">
              <w:rPr>
                <w:rFonts w:ascii="Arial" w:hAnsi="Arial" w:cs="Arial"/>
              </w:rPr>
              <w:t xml:space="preserve"> in the </w:t>
            </w:r>
            <w:r w:rsidRPr="00276F42">
              <w:rPr>
                <w:rFonts w:ascii="Arial" w:hAnsi="Arial" w:cs="Arial"/>
                <w:b/>
              </w:rPr>
              <w:t xml:space="preserve">PDSCH-TimeDomainResourceAllocationList </w:t>
            </w:r>
            <w:r w:rsidRPr="00276F42">
              <w:rPr>
                <w:rFonts w:ascii="Arial" w:hAnsi="Arial" w:cs="Arial"/>
              </w:rPr>
              <w:t>so that automatic DL TBS can be performed using the Tables mentioned TS 38.523-3 Annex B.1</w:t>
            </w:r>
          </w:p>
        </w:tc>
      </w:tr>
      <w:tr w:rsidR="00835D70" w:rsidRPr="001D039E" w14:paraId="42D498A0"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165DA897" w14:textId="77777777" w:rsidR="00835D70" w:rsidRPr="005E2E04" w:rsidRDefault="00835D70" w:rsidP="00917099">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2196216" w14:textId="77777777" w:rsidR="00835D70" w:rsidRPr="0082383D" w:rsidRDefault="00835D70" w:rsidP="00917099">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Pr>
                <w:rFonts w:ascii="Arial" w:hAnsi="Arial" w:cs="Arial"/>
                <w:lang w:eastAsia="en-GB"/>
              </w:rPr>
              <w:t>Common_NR</w:t>
            </w:r>
            <w:r w:rsidRPr="0082383D">
              <w:rPr>
                <w:rFonts w:ascii="Arial" w:hAnsi="Arial" w:cs="Arial"/>
                <w:lang w:eastAsia="en-GB"/>
              </w:rPr>
              <w:t>.ttcn</w:t>
            </w:r>
          </w:p>
        </w:tc>
      </w:tr>
      <w:tr w:rsidR="00835D70" w:rsidRPr="00D268E5" w14:paraId="30990F36"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70F00BBD" w14:textId="77777777" w:rsidR="00835D70" w:rsidRPr="001403CF" w:rsidRDefault="00835D70" w:rsidP="00917099">
            <w:pPr>
              <w:spacing w:before="40" w:after="40"/>
              <w:rPr>
                <w:rFonts w:ascii="Arial" w:hAnsi="Arial"/>
                <w:sz w:val="18"/>
                <w:szCs w:val="18"/>
                <w:highlight w:val="cyan"/>
              </w:rPr>
            </w:pPr>
            <w:r w:rsidRPr="001403CF">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3FF34CA" w14:textId="10550C52" w:rsidR="00AF54A3" w:rsidRPr="001403CF" w:rsidRDefault="00AF54A3" w:rsidP="001403CF">
            <w:pPr>
              <w:rPr>
                <w:rFonts w:ascii="Arial" w:hAnsi="Arial"/>
                <w:sz w:val="18"/>
                <w:szCs w:val="18"/>
                <w:highlight w:val="cyan"/>
                <w:lang w:eastAsia="zh-CN"/>
              </w:rPr>
            </w:pPr>
            <w:r w:rsidRPr="001403CF">
              <w:rPr>
                <w:rFonts w:ascii="Arial" w:hAnsi="Arial"/>
                <w:sz w:val="18"/>
                <w:szCs w:val="18"/>
                <w:highlight w:val="cyan"/>
                <w:lang w:eastAsia="zh-CN"/>
              </w:rPr>
              <w:t>Accepted</w:t>
            </w:r>
            <w:r w:rsidR="001403CF" w:rsidRPr="001403CF">
              <w:rPr>
                <w:rFonts w:ascii="Arial" w:hAnsi="Arial"/>
                <w:sz w:val="18"/>
                <w:szCs w:val="18"/>
                <w:highlight w:val="cyan"/>
                <w:lang w:eastAsia="zh-CN"/>
              </w:rPr>
              <w:t>, as per</w:t>
            </w:r>
            <w:r w:rsidR="001403CF">
              <w:rPr>
                <w:rFonts w:ascii="Arial" w:hAnsi="Arial"/>
                <w:sz w:val="18"/>
                <w:szCs w:val="18"/>
                <w:highlight w:val="cyan"/>
                <w:lang w:eastAsia="zh-CN"/>
              </w:rPr>
              <w:t xml:space="preserve"> agreed prose CR</w:t>
            </w:r>
            <w:r w:rsidR="001403CF" w:rsidRPr="001403CF">
              <w:rPr>
                <w:rFonts w:ascii="Arial" w:hAnsi="Arial"/>
                <w:sz w:val="18"/>
                <w:szCs w:val="18"/>
                <w:highlight w:val="cyan"/>
                <w:lang w:eastAsia="zh-CN"/>
              </w:rPr>
              <w:t xml:space="preserve"> R5-235286</w:t>
            </w:r>
          </w:p>
        </w:tc>
      </w:tr>
    </w:tbl>
    <w:p w14:paraId="7AE95EAF" w14:textId="77777777" w:rsidR="00835D70" w:rsidRDefault="00835D70" w:rsidP="00835D70">
      <w:pPr>
        <w:rPr>
          <w:lang w:eastAsia="en-GB"/>
        </w:rPr>
      </w:pPr>
    </w:p>
    <w:p w14:paraId="65E25822" w14:textId="77777777" w:rsidR="00835D70" w:rsidRPr="0082383D" w:rsidRDefault="00835D70" w:rsidP="00835D70">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35D70" w:rsidRPr="00D268E5" w14:paraId="7DE48C7D" w14:textId="77777777" w:rsidTr="00917099">
        <w:tc>
          <w:tcPr>
            <w:tcW w:w="13575" w:type="dxa"/>
            <w:tcBorders>
              <w:top w:val="single" w:sz="4" w:space="0" w:color="auto"/>
              <w:left w:val="single" w:sz="4" w:space="0" w:color="auto"/>
              <w:bottom w:val="single" w:sz="4" w:space="0" w:color="auto"/>
              <w:right w:val="single" w:sz="4" w:space="0" w:color="auto"/>
            </w:tcBorders>
          </w:tcPr>
          <w:p w14:paraId="375BF43B" w14:textId="77777777" w:rsidR="00835D70" w:rsidRDefault="00835D70" w:rsidP="00276F42">
            <w:pPr>
              <w:autoSpaceDE w:val="0"/>
              <w:autoSpaceDN w:val="0"/>
              <w:adjustRightInd w:val="0"/>
              <w:spacing w:after="0"/>
              <w:rPr>
                <w:rFonts w:ascii="Courier New" w:hAnsi="Courier New" w:cs="Courier New"/>
                <w:color w:val="000000"/>
                <w:lang w:eastAsia="de-DE"/>
              </w:rPr>
            </w:pPr>
          </w:p>
          <w:p w14:paraId="5DB55A24"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function fl_NR_InitialisePDSCH_TimeDomainResourceAllocationList(NR_CellId_Type p_NR_CellId) runs on NR_BASE_PTC return template(value) PDSCH_TimeDomainResourceAllocationList</w:t>
            </w:r>
          </w:p>
          <w:p w14:paraId="115007B3"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//@sic R5s230220 sic@</w:t>
            </w:r>
          </w:p>
          <w:p w14:paraId="464411B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template (value) PDSCH_TimeDomainResourceAllocationList v_PDSCH_TimeDomainResourceAllocationList;</w:t>
            </w:r>
          </w:p>
          <w:p w14:paraId="3C68F32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SubcarrierSpacing v_SubcarrierSpacing;</w:t>
            </w:r>
          </w:p>
          <w:p w14:paraId="2144C5D5"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p>
          <w:p w14:paraId="66664BB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v_SubcarrierSpacing := f_NR_CellInfo_GetSCS(p_NR_CellId);</w:t>
            </w:r>
          </w:p>
          <w:p w14:paraId="7D74061E"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select (v_SubcarrierSpacing) {</w:t>
            </w:r>
          </w:p>
          <w:p w14:paraId="671BAE2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case(kHz15) {</w:t>
            </w:r>
          </w:p>
          <w:p w14:paraId="2BF4CE62"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699E52A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79D4B9D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 typeA, 72)};</w:t>
            </w:r>
          </w:p>
          <w:p w14:paraId="70EA2E4A"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62FECE48"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643C94AB"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72)};</w:t>
            </w:r>
          </w:p>
          <w:p w14:paraId="03204F4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w:t>
            </w:r>
          </w:p>
          <w:p w14:paraId="098DDA2B"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1F75DC5"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case(kHz30) {</w:t>
            </w:r>
          </w:p>
          <w:p w14:paraId="29D5173D"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6EE95117"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07D8E452"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cs_NR_PDSCH_TimeDomainResourceAllocation(2, typeA, 72)};</w:t>
            </w:r>
          </w:p>
          <w:p w14:paraId="26BBCA8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0D553B05"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19C5D51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Pr>
                <w:rFonts w:ascii="Courier New" w:hAnsi="Courier New" w:cs="Courier New"/>
                <w:color w:val="000000"/>
                <w:lang w:eastAsia="de-DE"/>
              </w:rPr>
              <w:t>72)</w:t>
            </w:r>
            <w:r w:rsidRPr="00276F42">
              <w:rPr>
                <w:rFonts w:ascii="Courier New" w:hAnsi="Courier New" w:cs="Courier New"/>
                <w:color w:val="000000"/>
                <w:lang w:eastAsia="de-DE"/>
              </w:rPr>
              <w:t>};</w:t>
            </w:r>
          </w:p>
          <w:p w14:paraId="558D3FAE"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6D0CC0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332F1B61"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case(kHz60) {</w:t>
            </w:r>
          </w:p>
          <w:p w14:paraId="313A29F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1F6988E8"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2EB5F663"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cs_NR_PDSCH_TimeDomainResourceAllocation(3, typeA, 72)};</w:t>
            </w:r>
          </w:p>
          <w:p w14:paraId="15BA0018"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1BA2612D"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3F76C7A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cs_NR_PDSCH_TimeDomainResourceAllocation(9, typeA, 72)};</w:t>
            </w:r>
          </w:p>
          <w:p w14:paraId="4AD51B84"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6C8D8159"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0BA830D7"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case(kHz120) {</w:t>
            </w:r>
          </w:p>
          <w:p w14:paraId="4E66652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4944243F"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562F67DE"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72)};</w:t>
            </w:r>
          </w:p>
          <w:p w14:paraId="73B0877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5649B593"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64C79E0B"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cs_NR_PDSCH_TimeDomainResourceAllocation(18, typeA, 72)};</w:t>
            </w:r>
          </w:p>
          <w:p w14:paraId="5906FD70"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C358BA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D3C4B75"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 else { FatalError (__FILE__, __LINE__, "Invalid Subcarrier Spacing");</w:t>
            </w:r>
          </w:p>
          <w:p w14:paraId="7D2798A6"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w:t>
            </w:r>
          </w:p>
          <w:p w14:paraId="73180DA4"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CD037CC" w14:textId="77777777"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return v_PDSCH_TimeDomainResourceAllocationList;</w:t>
            </w:r>
          </w:p>
          <w:p w14:paraId="5AF98A9D" w14:textId="77777777" w:rsid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32478C77" w14:textId="77777777" w:rsidR="00276F42" w:rsidRPr="0082383D" w:rsidRDefault="00276F42" w:rsidP="00276F42">
            <w:pPr>
              <w:autoSpaceDE w:val="0"/>
              <w:autoSpaceDN w:val="0"/>
              <w:adjustRightInd w:val="0"/>
              <w:spacing w:after="0"/>
              <w:rPr>
                <w:rFonts w:ascii="Courier New" w:hAnsi="Courier New" w:cs="Courier New"/>
                <w:color w:val="000000"/>
                <w:lang w:eastAsia="de-DE"/>
              </w:rPr>
            </w:pPr>
          </w:p>
        </w:tc>
      </w:tr>
    </w:tbl>
    <w:p w14:paraId="43EEA0C1" w14:textId="77777777" w:rsidR="00835D70" w:rsidRPr="00D268E5" w:rsidRDefault="00835D70" w:rsidP="00835D70">
      <w:pPr>
        <w:spacing w:after="0"/>
        <w:rPr>
          <w:rFonts w:ascii="Arial" w:hAnsi="Arial"/>
          <w:color w:val="000000"/>
          <w:lang w:eastAsia="en-GB"/>
        </w:rPr>
      </w:pPr>
    </w:p>
    <w:p w14:paraId="3499E401" w14:textId="77777777" w:rsidR="00276F42" w:rsidRPr="0082383D" w:rsidRDefault="00276F42" w:rsidP="00276F42">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76F42" w:rsidRPr="00D268E5" w14:paraId="34C13835" w14:textId="77777777" w:rsidTr="00917099">
        <w:tc>
          <w:tcPr>
            <w:tcW w:w="13575" w:type="dxa"/>
            <w:tcBorders>
              <w:top w:val="single" w:sz="4" w:space="0" w:color="auto"/>
              <w:left w:val="single" w:sz="4" w:space="0" w:color="auto"/>
              <w:bottom w:val="single" w:sz="4" w:space="0" w:color="auto"/>
              <w:right w:val="single" w:sz="4" w:space="0" w:color="auto"/>
            </w:tcBorders>
          </w:tcPr>
          <w:p w14:paraId="0ECCD6AE"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function fl_NR_InitialisePDSCH_TimeDomainResourceAllocationList(NR_CellId_Type p_NR_CellId) runs on NR_BASE_PTC return template(value) PDSCH_TimeDomainResourceAllocationList</w:t>
            </w:r>
          </w:p>
          <w:p w14:paraId="63547C4B"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//@sic R5s230220 sic@</w:t>
            </w:r>
          </w:p>
          <w:p w14:paraId="3B313418"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template (value) PDSCH_TimeDomainResourceAllocationList v_PDSCH_TimeDomainResourceAllocationList;</w:t>
            </w:r>
          </w:p>
          <w:p w14:paraId="69A8574E"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SubcarrierSpacing v_SubcarrierSpacing;</w:t>
            </w:r>
          </w:p>
          <w:p w14:paraId="7A2A3C53"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p>
          <w:p w14:paraId="4159390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v_SubcarrierSpacing := f_NR_CellInfo_GetSCS(p_NR_CellId);</w:t>
            </w:r>
          </w:p>
          <w:p w14:paraId="16EEC680"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select (v_SubcarrierSpacing) {</w:t>
            </w:r>
          </w:p>
          <w:p w14:paraId="6141CC01"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case(kHz15) {</w:t>
            </w:r>
          </w:p>
          <w:p w14:paraId="343C225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01FE7DF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1B3300BD"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0EB01940"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14C5546A"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714427C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5EB6926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1D1C1BC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5A620292"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case(kHz30) {</w:t>
            </w:r>
          </w:p>
          <w:p w14:paraId="7D09891B"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71DDCA7D"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64AE1D03"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cs_NR_PDSCH_TimeDomainResourceAllocation(2,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069BE2D2"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255946E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6D015FE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Pr>
                <w:rFonts w:ascii="Courier New" w:hAnsi="Courier New" w:cs="Courier New"/>
                <w:color w:val="000000"/>
                <w:lang w:eastAsia="de-DE"/>
              </w:rPr>
              <w:t>)</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68CA3C1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31716B7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6734BE3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case(kHz60) {</w:t>
            </w:r>
          </w:p>
          <w:p w14:paraId="6D73670D"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if (pc_bwp_SwitchingDelay_Type1) {</w:t>
            </w:r>
          </w:p>
          <w:p w14:paraId="7F455AB3"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22B5845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cs_NR_PDSCH_TimeDomainResourceAllocation(3,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28A27BB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7C71A061"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2E22953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cs_NR_PDSCH_TimeDomainResourceAllocation(9,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7FC308B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783234FC"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3927A5F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case(kHz120) {</w:t>
            </w:r>
          </w:p>
          <w:p w14:paraId="4116459A"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14:paraId="0E78F51F"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51606760"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7A6AA1CB"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14:paraId="67CDD35E"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14:paraId="5E32A94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cs_NR_PDSCH_TimeDomainResourceAllocation(18,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14:paraId="58949A06"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57E5CFD7"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26634805"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 else { FatalError (__FILE__, __LINE__, "Invalid Subcarrier Spacing");</w:t>
            </w:r>
          </w:p>
          <w:p w14:paraId="49CEA449"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17814E67"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14:paraId="56A97CA4" w14:textId="77777777"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return v_PDSCH_TimeDomainResourceAllocationList;</w:t>
            </w:r>
          </w:p>
          <w:p w14:paraId="3F1F7466" w14:textId="77777777" w:rsidR="00EA5476" w:rsidRPr="0082383D" w:rsidRDefault="00EA5476" w:rsidP="00917099">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tc>
      </w:tr>
    </w:tbl>
    <w:p w14:paraId="73962A35" w14:textId="77777777" w:rsidR="00276F42" w:rsidRPr="00D268E5" w:rsidRDefault="00276F42" w:rsidP="00276F42">
      <w:pPr>
        <w:spacing w:after="0"/>
        <w:rPr>
          <w:rFonts w:ascii="Arial" w:hAnsi="Arial"/>
          <w:color w:val="000000"/>
          <w:lang w:eastAsia="en-GB"/>
        </w:rPr>
      </w:pPr>
    </w:p>
    <w:p w14:paraId="62DE351A" w14:textId="77777777" w:rsidR="005B7E40" w:rsidRPr="008974E7" w:rsidRDefault="005B7E40" w:rsidP="005B7E40">
      <w:pPr>
        <w:pStyle w:val="Heading2"/>
        <w:numPr>
          <w:ilvl w:val="1"/>
          <w:numId w:val="1"/>
        </w:numPr>
        <w:overflowPunct w:val="0"/>
        <w:autoSpaceDE w:val="0"/>
        <w:autoSpaceDN w:val="0"/>
        <w:adjustRightInd w:val="0"/>
        <w:spacing w:before="480"/>
        <w:rPr>
          <w:rFonts w:cs="Arial"/>
          <w:b/>
          <w:color w:val="000000"/>
          <w:lang w:eastAsia="en-GB"/>
        </w:rPr>
      </w:pPr>
      <w:bookmarkStart w:id="15" w:name="_Toc142416600"/>
      <w:r w:rsidRPr="008974E7">
        <w:rPr>
          <w:rFonts w:cs="Arial"/>
          <w:b/>
          <w:color w:val="000000"/>
          <w:lang w:eastAsia="en-GB"/>
        </w:rPr>
        <w:t xml:space="preserve">Function </w:t>
      </w:r>
      <w:r w:rsidRPr="005B7E40">
        <w:rPr>
          <w:rFonts w:cs="Arial"/>
          <w:b/>
          <w:color w:val="000000"/>
          <w:lang w:eastAsia="en-GB"/>
        </w:rPr>
        <w:t>fl_TC_7_1_1_8_1_DedicatedBwpListUL</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7E40" w:rsidRPr="00D268E5" w14:paraId="78FBF33C"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01A81E69" w14:textId="77777777" w:rsidR="005B7E40" w:rsidRPr="005E2E04" w:rsidRDefault="005B7E40" w:rsidP="00917099">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9A34E34" w14:textId="77777777" w:rsidR="005B7E40" w:rsidRPr="005E2E04" w:rsidRDefault="005B7E40" w:rsidP="00917099">
            <w:pPr>
              <w:pStyle w:val="CRCoverPage"/>
              <w:spacing w:after="0"/>
              <w:rPr>
                <w:rFonts w:cs="Arial"/>
                <w:sz w:val="18"/>
                <w:szCs w:val="18"/>
                <w:lang w:eastAsia="en-GB"/>
              </w:rPr>
            </w:pPr>
            <w:r w:rsidRPr="005B7E40">
              <w:rPr>
                <w:noProof/>
              </w:rPr>
              <w:t>fl_TC_7_1_1_8_1_DedicatedBwpListUL</w:t>
            </w:r>
          </w:p>
        </w:tc>
      </w:tr>
      <w:tr w:rsidR="005B7E40" w:rsidRPr="00D268E5" w14:paraId="5086D334" w14:textId="77777777" w:rsidTr="00917099">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AF4209" w14:textId="77777777" w:rsidR="005B7E40" w:rsidRPr="005E2E04" w:rsidRDefault="005B7E40" w:rsidP="00917099">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28557D2" w14:textId="77777777" w:rsidR="005B7E40" w:rsidRPr="0082383D" w:rsidRDefault="005B7E40" w:rsidP="005B7E40">
            <w:pPr>
              <w:pStyle w:val="CRCoverPage"/>
              <w:spacing w:after="0"/>
              <w:rPr>
                <w:rFonts w:cs="Arial"/>
                <w:noProof/>
              </w:rPr>
            </w:pPr>
            <w:r>
              <w:rPr>
                <w:rFonts w:cs="Arial"/>
                <w:noProof/>
              </w:rPr>
              <w:t xml:space="preserve">The parameter </w:t>
            </w:r>
            <w:r w:rsidRPr="005B7E40">
              <w:rPr>
                <w:rFonts w:cs="Arial"/>
                <w:noProof/>
              </w:rPr>
              <w:t>p_PRB_SecondHopPRBId</w:t>
            </w:r>
            <w:r>
              <w:rPr>
                <w:rFonts w:cs="Arial"/>
                <w:noProof/>
              </w:rPr>
              <w:t xml:space="preserve"> must be provided with a value other than the default value of 0 as the template </w:t>
            </w:r>
            <w:r w:rsidRPr="005B7E40">
              <w:rPr>
                <w:rFonts w:cs="Arial"/>
                <w:noProof/>
              </w:rPr>
              <w:t>cs_38508_PUCCH_Config</w:t>
            </w:r>
            <w:r>
              <w:rPr>
                <w:rFonts w:cs="Arial"/>
                <w:noProof/>
              </w:rPr>
              <w:t xml:space="preserve"> performs an arthmetic operation on this variable leading to RUNTIME errors.</w:t>
            </w:r>
          </w:p>
        </w:tc>
      </w:tr>
      <w:tr w:rsidR="005B7E40" w:rsidRPr="00D268E5" w14:paraId="5E92B762"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5F614968" w14:textId="77777777" w:rsidR="005B7E40" w:rsidRPr="005E2E04" w:rsidRDefault="005B7E40" w:rsidP="00917099">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24A119E" w14:textId="77777777" w:rsidR="005B7E40" w:rsidRPr="00276F42" w:rsidRDefault="00BA17CF" w:rsidP="00917099">
            <w:pPr>
              <w:autoSpaceDE w:val="0"/>
              <w:autoSpaceDN w:val="0"/>
              <w:adjustRightInd w:val="0"/>
              <w:spacing w:after="0"/>
              <w:rPr>
                <w:rFonts w:ascii="Arial" w:hAnsi="Arial" w:cs="Arial"/>
                <w:noProof/>
              </w:rPr>
            </w:pPr>
            <w:r>
              <w:rPr>
                <w:rFonts w:ascii="Arial" w:hAnsi="Arial" w:cs="Arial"/>
                <w:noProof/>
              </w:rPr>
              <w:t xml:space="preserve">Supplied a proper value for parameter </w:t>
            </w:r>
            <w:r w:rsidRPr="00BA17CF">
              <w:rPr>
                <w:rFonts w:ascii="Arial" w:hAnsi="Arial" w:cs="Arial"/>
                <w:noProof/>
              </w:rPr>
              <w:t>p_PRB_SecondHopPRBId</w:t>
            </w:r>
          </w:p>
        </w:tc>
      </w:tr>
      <w:tr w:rsidR="005B7E40" w:rsidRPr="001D039E" w14:paraId="40A6914F"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3D921467" w14:textId="77777777" w:rsidR="005B7E40" w:rsidRPr="005E2E04" w:rsidRDefault="005B7E40" w:rsidP="00917099">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825792E" w14:textId="77777777" w:rsidR="005B7E40" w:rsidRPr="0082383D" w:rsidRDefault="005B7E40" w:rsidP="00917099">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Pr>
                <w:rFonts w:ascii="Arial" w:hAnsi="Arial" w:cs="Arial"/>
                <w:lang w:eastAsia="en-GB"/>
              </w:rPr>
              <w:t>Common_NR</w:t>
            </w:r>
            <w:r w:rsidRPr="0082383D">
              <w:rPr>
                <w:rFonts w:ascii="Arial" w:hAnsi="Arial" w:cs="Arial"/>
                <w:lang w:eastAsia="en-GB"/>
              </w:rPr>
              <w:t>.ttcn</w:t>
            </w:r>
          </w:p>
        </w:tc>
      </w:tr>
      <w:tr w:rsidR="005B7E40" w:rsidRPr="00D268E5" w14:paraId="0BB0B8B1" w14:textId="77777777" w:rsidTr="00917099">
        <w:tc>
          <w:tcPr>
            <w:tcW w:w="1985" w:type="dxa"/>
            <w:tcBorders>
              <w:top w:val="single" w:sz="4" w:space="0" w:color="auto"/>
              <w:left w:val="single" w:sz="4" w:space="0" w:color="auto"/>
              <w:bottom w:val="single" w:sz="4" w:space="0" w:color="auto"/>
              <w:right w:val="single" w:sz="4" w:space="0" w:color="auto"/>
            </w:tcBorders>
            <w:hideMark/>
          </w:tcPr>
          <w:p w14:paraId="512154FF" w14:textId="77777777" w:rsidR="005B7E40" w:rsidRPr="00285D69" w:rsidRDefault="005B7E40" w:rsidP="00917099">
            <w:pPr>
              <w:spacing w:before="40" w:after="40"/>
              <w:rPr>
                <w:rFonts w:ascii="Arial" w:hAnsi="Arial"/>
                <w:sz w:val="18"/>
                <w:szCs w:val="18"/>
                <w:highlight w:val="cyan"/>
              </w:rPr>
            </w:pPr>
            <w:r w:rsidRPr="00285D69">
              <w:rPr>
                <w:rFonts w:ascii="Arial" w:hAnsi="Arial"/>
                <w:sz w:val="18"/>
                <w:szCs w:val="18"/>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6C6978D" w14:textId="633AF118" w:rsidR="005B7E40" w:rsidRPr="00285D69" w:rsidRDefault="00285D69" w:rsidP="00917099">
            <w:pPr>
              <w:rPr>
                <w:rFonts w:ascii="Arial" w:hAnsi="Arial"/>
                <w:sz w:val="18"/>
                <w:szCs w:val="18"/>
                <w:highlight w:val="cyan"/>
                <w:lang w:eastAsia="zh-CN"/>
              </w:rPr>
            </w:pPr>
            <w:r w:rsidRPr="00285D69">
              <w:rPr>
                <w:rFonts w:ascii="Arial" w:hAnsi="Arial"/>
                <w:sz w:val="18"/>
                <w:szCs w:val="18"/>
                <w:highlight w:val="cyan"/>
                <w:lang w:eastAsia="zh-CN"/>
              </w:rPr>
              <w:t>Accepted</w:t>
            </w:r>
          </w:p>
        </w:tc>
      </w:tr>
    </w:tbl>
    <w:p w14:paraId="15AA282F" w14:textId="77777777" w:rsidR="005B7E40" w:rsidRDefault="005B7E40" w:rsidP="005B7E40">
      <w:pPr>
        <w:rPr>
          <w:lang w:eastAsia="en-GB"/>
        </w:rPr>
      </w:pPr>
    </w:p>
    <w:p w14:paraId="3BD44A4C" w14:textId="77777777" w:rsidR="005B7E40" w:rsidRPr="0082383D" w:rsidRDefault="005B7E40" w:rsidP="005B7E40">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B7E40" w:rsidRPr="00D268E5" w14:paraId="5ADABA27" w14:textId="77777777" w:rsidTr="00917099">
        <w:tc>
          <w:tcPr>
            <w:tcW w:w="13575" w:type="dxa"/>
            <w:tcBorders>
              <w:top w:val="single" w:sz="4" w:space="0" w:color="auto"/>
              <w:left w:val="single" w:sz="4" w:space="0" w:color="auto"/>
              <w:bottom w:val="single" w:sz="4" w:space="0" w:color="auto"/>
              <w:right w:val="single" w:sz="4" w:space="0" w:color="auto"/>
            </w:tcBorders>
          </w:tcPr>
          <w:p w14:paraId="5A331A6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function fl_TC_7_1_1_8_1_DedicatedBwpListUL(NR_CellId_Type p_NR_CellId) runs on NR_BASE_PTC return template (value) UplinkConfig.uplinkBWP_ToAddModList</w:t>
            </w:r>
          </w:p>
          <w:p w14:paraId="7589B91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//@sic R5-227417 sic@</w:t>
            </w:r>
          </w:p>
          <w:p w14:paraId="3F8F6E7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NR_UplinkBWP_Type v_NR_UplinkBWP_Default := f_NR_CellInfo_GetUplinkBWP(p_NR_CellId, 0); //@sic R5s230220 change 3 sic@</w:t>
            </w:r>
          </w:p>
          <w:p w14:paraId="7C8EB36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SSB_Index v_SSB_Index := f_NR_CellInfo_GetSSB_Index(p_NR_CellId);</w:t>
            </w:r>
          </w:p>
          <w:p w14:paraId="0985A29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SubcarrierSpacing v_SubcarrierSpacing := f_NR_CellInfo_GetSCS(p_NR_CellId);</w:t>
            </w:r>
          </w:p>
          <w:p w14:paraId="66BBD7A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BWP_UplinkCommon v_BWP_UplinkCommon;</w:t>
            </w:r>
          </w:p>
          <w:p w14:paraId="4F4DA04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PUCCH_Config v_PUCCH_Config;</w:t>
            </w:r>
          </w:p>
          <w:p w14:paraId="700A7F8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PUSCH_Config v_PUSCH_Config := v_NR_UplinkBWP_Default.Dedicated.R15.pusch_Config.setup;</w:t>
            </w:r>
          </w:p>
          <w:p w14:paraId="5DCA958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BWP_UplinkDedicated.srs_Config v_SRS_Config;</w:t>
            </w:r>
          </w:p>
          <w:p w14:paraId="3FD6A30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 v_BWP_UplinkDedicated;</w:t>
            </w:r>
          </w:p>
          <w:p w14:paraId="2838EE4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UplinkConfig.uplinkBWP_ToAddModList v_DedicatedBwpListUL;</w:t>
            </w:r>
          </w:p>
          <w:p w14:paraId="2B18FB9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BWP_Id v_BwpId;</w:t>
            </w:r>
          </w:p>
          <w:p w14:paraId="7879CB9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PRB_Id v_StartingPRB;</w:t>
            </w:r>
          </w:p>
          <w:p w14:paraId="73844EF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integer i;</w:t>
            </w:r>
          </w:p>
          <w:p w14:paraId="35D68EAF" w14:textId="77777777" w:rsidR="00BA17CF" w:rsidRPr="0085750C" w:rsidRDefault="00BA17CF" w:rsidP="00BA17CF">
            <w:pPr>
              <w:autoSpaceDE w:val="0"/>
              <w:autoSpaceDN w:val="0"/>
              <w:adjustRightInd w:val="0"/>
              <w:spacing w:after="0"/>
              <w:rPr>
                <w:rFonts w:ascii="Courier New" w:hAnsi="Courier New" w:cs="Courier New"/>
                <w:color w:val="000000"/>
                <w:lang w:val="de-DE" w:eastAsia="de-DE"/>
              </w:rPr>
            </w:pPr>
            <w:r w:rsidRPr="00BA17CF">
              <w:rPr>
                <w:rFonts w:ascii="Courier New" w:hAnsi="Courier New" w:cs="Courier New"/>
                <w:color w:val="000000"/>
                <w:lang w:eastAsia="de-DE"/>
              </w:rPr>
              <w:t xml:space="preserve">    </w:t>
            </w:r>
            <w:r w:rsidRPr="0085750C">
              <w:rPr>
                <w:rFonts w:ascii="Courier New" w:hAnsi="Courier New" w:cs="Courier New"/>
                <w:color w:val="000000"/>
                <w:lang w:val="de-DE" w:eastAsia="de-DE"/>
              </w:rPr>
              <w:t>var integer v_MaxBWP := 3;   //@sic R5-213459 sic@</w:t>
            </w:r>
          </w:p>
          <w:p w14:paraId="032C9C88" w14:textId="77777777" w:rsidR="00BA17CF" w:rsidRPr="0085750C" w:rsidRDefault="00BA17CF" w:rsidP="00BA17CF">
            <w:pPr>
              <w:autoSpaceDE w:val="0"/>
              <w:autoSpaceDN w:val="0"/>
              <w:adjustRightInd w:val="0"/>
              <w:spacing w:after="0"/>
              <w:rPr>
                <w:rFonts w:ascii="Courier New" w:hAnsi="Courier New" w:cs="Courier New"/>
                <w:color w:val="000000"/>
                <w:lang w:val="de-DE" w:eastAsia="de-DE"/>
              </w:rPr>
            </w:pPr>
            <w:r w:rsidRPr="0085750C">
              <w:rPr>
                <w:rFonts w:ascii="Courier New" w:hAnsi="Courier New" w:cs="Courier New"/>
                <w:color w:val="000000"/>
                <w:lang w:val="de-DE" w:eastAsia="de-DE"/>
              </w:rPr>
              <w:t xml:space="preserve">    var integer v_C_SRS := 0;</w:t>
            </w:r>
          </w:p>
          <w:p w14:paraId="617DAF6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85750C">
              <w:rPr>
                <w:rFonts w:ascii="Courier New" w:hAnsi="Courier New" w:cs="Courier New"/>
                <w:color w:val="000000"/>
                <w:lang w:val="de-DE" w:eastAsia="de-DE"/>
              </w:rPr>
              <w:t xml:space="preserve">    </w:t>
            </w:r>
            <w:r w:rsidRPr="00BA17CF">
              <w:rPr>
                <w:rFonts w:ascii="Courier New" w:hAnsi="Courier New" w:cs="Courier New"/>
                <w:color w:val="000000"/>
                <w:lang w:eastAsia="de-DE"/>
              </w:rPr>
              <w:t>var boolean v_BWP_SameNumerology_upto4 := fl_NR_ReturnBWP_SameNumerologyUpto4_Capability(p_NR_CellId); //@sic R5-231578 sic@</w:t>
            </w:r>
          </w:p>
          <w:p w14:paraId="2DBFADE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template(value) PUSCH_TimeDomainResourceAllocationList v_PUSCH_TimeDomainResourceAllocationList;   //@sic R5s230220 change 3 R5s230313 sic@</w:t>
            </w:r>
          </w:p>
          <w:p w14:paraId="2D7F8EC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PUSCH_TimeDomainResourceAllocation.k2 v_K2forMsg3;   //@sic R5s230313 sic@</w:t>
            </w:r>
          </w:p>
          <w:p w14:paraId="1196091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43E6ACA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(not v_BWP_SameNumerology_upto4) { v_MaxBWP := 1; }  //@sic R5s230220 change 3 sic@</w:t>
            </w:r>
          </w:p>
          <w:p w14:paraId="037AC74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(f_NR_CellInfo_GetIsFR1(p_NR_CellId)) {</w:t>
            </w:r>
          </w:p>
          <w:p w14:paraId="183BE09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cs_NR_Srs_Config_Setup(cs_38508_SRS_Config_FR1(v_C_SRS, v_SSB_Index));</w:t>
            </w:r>
          </w:p>
          <w:p w14:paraId="4C24972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select (v_SubcarrierSpacing) {       //@sic R5s230313 sic@</w:t>
            </w:r>
          </w:p>
          <w:p w14:paraId="32C70B1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(kHz15) {v_K2forMsg3 := 2;}</w:t>
            </w:r>
          </w:p>
          <w:p w14:paraId="1900F7A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(kHz30) {v_K2forMsg3 := 6;}</w:t>
            </w:r>
          </w:p>
          <w:p w14:paraId="55297F0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33FB4D0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else {</w:t>
            </w:r>
          </w:p>
          <w:p w14:paraId="4AC7717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cs_NR_Srs_Config_Setup(cs_38508_SRS_Config_FR2(v_C_SRS, v_SSB_Index));</w:t>
            </w:r>
          </w:p>
          <w:p w14:paraId="6059C81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v_K2forMsg3 := 3;        //@sic R5s230313 sic@</w:t>
            </w:r>
          </w:p>
          <w:p w14:paraId="6F5DE19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7FA513E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v_PUSCH_TimeDomainResourceAllocationList := cs_38508_PUSCH_TimeDomainResourceAllocationList(v_K2forMsg3);     //@sic R5s230313 sic@</w:t>
            </w:r>
          </w:p>
          <w:p w14:paraId="7AF99D6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v_PUSCH_Config.pusch_TimeDomainAllocationList.setup := v_PUSCH_TimeDomainResourceAllocationList;  //@sic R5s230220 change 3 sic@</w:t>
            </w:r>
          </w:p>
          <w:p w14:paraId="55181E1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1947D9B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for (i := 0; i &lt; v_MaxBWP; i := i + 1) {</w:t>
            </w:r>
          </w:p>
          <w:p w14:paraId="7478D8A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5B1CC3A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v_BwpId := i + 1;</w:t>
            </w:r>
          </w:p>
          <w:p w14:paraId="798ACC09"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v_StartingPRB := 0;     // @sic R5-205578 sic@</w:t>
            </w:r>
          </w:p>
          <w:p w14:paraId="5CC26476"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2894F1F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//@sic R5-213459 sic@</w:t>
            </w:r>
          </w:p>
          <w:p w14:paraId="751438B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23CFF0F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v_BWP_UplinkCommon := cs_BWP_UplinkCommon_Def(fl_TC_7_1_1_8_1_BWP_Generic(p_NR_CellId, v_BwpId), omit, cs_Pusch_ConfigCommon_Setup(cs_38508_PUSCH_ConfigCommon(omit)), cs_Pucch_ConfigCommon_Setup(cs_TC_7_1_1_8_1_PUCCH_ConfigCommon));</w:t>
            </w:r>
          </w:p>
          <w:p w14:paraId="7B5AECC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 := cs_38508_PUCCH_Config(v_SubcarrierSpacing, -, -, v_SSB_Index, cs_38508_DL_DataToUL_ACK);                                                  // Table 7.1.1.8.1.3.3-2G: PUCCH-Config-BWP-N</w:t>
            </w:r>
          </w:p>
          <w:p w14:paraId="6A3B1E2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v_PUCCH_Config.resourceSetToAddModList := { cs_TC_7_1_1_8_1_PUCCH_ResourceSet };                                                  // Table 7.1.1.8.1.3.3-2G: PUCCH-Config-BWP-N</w:t>
            </w:r>
          </w:p>
          <w:p w14:paraId="78FFD7E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v_PUCCH_Config.resourceToAddModList := { cs_38508_PUCCH_ResourceDef(0, v_StartingPRB, omit, cs_38508_ResourceFormat0(0, 2, 10), omit) };   // Table 7.1.1.8.1.3.3-2G: PUCCH-Config-BWP-N</w:t>
            </w:r>
          </w:p>
          <w:p w14:paraId="0A0A21F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v_BWP_UplinkDedicated := cs_38508_BWP_UplinkDedicated(v_PUCCH_Config, v_PUSCH_Config, v_SRS_Config);</w:t>
            </w:r>
          </w:p>
          <w:p w14:paraId="41C6D0E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v_DedicatedBwpListUL[i] := cs_38508_BWP_Uplink(v_BwpId, v_BWP_UplinkCommon, v_BWP_UplinkDedicated);</w:t>
            </w:r>
          </w:p>
          <w:p w14:paraId="034A3B7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51D8FC0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return v_DedicatedBwpListUL;</w:t>
            </w:r>
          </w:p>
          <w:p w14:paraId="0C48AB27" w14:textId="77777777" w:rsidR="005B7E40" w:rsidRPr="0082383D" w:rsidRDefault="00BA17CF" w:rsidP="00917099">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tc>
      </w:tr>
    </w:tbl>
    <w:p w14:paraId="142452D9" w14:textId="77777777" w:rsidR="005B7E40" w:rsidRPr="00D268E5" w:rsidRDefault="005B7E40" w:rsidP="005B7E40">
      <w:pPr>
        <w:spacing w:after="0"/>
        <w:rPr>
          <w:rFonts w:ascii="Arial" w:hAnsi="Arial"/>
          <w:color w:val="000000"/>
          <w:lang w:eastAsia="en-GB"/>
        </w:rPr>
      </w:pPr>
    </w:p>
    <w:p w14:paraId="508AF8CB" w14:textId="77777777" w:rsidR="00BA17CF" w:rsidRDefault="00BA17CF" w:rsidP="00BA17CF">
      <w:pPr>
        <w:spacing w:after="0"/>
        <w:rPr>
          <w:rFonts w:ascii="Arial" w:hAnsi="Arial"/>
          <w:b/>
          <w:lang w:eastAsia="en-GB"/>
        </w:rPr>
      </w:pPr>
    </w:p>
    <w:p w14:paraId="7E7752CB" w14:textId="77777777" w:rsidR="00BA17CF" w:rsidRDefault="00BA17CF" w:rsidP="00BA17CF">
      <w:pPr>
        <w:spacing w:after="0"/>
        <w:rPr>
          <w:rFonts w:ascii="Arial" w:hAnsi="Arial"/>
          <w:b/>
          <w:lang w:eastAsia="en-GB"/>
        </w:rPr>
      </w:pPr>
    </w:p>
    <w:p w14:paraId="42B027CA" w14:textId="77777777" w:rsidR="00BA17CF" w:rsidRPr="0082383D" w:rsidRDefault="00BA17CF" w:rsidP="00BA17CF">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A17CF" w:rsidRPr="00D268E5" w14:paraId="2B4A87B7" w14:textId="77777777" w:rsidTr="00917099">
        <w:tc>
          <w:tcPr>
            <w:tcW w:w="13575" w:type="dxa"/>
            <w:tcBorders>
              <w:top w:val="single" w:sz="4" w:space="0" w:color="auto"/>
              <w:left w:val="single" w:sz="4" w:space="0" w:color="auto"/>
              <w:bottom w:val="single" w:sz="4" w:space="0" w:color="auto"/>
              <w:right w:val="single" w:sz="4" w:space="0" w:color="auto"/>
            </w:tcBorders>
          </w:tcPr>
          <w:p w14:paraId="7AF3358A" w14:textId="77777777" w:rsidR="00BA17CF" w:rsidRDefault="00BA17CF" w:rsidP="00917099">
            <w:pPr>
              <w:autoSpaceDE w:val="0"/>
              <w:autoSpaceDN w:val="0"/>
              <w:adjustRightInd w:val="0"/>
              <w:spacing w:after="0"/>
              <w:rPr>
                <w:rFonts w:ascii="Courier New" w:hAnsi="Courier New" w:cs="Courier New"/>
                <w:color w:val="000000"/>
                <w:lang w:eastAsia="de-DE"/>
              </w:rPr>
            </w:pPr>
          </w:p>
          <w:p w14:paraId="5F59E21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function fl_TC_7_1_1_8_1_DedicatedBwpListUL(NR_CellId_Type p_NR_CellId) runs on NR_BASE_PTC return template (value) UplinkConfig.uplinkBWP_ToAddModList</w:t>
            </w:r>
          </w:p>
          <w:p w14:paraId="1642BEF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//@sic R5-227417 sic@</w:t>
            </w:r>
          </w:p>
          <w:p w14:paraId="19A47E7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NR_UplinkBWP_Type v_NR_UplinkBWP_Default := f_NR_CellInfo_GetUplinkBWP(p_NR_CellId, 0); //@sic R5s230220 change 3 sic@</w:t>
            </w:r>
          </w:p>
          <w:p w14:paraId="5695782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SSB_Index v_SSB_Index := f_NR_CellInfo_GetSSB_Index(p_NR_CellId);</w:t>
            </w:r>
          </w:p>
          <w:p w14:paraId="3F30060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SubcarrierSpacing v_SubcarrierSpacing := f_NR_CellInfo_GetSCS(p_NR_CellId);</w:t>
            </w:r>
          </w:p>
          <w:p w14:paraId="30631BE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BWP_UplinkCommon v_BWP_UplinkCommon;</w:t>
            </w:r>
          </w:p>
          <w:p w14:paraId="6532F21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PUCCH_Config v_PUCCH_Config;</w:t>
            </w:r>
          </w:p>
          <w:p w14:paraId="6E7F4A6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var template (value) PUSCH_Config v_PUSCH_Config := v_NR_UplinkBWP_Default.Dedicated.R15.pusch_Config.setup;</w:t>
            </w:r>
          </w:p>
          <w:p w14:paraId="2455512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BWP_UplinkDedicated.srs_Config v_SRS_Config;</w:t>
            </w:r>
          </w:p>
          <w:p w14:paraId="7816AD1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 v_BWP_UplinkDedicated;</w:t>
            </w:r>
          </w:p>
          <w:p w14:paraId="18FC25F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UplinkConfig.uplinkBWP_ToAddModList v_DedicatedBwpListUL;</w:t>
            </w:r>
          </w:p>
          <w:p w14:paraId="1C49A5CA"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BWP_Id v_BwpId;</w:t>
            </w:r>
          </w:p>
          <w:p w14:paraId="5069F22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PRB_Id v_StartingPRB;</w:t>
            </w:r>
          </w:p>
          <w:p w14:paraId="0B7C803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integer i;</w:t>
            </w:r>
          </w:p>
          <w:p w14:paraId="42508079" w14:textId="77777777" w:rsidR="00BA17CF" w:rsidRPr="0085750C" w:rsidRDefault="00BA17CF" w:rsidP="00BA17CF">
            <w:pPr>
              <w:autoSpaceDE w:val="0"/>
              <w:autoSpaceDN w:val="0"/>
              <w:adjustRightInd w:val="0"/>
              <w:spacing w:after="0"/>
              <w:rPr>
                <w:rFonts w:ascii="Courier New" w:hAnsi="Courier New" w:cs="Courier New"/>
                <w:color w:val="000000"/>
                <w:lang w:val="de-DE" w:eastAsia="de-DE"/>
              </w:rPr>
            </w:pPr>
            <w:r w:rsidRPr="00BA17CF">
              <w:rPr>
                <w:rFonts w:ascii="Courier New" w:hAnsi="Courier New" w:cs="Courier New"/>
                <w:color w:val="000000"/>
                <w:lang w:eastAsia="de-DE"/>
              </w:rPr>
              <w:t xml:space="preserve">    </w:t>
            </w:r>
            <w:r w:rsidRPr="0085750C">
              <w:rPr>
                <w:rFonts w:ascii="Courier New" w:hAnsi="Courier New" w:cs="Courier New"/>
                <w:color w:val="000000"/>
                <w:lang w:val="de-DE" w:eastAsia="de-DE"/>
              </w:rPr>
              <w:t>var integer v_MaxBWP := 3;   //@sic R5-213459 sic@</w:t>
            </w:r>
          </w:p>
          <w:p w14:paraId="255D7368" w14:textId="77777777" w:rsidR="00BA17CF" w:rsidRPr="0085750C" w:rsidRDefault="00BA17CF" w:rsidP="00BA17CF">
            <w:pPr>
              <w:autoSpaceDE w:val="0"/>
              <w:autoSpaceDN w:val="0"/>
              <w:adjustRightInd w:val="0"/>
              <w:spacing w:after="0"/>
              <w:rPr>
                <w:rFonts w:ascii="Courier New" w:hAnsi="Courier New" w:cs="Courier New"/>
                <w:color w:val="000000"/>
                <w:lang w:val="de-DE" w:eastAsia="de-DE"/>
              </w:rPr>
            </w:pPr>
            <w:r w:rsidRPr="0085750C">
              <w:rPr>
                <w:rFonts w:ascii="Courier New" w:hAnsi="Courier New" w:cs="Courier New"/>
                <w:color w:val="000000"/>
                <w:lang w:val="de-DE" w:eastAsia="de-DE"/>
              </w:rPr>
              <w:t xml:space="preserve">    var integer v_C_SRS := 0;</w:t>
            </w:r>
          </w:p>
          <w:p w14:paraId="0D21214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85750C">
              <w:rPr>
                <w:rFonts w:ascii="Courier New" w:hAnsi="Courier New" w:cs="Courier New"/>
                <w:color w:val="000000"/>
                <w:lang w:val="de-DE" w:eastAsia="de-DE"/>
              </w:rPr>
              <w:t xml:space="preserve">    </w:t>
            </w:r>
            <w:r w:rsidRPr="00BA17CF">
              <w:rPr>
                <w:rFonts w:ascii="Courier New" w:hAnsi="Courier New" w:cs="Courier New"/>
                <w:color w:val="000000"/>
                <w:lang w:eastAsia="de-DE"/>
              </w:rPr>
              <w:t>var boolean v_BWP_SameNumerology_upto4 := fl_NR_ReturnBWP_SameNumerologyUpto4_Capability(p_NR_CellId); //@sic R5-231578 sic@</w:t>
            </w:r>
          </w:p>
          <w:p w14:paraId="4B06084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template(value) PUSCH_TimeDomainResourceAllocationList v_PUSCH_TimeDomainResourceAllocationList;   //@sic R5s230220 change 3 R5s230313 sic@</w:t>
            </w:r>
          </w:p>
          <w:p w14:paraId="4178EFE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PUSCH_TimeDomainResourceAllocation.k2 v_K2forMsg3;   //@sic R5s230313 sic@</w:t>
            </w:r>
          </w:p>
          <w:p w14:paraId="57973AEB"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4B4D24">
              <w:rPr>
                <w:rFonts w:ascii="Courier New" w:hAnsi="Courier New" w:cs="Courier New"/>
                <w:color w:val="000000"/>
                <w:highlight w:val="yellow"/>
                <w:lang w:eastAsia="de-DE"/>
              </w:rPr>
              <w:t>var FrequencyInfoUL v_FrequencyInfoUL := f_NR_CellInfo_GetFrequencyInfoUL(p_NR_CellId); //WA#</w:t>
            </w:r>
          </w:p>
          <w:p w14:paraId="5FBC1B5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BA17CF">
              <w:rPr>
                <w:rFonts w:ascii="Courier New" w:hAnsi="Courier New" w:cs="Courier New"/>
                <w:color w:val="000000"/>
                <w:highlight w:val="yellow"/>
                <w:lang w:eastAsia="de-DE"/>
              </w:rPr>
              <w:t>var PRB_Id v_PRB_SecondHopPRBId; //WA#</w:t>
            </w:r>
          </w:p>
          <w:p w14:paraId="4E71CDD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7EF3A1C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(not v_BWP_SameNumerology_upto4) { v_MaxBWP := 1; }  //@sic R5s230220 change 3 sic@</w:t>
            </w:r>
          </w:p>
          <w:p w14:paraId="6391365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(f_NR_CellInfo_GetIsFR1(p_NR_CellId)) {</w:t>
            </w:r>
          </w:p>
          <w:p w14:paraId="54DF721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cs_NR_Srs_Config_Setup(cs_38508_SRS_Config_FR1(v_C_SRS, v_SSB_Index));</w:t>
            </w:r>
          </w:p>
          <w:p w14:paraId="1B29A4B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select (v_SubcarrierSpacing) {       //@sic R5s230313 sic@</w:t>
            </w:r>
          </w:p>
          <w:p w14:paraId="279FF23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(kHz15) {v_K2forMsg3 := 2;}</w:t>
            </w:r>
          </w:p>
          <w:p w14:paraId="3E1B1E1D"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(kHz30) {v_K2forMsg3 := 6;}</w:t>
            </w:r>
          </w:p>
          <w:p w14:paraId="315F0FF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26F4FB08"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else {</w:t>
            </w:r>
          </w:p>
          <w:p w14:paraId="1F4F3C7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cs_NR_Srs_Config_Setup(cs_38508_SRS_Config_FR2(v_C_SRS, v_SSB_Index));</w:t>
            </w:r>
          </w:p>
          <w:p w14:paraId="3DD09EC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v_K2forMsg3 := 3;        //@sic R5s230313 sic@</w:t>
            </w:r>
          </w:p>
          <w:p w14:paraId="07679BC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2CCEC05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v_PUSCH_TimeDomainResourceAllocationList := cs_38508_PUSCH_TimeDomainResourceAllocationList(v_K2forMsg3);     //@sic R5s230313 sic@</w:t>
            </w:r>
          </w:p>
          <w:p w14:paraId="12B65853"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v_PUSCH_Config.pusch_TimeDomainAllocationList.setup := v_PUSCH_TimeDomainResourceAllocationList;  //@sic R5s230220 change 3 sic@</w:t>
            </w:r>
          </w:p>
          <w:p w14:paraId="786725E4"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28258F7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for (i := 0; i &lt; v_MaxBWP; i := i + 1) {</w:t>
            </w:r>
          </w:p>
          <w:p w14:paraId="43FCC66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5353596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v_BwpId := i + 1;</w:t>
            </w:r>
          </w:p>
          <w:p w14:paraId="3F994F95"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v_StartingPRB := 0;     // @sic R5-205578 sic@</w:t>
            </w:r>
          </w:p>
          <w:p w14:paraId="778EE37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p>
          <w:p w14:paraId="3FB8378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//@sic R5-213459 sic@</w:t>
            </w:r>
          </w:p>
          <w:p w14:paraId="1935EE10"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14:paraId="44FA9702"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v_BWP_UplinkCommon := cs_BWP_UplinkCommon_Def(fl_TC_7_1_1_8_1_BWP_Generic(p_NR_CellId, v_BwpId), omit, cs_Pusch_ConfigCommon_Setup(cs_38508_PUSCH_ConfigCommon(omit)), cs_Pucch_ConfigCommon_Setup(cs_TC_7_1_1_8_1_PUCCH_ConfigCommon));</w:t>
            </w:r>
          </w:p>
          <w:p w14:paraId="5C7FEE3C"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45768D">
              <w:rPr>
                <w:rFonts w:ascii="Courier New" w:hAnsi="Courier New" w:cs="Courier New"/>
                <w:color w:val="000000"/>
                <w:highlight w:val="yellow"/>
                <w:lang w:eastAsia="de-DE"/>
              </w:rPr>
              <w:t>v_PRB_SecondHopPRBId := v_FrequencyInfoUL.scs_SpecificCarrierList[0].carrierBandwidth; //WA</w:t>
            </w:r>
            <w:r w:rsidR="0045768D" w:rsidRPr="0045768D">
              <w:rPr>
                <w:rFonts w:ascii="Courier New" w:hAnsi="Courier New" w:cs="Courier New"/>
                <w:color w:val="000000"/>
                <w:highlight w:val="yellow"/>
                <w:lang w:eastAsia="de-DE"/>
              </w:rPr>
              <w:t>#</w:t>
            </w:r>
          </w:p>
          <w:p w14:paraId="32E34AB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 := cs_38508_PUCCH_Config(v_SubcarrierSpacing, -, </w:t>
            </w:r>
            <w:r w:rsidRPr="0045768D">
              <w:rPr>
                <w:rFonts w:ascii="Courier New" w:hAnsi="Courier New" w:cs="Courier New"/>
                <w:color w:val="000000"/>
                <w:highlight w:val="yellow"/>
                <w:lang w:eastAsia="de-DE"/>
              </w:rPr>
              <w:t>v_PRB_SecondHopPRBId</w:t>
            </w:r>
            <w:r w:rsidRPr="00BA17CF">
              <w:rPr>
                <w:rFonts w:ascii="Courier New" w:hAnsi="Courier New" w:cs="Courier New"/>
                <w:color w:val="000000"/>
                <w:lang w:eastAsia="de-DE"/>
              </w:rPr>
              <w:t xml:space="preserve">, v_SSB_Index, cs_38508_DL_DataToUL_ACK);  </w:t>
            </w:r>
            <w:r w:rsidRPr="0045768D">
              <w:rPr>
                <w:rFonts w:ascii="Courier New" w:hAnsi="Courier New" w:cs="Courier New"/>
                <w:color w:val="000000"/>
                <w:highlight w:val="yellow"/>
                <w:lang w:eastAsia="de-DE"/>
              </w:rPr>
              <w:t>//WA#</w:t>
            </w:r>
            <w:r w:rsidRPr="00BA17CF">
              <w:rPr>
                <w:rFonts w:ascii="Courier New" w:hAnsi="Courier New" w:cs="Courier New"/>
                <w:color w:val="000000"/>
                <w:lang w:eastAsia="de-DE"/>
              </w:rPr>
              <w:t xml:space="preserve">      // Table 7.1.1.8.1.3.3-2G: PUCCH-Config-BWP-N</w:t>
            </w:r>
          </w:p>
          <w:p w14:paraId="54B61CE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v_PUCCH_Config.resourceSetToAddModList := { cs_TC_7_1_1_8_1_PUCCH_ResourceSet };                                                  // Table 7.1.1.8.1.3.3-2G: PUCCH-Config-BWP-N</w:t>
            </w:r>
          </w:p>
          <w:p w14:paraId="6980B71E"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v_PUCCH_Config.resourceToAddModList := { cs_38508_PUCCH_ResourceDef(0, v_StartingPRB, omit, cs_38508_ResourceFormat0(0, 2, 10), omit) };   // Table 7.1.1.8.1.3.3-2G: PUCCH-Config-BWP-N</w:t>
            </w:r>
          </w:p>
          <w:p w14:paraId="09FDDFE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v_BWP_UplinkDedicated := cs_38508_BWP_UplinkDedicated(v_PUCCH_Config, v_PUSCH_Config, v_SRS_Config);</w:t>
            </w:r>
          </w:p>
          <w:p w14:paraId="6B827661"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v_DedicatedBwpListUL[i] := cs_38508_BWP_Uplink(v_BwpId, v_BWP_UplinkCommon, v_BWP_UplinkDedicated);</w:t>
            </w:r>
          </w:p>
          <w:p w14:paraId="0704578F"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14:paraId="4C9FC737" w14:textId="77777777"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return v_DedicatedBwpListUL;</w:t>
            </w:r>
          </w:p>
          <w:p w14:paraId="28AA60A6" w14:textId="77777777" w:rsidR="00BA17CF" w:rsidRPr="0082383D" w:rsidRDefault="00BA17CF" w:rsidP="00917099">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tc>
      </w:tr>
    </w:tbl>
    <w:p w14:paraId="65452EED" w14:textId="77777777" w:rsidR="00BA17CF" w:rsidRPr="00D268E5" w:rsidRDefault="00BA17CF" w:rsidP="00BA17CF">
      <w:pPr>
        <w:spacing w:after="0"/>
        <w:rPr>
          <w:rFonts w:ascii="Arial" w:hAnsi="Arial"/>
          <w:color w:val="000000"/>
          <w:lang w:eastAsia="en-GB"/>
        </w:rPr>
      </w:pPr>
    </w:p>
    <w:p w14:paraId="2A2623D3" w14:textId="77777777" w:rsidR="00B5626E" w:rsidRDefault="00B5626E" w:rsidP="00F84478">
      <w:pPr>
        <w:rPr>
          <w:lang w:eastAsia="en-GB"/>
        </w:rPr>
      </w:pPr>
    </w:p>
    <w:sectPr w:rsidR="00B5626E"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E4250" w14:textId="77777777" w:rsidR="00D01B79" w:rsidRDefault="00D01B79">
      <w:r>
        <w:separator/>
      </w:r>
    </w:p>
  </w:endnote>
  <w:endnote w:type="continuationSeparator" w:id="0">
    <w:p w14:paraId="0DA3CCAC" w14:textId="77777777" w:rsidR="00D01B79" w:rsidRDefault="00D01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2A2B8" w14:textId="77777777" w:rsidR="00D01B79" w:rsidRDefault="00D01B79">
      <w:r>
        <w:separator/>
      </w:r>
    </w:p>
  </w:footnote>
  <w:footnote w:type="continuationSeparator" w:id="0">
    <w:p w14:paraId="6077C3CB" w14:textId="77777777" w:rsidR="00D01B79" w:rsidRDefault="00D01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1E5A6" w14:textId="77777777" w:rsidR="009611B5" w:rsidRDefault="009611B5">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7E60D7E7" wp14:editId="6447BFD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29D3F8B4" w14:textId="77777777" w:rsidR="009611B5" w:rsidRPr="00A11327" w:rsidRDefault="009611B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60D7E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Content>
                      <w:p w14:paraId="29D3F8B4" w14:textId="77777777" w:rsidR="009611B5" w:rsidRPr="00A11327" w:rsidRDefault="009611B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DC4C" w14:textId="77777777" w:rsidR="009611B5" w:rsidRDefault="009611B5">
    <w:pPr>
      <w:pStyle w:val="Header"/>
    </w:pPr>
    <w:r w:rsidRPr="002D3E8C">
      <w:rPr>
        <w:lang w:eastAsia="en-GB"/>
      </w:rPr>
      <mc:AlternateContent>
        <mc:Choice Requires="wps">
          <w:drawing>
            <wp:anchor distT="0" distB="0" distL="114300" distR="114300" simplePos="0" relativeHeight="251659264" behindDoc="0" locked="1" layoutInCell="1" allowOverlap="1" wp14:anchorId="2F98605F" wp14:editId="03B5E3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FB5847C" w14:textId="77777777" w:rsidR="009611B5" w:rsidRPr="00A11327" w:rsidRDefault="009611B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98605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14:paraId="3FB5847C" w14:textId="77777777" w:rsidR="009611B5" w:rsidRPr="00A11327" w:rsidRDefault="009611B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3E4E4" w14:textId="77777777" w:rsidR="009611B5" w:rsidRDefault="009611B5">
    <w:pPr>
      <w:pStyle w:val="Header"/>
    </w:pPr>
    <w:r w:rsidRPr="002D3E8C">
      <w:rPr>
        <w:lang w:eastAsia="en-GB"/>
      </w:rPr>
      <mc:AlternateContent>
        <mc:Choice Requires="wps">
          <w:drawing>
            <wp:anchor distT="0" distB="0" distL="114300" distR="114300" simplePos="0" relativeHeight="251661312" behindDoc="0" locked="1" layoutInCell="1" allowOverlap="1" wp14:anchorId="73DBAD58" wp14:editId="4D95F16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23C9B16F" w14:textId="77777777" w:rsidR="009611B5" w:rsidRPr="00A11327" w:rsidRDefault="009611B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DBAD5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Content>
                      <w:p w14:paraId="23C9B16F" w14:textId="77777777" w:rsidR="009611B5" w:rsidRPr="00A11327" w:rsidRDefault="009611B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0A869" w14:textId="77777777" w:rsidR="009611B5" w:rsidRDefault="009611B5">
    <w:pPr>
      <w:pStyle w:val="Header"/>
    </w:pPr>
    <w:r w:rsidRPr="002D3E8C">
      <w:rPr>
        <w:lang w:eastAsia="en-GB"/>
      </w:rPr>
      <mc:AlternateContent>
        <mc:Choice Requires="wps">
          <w:drawing>
            <wp:anchor distT="0" distB="0" distL="114300" distR="114300" simplePos="0" relativeHeight="251669504" behindDoc="0" locked="1" layoutInCell="1" allowOverlap="1" wp14:anchorId="0C5B77CE" wp14:editId="2C0FDCD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5FD66001" w14:textId="77777777" w:rsidR="009611B5" w:rsidRPr="00A11327" w:rsidRDefault="009611B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0C5B77C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5FD66001"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94EA2" w14:textId="77777777" w:rsidR="009611B5" w:rsidRDefault="009611B5">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77974CF6" wp14:editId="0270700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04299819" w14:textId="77777777" w:rsidR="009611B5" w:rsidRPr="00A11327" w:rsidRDefault="009611B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7974CF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04299819"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59851" w14:textId="77777777" w:rsidR="009611B5" w:rsidRDefault="009611B5">
    <w:pPr>
      <w:pStyle w:val="Header"/>
    </w:pPr>
    <w:r w:rsidRPr="002D3E8C">
      <w:rPr>
        <w:lang w:eastAsia="en-GB"/>
      </w:rPr>
      <mc:AlternateContent>
        <mc:Choice Requires="wps">
          <w:drawing>
            <wp:anchor distT="0" distB="0" distL="114300" distR="114300" simplePos="0" relativeHeight="251667456" behindDoc="0" locked="1" layoutInCell="1" allowOverlap="1" wp14:anchorId="2E879823" wp14:editId="22E4426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412795CC" w14:textId="77777777" w:rsidR="009611B5" w:rsidRPr="00A11327" w:rsidRDefault="009611B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E87982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412795CC" w14:textId="77777777"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37EE5"/>
    <w:multiLevelType w:val="hybridMultilevel"/>
    <w:tmpl w:val="7E04E5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75C2EE8"/>
    <w:multiLevelType w:val="hybridMultilevel"/>
    <w:tmpl w:val="9CD4EC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A16711"/>
    <w:multiLevelType w:val="hybridMultilevel"/>
    <w:tmpl w:val="563EE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DF3F1D"/>
    <w:multiLevelType w:val="hybridMultilevel"/>
    <w:tmpl w:val="FE9A1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6C43892"/>
    <w:multiLevelType w:val="hybridMultilevel"/>
    <w:tmpl w:val="AE1E4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305BD0"/>
    <w:multiLevelType w:val="hybridMultilevel"/>
    <w:tmpl w:val="3EA4AB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2C7D16"/>
    <w:multiLevelType w:val="hybridMultilevel"/>
    <w:tmpl w:val="BC56C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B1E06CF"/>
    <w:multiLevelType w:val="hybridMultilevel"/>
    <w:tmpl w:val="37286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EA7512"/>
    <w:multiLevelType w:val="hybridMultilevel"/>
    <w:tmpl w:val="8D02F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8529C3"/>
    <w:multiLevelType w:val="hybridMultilevel"/>
    <w:tmpl w:val="00D8B0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4513BA"/>
    <w:multiLevelType w:val="hybridMultilevel"/>
    <w:tmpl w:val="B7C46910"/>
    <w:lvl w:ilvl="0" w:tplc="4358090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D02D52"/>
    <w:multiLevelType w:val="hybridMultilevel"/>
    <w:tmpl w:val="9F9A77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911701"/>
    <w:multiLevelType w:val="hybridMultilevel"/>
    <w:tmpl w:val="AAB08C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F2300C"/>
    <w:multiLevelType w:val="hybridMultilevel"/>
    <w:tmpl w:val="105AAB04"/>
    <w:lvl w:ilvl="0" w:tplc="518CE000">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F03816"/>
    <w:multiLevelType w:val="hybridMultilevel"/>
    <w:tmpl w:val="00D07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2B04CB"/>
    <w:multiLevelType w:val="hybridMultilevel"/>
    <w:tmpl w:val="23003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9"/>
  </w:num>
  <w:num w:numId="4">
    <w:abstractNumId w:val="4"/>
  </w:num>
  <w:num w:numId="5">
    <w:abstractNumId w:val="3"/>
  </w:num>
  <w:num w:numId="6">
    <w:abstractNumId w:val="17"/>
  </w:num>
  <w:num w:numId="7">
    <w:abstractNumId w:val="6"/>
  </w:num>
  <w:num w:numId="8">
    <w:abstractNumId w:val="19"/>
  </w:num>
  <w:num w:numId="9">
    <w:abstractNumId w:val="14"/>
  </w:num>
  <w:num w:numId="10">
    <w:abstractNumId w:val="18"/>
  </w:num>
  <w:num w:numId="11">
    <w:abstractNumId w:val="10"/>
  </w:num>
  <w:num w:numId="12">
    <w:abstractNumId w:val="15"/>
  </w:num>
  <w:num w:numId="13">
    <w:abstractNumId w:val="11"/>
  </w:num>
  <w:num w:numId="14">
    <w:abstractNumId w:val="12"/>
  </w:num>
  <w:num w:numId="15">
    <w:abstractNumId w:val="7"/>
  </w:num>
  <w:num w:numId="16">
    <w:abstractNumId w:val="2"/>
  </w:num>
  <w:num w:numId="17">
    <w:abstractNumId w:val="0"/>
  </w:num>
  <w:num w:numId="18">
    <w:abstractNumId w:val="8"/>
  </w:num>
  <w:num w:numId="19">
    <w:abstractNumId w:val="16"/>
  </w:num>
  <w:num w:numId="2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7"/>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090B"/>
    <w:rsid w:val="00032587"/>
    <w:rsid w:val="00037D16"/>
    <w:rsid w:val="00040F2E"/>
    <w:rsid w:val="000416FA"/>
    <w:rsid w:val="0004231C"/>
    <w:rsid w:val="000439AF"/>
    <w:rsid w:val="00043E99"/>
    <w:rsid w:val="00044041"/>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7776E"/>
    <w:rsid w:val="000833CA"/>
    <w:rsid w:val="00084783"/>
    <w:rsid w:val="00086F4E"/>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2F4F"/>
    <w:rsid w:val="000B6705"/>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65E2"/>
    <w:rsid w:val="000D736B"/>
    <w:rsid w:val="000D74FE"/>
    <w:rsid w:val="000E1C53"/>
    <w:rsid w:val="000E4DF3"/>
    <w:rsid w:val="000E7C82"/>
    <w:rsid w:val="000F0F9C"/>
    <w:rsid w:val="000F101F"/>
    <w:rsid w:val="000F3122"/>
    <w:rsid w:val="000F4C0F"/>
    <w:rsid w:val="000F6A51"/>
    <w:rsid w:val="00107A54"/>
    <w:rsid w:val="00107D54"/>
    <w:rsid w:val="00107D63"/>
    <w:rsid w:val="00110BA0"/>
    <w:rsid w:val="00111C33"/>
    <w:rsid w:val="00115E3D"/>
    <w:rsid w:val="00116C31"/>
    <w:rsid w:val="00122A23"/>
    <w:rsid w:val="00124321"/>
    <w:rsid w:val="00125C00"/>
    <w:rsid w:val="001264F5"/>
    <w:rsid w:val="001266F9"/>
    <w:rsid w:val="00135459"/>
    <w:rsid w:val="0013583B"/>
    <w:rsid w:val="001403CF"/>
    <w:rsid w:val="00142DDC"/>
    <w:rsid w:val="00143134"/>
    <w:rsid w:val="00145B10"/>
    <w:rsid w:val="00145D43"/>
    <w:rsid w:val="00147597"/>
    <w:rsid w:val="001530D6"/>
    <w:rsid w:val="00153BB7"/>
    <w:rsid w:val="00156707"/>
    <w:rsid w:val="001604C4"/>
    <w:rsid w:val="001616C7"/>
    <w:rsid w:val="001620FE"/>
    <w:rsid w:val="0016228A"/>
    <w:rsid w:val="001639AB"/>
    <w:rsid w:val="00163A65"/>
    <w:rsid w:val="00164295"/>
    <w:rsid w:val="00165088"/>
    <w:rsid w:val="00166934"/>
    <w:rsid w:val="00167252"/>
    <w:rsid w:val="001673A0"/>
    <w:rsid w:val="00167DEA"/>
    <w:rsid w:val="00170893"/>
    <w:rsid w:val="00171602"/>
    <w:rsid w:val="00171A7B"/>
    <w:rsid w:val="00171E4F"/>
    <w:rsid w:val="0017362D"/>
    <w:rsid w:val="00174F39"/>
    <w:rsid w:val="0018096D"/>
    <w:rsid w:val="00180B1E"/>
    <w:rsid w:val="001810A1"/>
    <w:rsid w:val="001825EA"/>
    <w:rsid w:val="0018335E"/>
    <w:rsid w:val="00184F3E"/>
    <w:rsid w:val="00185403"/>
    <w:rsid w:val="0018610B"/>
    <w:rsid w:val="00187278"/>
    <w:rsid w:val="0019158E"/>
    <w:rsid w:val="00192038"/>
    <w:rsid w:val="00192C46"/>
    <w:rsid w:val="001A08B3"/>
    <w:rsid w:val="001A2724"/>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FB9"/>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E63EB"/>
    <w:rsid w:val="001F02F6"/>
    <w:rsid w:val="001F1FA4"/>
    <w:rsid w:val="001F2254"/>
    <w:rsid w:val="001F2A1B"/>
    <w:rsid w:val="001F31F9"/>
    <w:rsid w:val="001F5119"/>
    <w:rsid w:val="001F6BFA"/>
    <w:rsid w:val="001F6CA2"/>
    <w:rsid w:val="00202764"/>
    <w:rsid w:val="00206D0C"/>
    <w:rsid w:val="0020773E"/>
    <w:rsid w:val="0021054A"/>
    <w:rsid w:val="00210B57"/>
    <w:rsid w:val="0021275E"/>
    <w:rsid w:val="0021326A"/>
    <w:rsid w:val="00213412"/>
    <w:rsid w:val="0021756E"/>
    <w:rsid w:val="00217802"/>
    <w:rsid w:val="00217811"/>
    <w:rsid w:val="00220412"/>
    <w:rsid w:val="002217BF"/>
    <w:rsid w:val="00223345"/>
    <w:rsid w:val="002248AA"/>
    <w:rsid w:val="00225237"/>
    <w:rsid w:val="0022671C"/>
    <w:rsid w:val="00230337"/>
    <w:rsid w:val="00234CC0"/>
    <w:rsid w:val="00235BC2"/>
    <w:rsid w:val="002367B5"/>
    <w:rsid w:val="002401B2"/>
    <w:rsid w:val="00240E28"/>
    <w:rsid w:val="00250DB3"/>
    <w:rsid w:val="002539DC"/>
    <w:rsid w:val="00254E96"/>
    <w:rsid w:val="002559FA"/>
    <w:rsid w:val="00256302"/>
    <w:rsid w:val="0026004D"/>
    <w:rsid w:val="002622E0"/>
    <w:rsid w:val="00262952"/>
    <w:rsid w:val="002640DD"/>
    <w:rsid w:val="00265539"/>
    <w:rsid w:val="002671E5"/>
    <w:rsid w:val="00267486"/>
    <w:rsid w:val="0027016D"/>
    <w:rsid w:val="00272062"/>
    <w:rsid w:val="00274B1B"/>
    <w:rsid w:val="002754C9"/>
    <w:rsid w:val="00275D12"/>
    <w:rsid w:val="00276F42"/>
    <w:rsid w:val="0027727F"/>
    <w:rsid w:val="00277CE6"/>
    <w:rsid w:val="00280F5C"/>
    <w:rsid w:val="00281C58"/>
    <w:rsid w:val="00284306"/>
    <w:rsid w:val="002846AC"/>
    <w:rsid w:val="00284FEB"/>
    <w:rsid w:val="00285998"/>
    <w:rsid w:val="00285D69"/>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C6366"/>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4A89"/>
    <w:rsid w:val="0032780E"/>
    <w:rsid w:val="0033008C"/>
    <w:rsid w:val="003319D5"/>
    <w:rsid w:val="00331B72"/>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29E2"/>
    <w:rsid w:val="00374DD4"/>
    <w:rsid w:val="00375478"/>
    <w:rsid w:val="00381218"/>
    <w:rsid w:val="00382A49"/>
    <w:rsid w:val="00383C0E"/>
    <w:rsid w:val="003842CD"/>
    <w:rsid w:val="003867ED"/>
    <w:rsid w:val="00386DF4"/>
    <w:rsid w:val="003879CE"/>
    <w:rsid w:val="00393388"/>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0D45"/>
    <w:rsid w:val="003D2789"/>
    <w:rsid w:val="003D31FC"/>
    <w:rsid w:val="003D350C"/>
    <w:rsid w:val="003D3D05"/>
    <w:rsid w:val="003D4D93"/>
    <w:rsid w:val="003D60A7"/>
    <w:rsid w:val="003E1305"/>
    <w:rsid w:val="003E190F"/>
    <w:rsid w:val="003E1A36"/>
    <w:rsid w:val="003E1B6B"/>
    <w:rsid w:val="003E2050"/>
    <w:rsid w:val="003E4E80"/>
    <w:rsid w:val="003F2244"/>
    <w:rsid w:val="003F3ECA"/>
    <w:rsid w:val="003F457E"/>
    <w:rsid w:val="003F63E4"/>
    <w:rsid w:val="003F77C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16CB"/>
    <w:rsid w:val="00452457"/>
    <w:rsid w:val="004526D2"/>
    <w:rsid w:val="0045387E"/>
    <w:rsid w:val="00453AF8"/>
    <w:rsid w:val="00454ADA"/>
    <w:rsid w:val="00456541"/>
    <w:rsid w:val="00456D9F"/>
    <w:rsid w:val="0045768D"/>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ED2"/>
    <w:rsid w:val="00487D3B"/>
    <w:rsid w:val="00492A1B"/>
    <w:rsid w:val="004932AE"/>
    <w:rsid w:val="00493511"/>
    <w:rsid w:val="004936C4"/>
    <w:rsid w:val="004946C4"/>
    <w:rsid w:val="00497744"/>
    <w:rsid w:val="004A4BD9"/>
    <w:rsid w:val="004A65AE"/>
    <w:rsid w:val="004A7F8E"/>
    <w:rsid w:val="004B0C24"/>
    <w:rsid w:val="004B3A88"/>
    <w:rsid w:val="004B4D24"/>
    <w:rsid w:val="004B509F"/>
    <w:rsid w:val="004B536F"/>
    <w:rsid w:val="004B5D74"/>
    <w:rsid w:val="004B6055"/>
    <w:rsid w:val="004B75B7"/>
    <w:rsid w:val="004C1130"/>
    <w:rsid w:val="004C299A"/>
    <w:rsid w:val="004C3495"/>
    <w:rsid w:val="004C3F6A"/>
    <w:rsid w:val="004C43D5"/>
    <w:rsid w:val="004C4481"/>
    <w:rsid w:val="004C572E"/>
    <w:rsid w:val="004D71EB"/>
    <w:rsid w:val="004D7F7A"/>
    <w:rsid w:val="004E1B0C"/>
    <w:rsid w:val="004E24CA"/>
    <w:rsid w:val="004F020C"/>
    <w:rsid w:val="004F152A"/>
    <w:rsid w:val="004F3E26"/>
    <w:rsid w:val="004F69EA"/>
    <w:rsid w:val="004F6FDA"/>
    <w:rsid w:val="004F76A6"/>
    <w:rsid w:val="004F7D61"/>
    <w:rsid w:val="005042D0"/>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1AF3"/>
    <w:rsid w:val="00572C67"/>
    <w:rsid w:val="005740DD"/>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A755B"/>
    <w:rsid w:val="005B008C"/>
    <w:rsid w:val="005B0B25"/>
    <w:rsid w:val="005B197D"/>
    <w:rsid w:val="005B1E5F"/>
    <w:rsid w:val="005B5CEB"/>
    <w:rsid w:val="005B7E40"/>
    <w:rsid w:val="005C2571"/>
    <w:rsid w:val="005C61A5"/>
    <w:rsid w:val="005C6231"/>
    <w:rsid w:val="005C7D14"/>
    <w:rsid w:val="005D0FC8"/>
    <w:rsid w:val="005D1314"/>
    <w:rsid w:val="005D217E"/>
    <w:rsid w:val="005D4036"/>
    <w:rsid w:val="005E2C44"/>
    <w:rsid w:val="005E2E04"/>
    <w:rsid w:val="005E6154"/>
    <w:rsid w:val="005F0E8B"/>
    <w:rsid w:val="005F202F"/>
    <w:rsid w:val="005F2B68"/>
    <w:rsid w:val="005F400C"/>
    <w:rsid w:val="005F44AE"/>
    <w:rsid w:val="005F6E82"/>
    <w:rsid w:val="0060014C"/>
    <w:rsid w:val="00600608"/>
    <w:rsid w:val="006022D5"/>
    <w:rsid w:val="00602A22"/>
    <w:rsid w:val="006039DF"/>
    <w:rsid w:val="006074DF"/>
    <w:rsid w:val="00607A6C"/>
    <w:rsid w:val="0061215C"/>
    <w:rsid w:val="00613438"/>
    <w:rsid w:val="00614383"/>
    <w:rsid w:val="00614BF9"/>
    <w:rsid w:val="00615EC0"/>
    <w:rsid w:val="0061765C"/>
    <w:rsid w:val="00617D68"/>
    <w:rsid w:val="00620ED5"/>
    <w:rsid w:val="00621188"/>
    <w:rsid w:val="00622440"/>
    <w:rsid w:val="006231EE"/>
    <w:rsid w:val="00624B10"/>
    <w:rsid w:val="006254A7"/>
    <w:rsid w:val="006254A8"/>
    <w:rsid w:val="006257ED"/>
    <w:rsid w:val="00625E72"/>
    <w:rsid w:val="0062673E"/>
    <w:rsid w:val="00627580"/>
    <w:rsid w:val="006313C1"/>
    <w:rsid w:val="006318FD"/>
    <w:rsid w:val="00632E3F"/>
    <w:rsid w:val="00633506"/>
    <w:rsid w:val="00633813"/>
    <w:rsid w:val="00633F3C"/>
    <w:rsid w:val="00634C17"/>
    <w:rsid w:val="00635C3A"/>
    <w:rsid w:val="00635CB8"/>
    <w:rsid w:val="0064033A"/>
    <w:rsid w:val="00641AA9"/>
    <w:rsid w:val="00641E31"/>
    <w:rsid w:val="00642A9D"/>
    <w:rsid w:val="00643EDC"/>
    <w:rsid w:val="00644A34"/>
    <w:rsid w:val="00645079"/>
    <w:rsid w:val="00646287"/>
    <w:rsid w:val="00650183"/>
    <w:rsid w:val="00652526"/>
    <w:rsid w:val="006543F4"/>
    <w:rsid w:val="00655F51"/>
    <w:rsid w:val="00656E20"/>
    <w:rsid w:val="00657AFC"/>
    <w:rsid w:val="00661168"/>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0AF7"/>
    <w:rsid w:val="00692340"/>
    <w:rsid w:val="0069257C"/>
    <w:rsid w:val="00692C2A"/>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56E9"/>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116F"/>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3C12"/>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32A5"/>
    <w:rsid w:val="00774154"/>
    <w:rsid w:val="007741D0"/>
    <w:rsid w:val="00775D2B"/>
    <w:rsid w:val="00780D4E"/>
    <w:rsid w:val="00783BE8"/>
    <w:rsid w:val="00792342"/>
    <w:rsid w:val="00793FBC"/>
    <w:rsid w:val="0079738A"/>
    <w:rsid w:val="007975D8"/>
    <w:rsid w:val="007977A8"/>
    <w:rsid w:val="007A1017"/>
    <w:rsid w:val="007A4F50"/>
    <w:rsid w:val="007A52C8"/>
    <w:rsid w:val="007A5368"/>
    <w:rsid w:val="007A56E0"/>
    <w:rsid w:val="007A6DE1"/>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81"/>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83D"/>
    <w:rsid w:val="00825C13"/>
    <w:rsid w:val="008273F4"/>
    <w:rsid w:val="0082756F"/>
    <w:rsid w:val="008279FA"/>
    <w:rsid w:val="00831633"/>
    <w:rsid w:val="00833673"/>
    <w:rsid w:val="00833D88"/>
    <w:rsid w:val="008347E0"/>
    <w:rsid w:val="00835D70"/>
    <w:rsid w:val="00837F12"/>
    <w:rsid w:val="00837F47"/>
    <w:rsid w:val="0084011C"/>
    <w:rsid w:val="00840522"/>
    <w:rsid w:val="008405A1"/>
    <w:rsid w:val="00840DA9"/>
    <w:rsid w:val="00841663"/>
    <w:rsid w:val="0084282F"/>
    <w:rsid w:val="00842F32"/>
    <w:rsid w:val="008439F3"/>
    <w:rsid w:val="0084634B"/>
    <w:rsid w:val="008471CF"/>
    <w:rsid w:val="00847B40"/>
    <w:rsid w:val="00847CD2"/>
    <w:rsid w:val="00856538"/>
    <w:rsid w:val="00856906"/>
    <w:rsid w:val="0085750C"/>
    <w:rsid w:val="00857B05"/>
    <w:rsid w:val="00861269"/>
    <w:rsid w:val="00862498"/>
    <w:rsid w:val="008626E7"/>
    <w:rsid w:val="00864BF3"/>
    <w:rsid w:val="00865BDB"/>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B9"/>
    <w:rsid w:val="00885FFF"/>
    <w:rsid w:val="008863B9"/>
    <w:rsid w:val="00891E25"/>
    <w:rsid w:val="00893132"/>
    <w:rsid w:val="00893795"/>
    <w:rsid w:val="00894393"/>
    <w:rsid w:val="00894EFE"/>
    <w:rsid w:val="00896FA9"/>
    <w:rsid w:val="00896FDF"/>
    <w:rsid w:val="008974E7"/>
    <w:rsid w:val="008A0D8B"/>
    <w:rsid w:val="008A23CE"/>
    <w:rsid w:val="008A35E3"/>
    <w:rsid w:val="008A39C1"/>
    <w:rsid w:val="008A45A6"/>
    <w:rsid w:val="008A55C0"/>
    <w:rsid w:val="008A6500"/>
    <w:rsid w:val="008A778A"/>
    <w:rsid w:val="008B10C4"/>
    <w:rsid w:val="008B126D"/>
    <w:rsid w:val="008B195D"/>
    <w:rsid w:val="008B37E5"/>
    <w:rsid w:val="008B5A0F"/>
    <w:rsid w:val="008C0022"/>
    <w:rsid w:val="008C0A43"/>
    <w:rsid w:val="008C450B"/>
    <w:rsid w:val="008C5C36"/>
    <w:rsid w:val="008D0C23"/>
    <w:rsid w:val="008D1C10"/>
    <w:rsid w:val="008D1D74"/>
    <w:rsid w:val="008D30E4"/>
    <w:rsid w:val="008D4CBE"/>
    <w:rsid w:val="008D7845"/>
    <w:rsid w:val="008E14D6"/>
    <w:rsid w:val="008E20AC"/>
    <w:rsid w:val="008E2278"/>
    <w:rsid w:val="008E3F99"/>
    <w:rsid w:val="008E4C41"/>
    <w:rsid w:val="008E4E3A"/>
    <w:rsid w:val="008E6BC2"/>
    <w:rsid w:val="008F0086"/>
    <w:rsid w:val="008F13AD"/>
    <w:rsid w:val="008F348B"/>
    <w:rsid w:val="008F39A7"/>
    <w:rsid w:val="008F4EF1"/>
    <w:rsid w:val="008F5EB2"/>
    <w:rsid w:val="008F686C"/>
    <w:rsid w:val="00900628"/>
    <w:rsid w:val="009016FD"/>
    <w:rsid w:val="00901E56"/>
    <w:rsid w:val="0090519D"/>
    <w:rsid w:val="00905D0D"/>
    <w:rsid w:val="00906206"/>
    <w:rsid w:val="009062FC"/>
    <w:rsid w:val="00907DA0"/>
    <w:rsid w:val="0091022C"/>
    <w:rsid w:val="009129AC"/>
    <w:rsid w:val="00913097"/>
    <w:rsid w:val="00913D3B"/>
    <w:rsid w:val="009148DE"/>
    <w:rsid w:val="00916392"/>
    <w:rsid w:val="00917099"/>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11B5"/>
    <w:rsid w:val="0096186F"/>
    <w:rsid w:val="0096383A"/>
    <w:rsid w:val="00963A8A"/>
    <w:rsid w:val="009643CD"/>
    <w:rsid w:val="00964DBB"/>
    <w:rsid w:val="00970FDD"/>
    <w:rsid w:val="009715FE"/>
    <w:rsid w:val="00975E55"/>
    <w:rsid w:val="00975E70"/>
    <w:rsid w:val="009777D9"/>
    <w:rsid w:val="00981703"/>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3DAC"/>
    <w:rsid w:val="009B48F7"/>
    <w:rsid w:val="009B4F69"/>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0B95"/>
    <w:rsid w:val="009F33B7"/>
    <w:rsid w:val="009F3CD0"/>
    <w:rsid w:val="009F451C"/>
    <w:rsid w:val="009F4BF7"/>
    <w:rsid w:val="009F5E86"/>
    <w:rsid w:val="009F6864"/>
    <w:rsid w:val="009F734F"/>
    <w:rsid w:val="00A01CF2"/>
    <w:rsid w:val="00A05253"/>
    <w:rsid w:val="00A0549F"/>
    <w:rsid w:val="00A05A97"/>
    <w:rsid w:val="00A05C73"/>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0A5"/>
    <w:rsid w:val="00A605F8"/>
    <w:rsid w:val="00A62F21"/>
    <w:rsid w:val="00A639EA"/>
    <w:rsid w:val="00A643AE"/>
    <w:rsid w:val="00A66810"/>
    <w:rsid w:val="00A66D35"/>
    <w:rsid w:val="00A725B6"/>
    <w:rsid w:val="00A73384"/>
    <w:rsid w:val="00A73F49"/>
    <w:rsid w:val="00A758A6"/>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36D"/>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4016"/>
    <w:rsid w:val="00AE6230"/>
    <w:rsid w:val="00AE7029"/>
    <w:rsid w:val="00AF03DE"/>
    <w:rsid w:val="00AF172F"/>
    <w:rsid w:val="00AF1E6A"/>
    <w:rsid w:val="00AF3D3C"/>
    <w:rsid w:val="00AF40D7"/>
    <w:rsid w:val="00AF512C"/>
    <w:rsid w:val="00AF54A3"/>
    <w:rsid w:val="00AF7C6D"/>
    <w:rsid w:val="00B02C1B"/>
    <w:rsid w:val="00B036C9"/>
    <w:rsid w:val="00B047FD"/>
    <w:rsid w:val="00B117B6"/>
    <w:rsid w:val="00B1265D"/>
    <w:rsid w:val="00B136F6"/>
    <w:rsid w:val="00B141C9"/>
    <w:rsid w:val="00B14836"/>
    <w:rsid w:val="00B15811"/>
    <w:rsid w:val="00B16187"/>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626E"/>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3542"/>
    <w:rsid w:val="00B8454C"/>
    <w:rsid w:val="00B84B4B"/>
    <w:rsid w:val="00B91038"/>
    <w:rsid w:val="00B935CD"/>
    <w:rsid w:val="00B95E9C"/>
    <w:rsid w:val="00B96441"/>
    <w:rsid w:val="00B968A4"/>
    <w:rsid w:val="00B968C8"/>
    <w:rsid w:val="00B96BB9"/>
    <w:rsid w:val="00B96CAD"/>
    <w:rsid w:val="00B974AB"/>
    <w:rsid w:val="00BA0328"/>
    <w:rsid w:val="00BA0AB9"/>
    <w:rsid w:val="00BA17CF"/>
    <w:rsid w:val="00BA32C5"/>
    <w:rsid w:val="00BA3D80"/>
    <w:rsid w:val="00BA3EC5"/>
    <w:rsid w:val="00BA51D9"/>
    <w:rsid w:val="00BA6F45"/>
    <w:rsid w:val="00BA7601"/>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1C10"/>
    <w:rsid w:val="00BD279D"/>
    <w:rsid w:val="00BD6BB8"/>
    <w:rsid w:val="00BD6FA9"/>
    <w:rsid w:val="00BE0B66"/>
    <w:rsid w:val="00BE2D2D"/>
    <w:rsid w:val="00BE5CC7"/>
    <w:rsid w:val="00BE6586"/>
    <w:rsid w:val="00BE6728"/>
    <w:rsid w:val="00BE6A2B"/>
    <w:rsid w:val="00BF1109"/>
    <w:rsid w:val="00BF16AB"/>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43AE"/>
    <w:rsid w:val="00C150D5"/>
    <w:rsid w:val="00C15688"/>
    <w:rsid w:val="00C20012"/>
    <w:rsid w:val="00C2054D"/>
    <w:rsid w:val="00C259BF"/>
    <w:rsid w:val="00C31147"/>
    <w:rsid w:val="00C31799"/>
    <w:rsid w:val="00C33A7F"/>
    <w:rsid w:val="00C34891"/>
    <w:rsid w:val="00C35D29"/>
    <w:rsid w:val="00C44610"/>
    <w:rsid w:val="00C460A6"/>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85D3B"/>
    <w:rsid w:val="00C9030E"/>
    <w:rsid w:val="00C94DFE"/>
    <w:rsid w:val="00C95985"/>
    <w:rsid w:val="00C9684B"/>
    <w:rsid w:val="00C979AE"/>
    <w:rsid w:val="00CB4A12"/>
    <w:rsid w:val="00CB4BF5"/>
    <w:rsid w:val="00CB4F71"/>
    <w:rsid w:val="00CB5FB5"/>
    <w:rsid w:val="00CB633A"/>
    <w:rsid w:val="00CC083A"/>
    <w:rsid w:val="00CC311F"/>
    <w:rsid w:val="00CC4FC4"/>
    <w:rsid w:val="00CC5026"/>
    <w:rsid w:val="00CC6427"/>
    <w:rsid w:val="00CC679C"/>
    <w:rsid w:val="00CC68D0"/>
    <w:rsid w:val="00CC6BB2"/>
    <w:rsid w:val="00CC76F6"/>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1B79"/>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3770"/>
    <w:rsid w:val="00D24991"/>
    <w:rsid w:val="00D268E5"/>
    <w:rsid w:val="00D26F54"/>
    <w:rsid w:val="00D27CF5"/>
    <w:rsid w:val="00D3048D"/>
    <w:rsid w:val="00D31B9E"/>
    <w:rsid w:val="00D324CA"/>
    <w:rsid w:val="00D3390C"/>
    <w:rsid w:val="00D34898"/>
    <w:rsid w:val="00D35F40"/>
    <w:rsid w:val="00D40BEA"/>
    <w:rsid w:val="00D4142A"/>
    <w:rsid w:val="00D4271C"/>
    <w:rsid w:val="00D50255"/>
    <w:rsid w:val="00D50D1E"/>
    <w:rsid w:val="00D5707C"/>
    <w:rsid w:val="00D5771A"/>
    <w:rsid w:val="00D608B6"/>
    <w:rsid w:val="00D624CC"/>
    <w:rsid w:val="00D627F5"/>
    <w:rsid w:val="00D64DA8"/>
    <w:rsid w:val="00D64E1A"/>
    <w:rsid w:val="00D66520"/>
    <w:rsid w:val="00D718D9"/>
    <w:rsid w:val="00D729CE"/>
    <w:rsid w:val="00D743EC"/>
    <w:rsid w:val="00D74967"/>
    <w:rsid w:val="00D76152"/>
    <w:rsid w:val="00D76276"/>
    <w:rsid w:val="00D76A96"/>
    <w:rsid w:val="00D818B4"/>
    <w:rsid w:val="00D92CAA"/>
    <w:rsid w:val="00D937C5"/>
    <w:rsid w:val="00D93F8C"/>
    <w:rsid w:val="00D943B5"/>
    <w:rsid w:val="00D95549"/>
    <w:rsid w:val="00D9563B"/>
    <w:rsid w:val="00D95998"/>
    <w:rsid w:val="00DA01B4"/>
    <w:rsid w:val="00DA4947"/>
    <w:rsid w:val="00DA533D"/>
    <w:rsid w:val="00DA573E"/>
    <w:rsid w:val="00DA5BCB"/>
    <w:rsid w:val="00DA5E08"/>
    <w:rsid w:val="00DA6D80"/>
    <w:rsid w:val="00DB18FC"/>
    <w:rsid w:val="00DB2373"/>
    <w:rsid w:val="00DC0614"/>
    <w:rsid w:val="00DC06A8"/>
    <w:rsid w:val="00DC0A10"/>
    <w:rsid w:val="00DC308B"/>
    <w:rsid w:val="00DC3AED"/>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6834"/>
    <w:rsid w:val="00DF7A7C"/>
    <w:rsid w:val="00DF7C50"/>
    <w:rsid w:val="00E00246"/>
    <w:rsid w:val="00E04C5C"/>
    <w:rsid w:val="00E052E6"/>
    <w:rsid w:val="00E05592"/>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470A3"/>
    <w:rsid w:val="00E519F0"/>
    <w:rsid w:val="00E51B47"/>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0F4B"/>
    <w:rsid w:val="00E81F81"/>
    <w:rsid w:val="00E8338B"/>
    <w:rsid w:val="00E93786"/>
    <w:rsid w:val="00E94ADC"/>
    <w:rsid w:val="00E9595E"/>
    <w:rsid w:val="00E95EEB"/>
    <w:rsid w:val="00E9725A"/>
    <w:rsid w:val="00E97561"/>
    <w:rsid w:val="00E97FE9"/>
    <w:rsid w:val="00EA1CC6"/>
    <w:rsid w:val="00EA1E6C"/>
    <w:rsid w:val="00EA2963"/>
    <w:rsid w:val="00EA333F"/>
    <w:rsid w:val="00EA547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798"/>
    <w:rsid w:val="00F209E7"/>
    <w:rsid w:val="00F21A70"/>
    <w:rsid w:val="00F21E3E"/>
    <w:rsid w:val="00F22CA8"/>
    <w:rsid w:val="00F25D98"/>
    <w:rsid w:val="00F300FB"/>
    <w:rsid w:val="00F305A9"/>
    <w:rsid w:val="00F30F52"/>
    <w:rsid w:val="00F314B3"/>
    <w:rsid w:val="00F31650"/>
    <w:rsid w:val="00F33432"/>
    <w:rsid w:val="00F35130"/>
    <w:rsid w:val="00F37CE8"/>
    <w:rsid w:val="00F4005B"/>
    <w:rsid w:val="00F402ED"/>
    <w:rsid w:val="00F4052D"/>
    <w:rsid w:val="00F412B1"/>
    <w:rsid w:val="00F415DA"/>
    <w:rsid w:val="00F423AC"/>
    <w:rsid w:val="00F46E4A"/>
    <w:rsid w:val="00F4738D"/>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664D"/>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15A"/>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81A1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0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NormalWeb">
    <w:name w:val="Normal (Web)"/>
    <w:basedOn w:val="Normal"/>
    <w:uiPriority w:val="99"/>
    <w:qFormat/>
    <w:rsid w:val="00276F4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5811E-404E-4566-B716-E8F9A12F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Pages>
  <Words>15602</Words>
  <Characters>88935</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2023-09-01T15:59:00Z</dcterms:created>
  <dcterms:modified xsi:type="dcterms:W3CDTF">2023-09-05T06:32:00Z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39a73c85794544cab962feee9e360406</vt:lpwstr>
  </property>
</Properties>
</file>