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ED390E" w14:textId="1C703946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#2023-TTCN email</w:t>
      </w:r>
      <w:r w:rsidRPr="003C4E4F">
        <w:rPr>
          <w:rFonts w:cs="Arial"/>
          <w:b/>
          <w:i/>
          <w:noProof/>
          <w:sz w:val="28"/>
        </w:rPr>
        <w:tab/>
      </w:r>
      <w:r w:rsidR="00A652F8" w:rsidRPr="00A652F8">
        <w:rPr>
          <w:rFonts w:cs="Arial"/>
          <w:b/>
          <w:bCs/>
          <w:i/>
          <w:iCs/>
          <w:sz w:val="24"/>
          <w:szCs w:val="24"/>
        </w:rPr>
        <w:t>R5s230611</w:t>
      </w:r>
    </w:p>
    <w:p w14:paraId="12B2BCFC" w14:textId="77777777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13th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2 -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626EB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626EBA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626E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626EBA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626E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626EBA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626EBA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626EBA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626EBA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7ECB72B8" w:rsidR="00D86314" w:rsidRPr="003C4E4F" w:rsidRDefault="00A652F8" w:rsidP="00626EBA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A652F8">
              <w:rPr>
                <w:rFonts w:cs="Arial"/>
                <w:b/>
                <w:bCs/>
                <w:sz w:val="24"/>
                <w:szCs w:val="24"/>
              </w:rPr>
              <w:t>3168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626E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626EBA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626E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77777777" w:rsidR="00D86314" w:rsidRPr="003C4E4F" w:rsidRDefault="00D86314" w:rsidP="00626EBA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17.7.0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626E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626EB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626E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626EBA">
        <w:tc>
          <w:tcPr>
            <w:tcW w:w="9641" w:type="dxa"/>
            <w:gridSpan w:val="9"/>
          </w:tcPr>
          <w:p w14:paraId="39549A8E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626EBA">
        <w:tc>
          <w:tcPr>
            <w:tcW w:w="2835" w:type="dxa"/>
          </w:tcPr>
          <w:p w14:paraId="12AA4A0C" w14:textId="77777777" w:rsidR="00D86314" w:rsidRPr="003C4E4F" w:rsidRDefault="00D86314" w:rsidP="00626EBA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626EBA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626EBA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626EBA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626EBA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626EBA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626EBA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626EBA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626EBA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626EBA">
        <w:tc>
          <w:tcPr>
            <w:tcW w:w="9640" w:type="dxa"/>
            <w:gridSpan w:val="11"/>
          </w:tcPr>
          <w:p w14:paraId="0B7AC4B5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626EBA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463BB772" w:rsidR="00D86314" w:rsidRPr="003C4E4F" w:rsidRDefault="00A652F8" w:rsidP="00626EBA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0" w:name="_Hlk141962036"/>
            <w:r w:rsidRPr="00A652F8">
              <w:rPr>
                <w:rFonts w:cs="Arial"/>
              </w:rPr>
              <w:t>Addition of ENDC RRC testcase 8.2.3.17.1 in FR1</w:t>
            </w:r>
            <w:bookmarkEnd w:id="0"/>
          </w:p>
        </w:tc>
      </w:tr>
      <w:tr w:rsidR="00D86314" w:rsidRPr="003C4E4F" w14:paraId="6DC746BD" w14:textId="77777777" w:rsidTr="00626EBA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626EBA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626EBA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626EBA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626EBA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626EBA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626EBA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626EBA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626EBA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5368098B" w:rsidR="00D86314" w:rsidRPr="003C4E4F" w:rsidRDefault="00A652F8" w:rsidP="00626EBA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A652F8">
              <w:rPr>
                <w:rFonts w:cs="Arial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626EBA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626EBA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2AD58CA2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2023-0</w:t>
            </w:r>
            <w:r w:rsidR="001B46C6">
              <w:rPr>
                <w:rFonts w:cs="Arial"/>
              </w:rPr>
              <w:t>8</w:t>
            </w:r>
            <w:r w:rsidRPr="003C4E4F">
              <w:rPr>
                <w:rFonts w:cs="Arial"/>
              </w:rPr>
              <w:t>-</w:t>
            </w:r>
            <w:r w:rsidR="001B46C6">
              <w:rPr>
                <w:rFonts w:cs="Arial"/>
              </w:rPr>
              <w:t>0</w:t>
            </w:r>
            <w:r w:rsidR="00A652F8">
              <w:rPr>
                <w:rFonts w:cs="Arial"/>
              </w:rPr>
              <w:t>3</w:t>
            </w:r>
          </w:p>
        </w:tc>
      </w:tr>
      <w:tr w:rsidR="00D86314" w:rsidRPr="003C4E4F" w14:paraId="6DFB51D6" w14:textId="77777777" w:rsidTr="00626EBA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626EB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626EBA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626EBA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626EBA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626EBA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626E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626EBA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626EBA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626E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626EBA">
        <w:tc>
          <w:tcPr>
            <w:tcW w:w="1843" w:type="dxa"/>
          </w:tcPr>
          <w:p w14:paraId="201F6E0D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626E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626EBA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06B3977C" w:rsidR="00D86314" w:rsidRPr="003C4E4F" w:rsidRDefault="00D86314" w:rsidP="00626EBA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A652F8" w:rsidRPr="00A652F8">
              <w:rPr>
                <w:rFonts w:ascii="Arial" w:hAnsi="Arial" w:cs="Arial"/>
                <w:noProof/>
                <w:lang w:val="en-SG"/>
              </w:rPr>
              <w:t>8.2.3.17.1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 the 5G/</w:t>
            </w:r>
            <w:r w:rsidR="00A652F8">
              <w:rPr>
                <w:rFonts w:ascii="Arial" w:hAnsi="Arial" w:cs="Arial"/>
                <w:noProof/>
                <w:lang w:val="en-SG"/>
              </w:rPr>
              <w:t>ENDC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FR1 path.</w:t>
            </w:r>
          </w:p>
        </w:tc>
      </w:tr>
      <w:tr w:rsidR="00D86314" w:rsidRPr="003C4E4F" w14:paraId="1A8C9F3F" w14:textId="77777777" w:rsidTr="00626E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626E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626EBA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06A67BA2" w:rsidR="00D86314" w:rsidRPr="003C4E4F" w:rsidRDefault="00D86314" w:rsidP="00626EBA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A652F8" w:rsidRPr="00A652F8">
              <w:rPr>
                <w:rFonts w:cs="Arial"/>
                <w:noProof/>
                <w:lang w:val="en-SG"/>
              </w:rPr>
              <w:t>8.2.3.17.1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626E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626E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626EBA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626EBA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626EBA">
        <w:tc>
          <w:tcPr>
            <w:tcW w:w="2694" w:type="dxa"/>
            <w:gridSpan w:val="2"/>
          </w:tcPr>
          <w:p w14:paraId="35369E3C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626E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626EBA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2EC66C74" w:rsidR="00D86314" w:rsidRPr="003C4E4F" w:rsidRDefault="00A652F8" w:rsidP="00626EBA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8.2.3.17.</w:t>
            </w:r>
            <w:proofErr w:type="gramStart"/>
            <w:r>
              <w:rPr>
                <w:rFonts w:eastAsia="MS Mincho"/>
              </w:rPr>
              <w:t>1.ENDC</w:t>
            </w:r>
            <w:proofErr w:type="gramEnd"/>
          </w:p>
        </w:tc>
      </w:tr>
      <w:tr w:rsidR="00D86314" w:rsidRPr="003C4E4F" w14:paraId="118EB03D" w14:textId="77777777" w:rsidTr="00626E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626E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626EBA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626EBA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626EBA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626EBA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626EBA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626E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626EBA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626EBA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626EBA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626EBA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626EBA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626E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6A994247" w:rsidR="00D86314" w:rsidRPr="003C4E4F" w:rsidRDefault="001366BF" w:rsidP="00626EBA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787FB226" w:rsidR="00D86314" w:rsidRPr="003C4E4F" w:rsidRDefault="00D86314" w:rsidP="00626EBA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387450C1" w:rsidR="00D86314" w:rsidRPr="003C4E4F" w:rsidRDefault="00D86314" w:rsidP="00626EBA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</w:t>
            </w:r>
            <w:r w:rsidR="001366BF">
              <w:rPr>
                <w:rFonts w:cs="Arial"/>
                <w:noProof/>
              </w:rPr>
              <w:t>38.523-1</w:t>
            </w:r>
          </w:p>
        </w:tc>
      </w:tr>
      <w:tr w:rsidR="00D86314" w:rsidRPr="003C4E4F" w14:paraId="318FDDE9" w14:textId="77777777" w:rsidTr="00626E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626EBA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626EBA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626EBA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626E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626EB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626E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626EBA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626EBA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626EB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626EBA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626EBA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626E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626EBA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626EBA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1" w:name="_Toc141963240"/>
      <w:r w:rsidRPr="003C4E4F">
        <w:rPr>
          <w:rStyle w:val="Hervorhebung"/>
          <w:rFonts w:ascii="Arial" w:hAnsi="Arial" w:cs="Arial"/>
          <w:i w:val="0"/>
        </w:rPr>
        <w:lastRenderedPageBreak/>
        <w:t>Table of Contents</w:t>
      </w:r>
      <w:bookmarkEnd w:id="1"/>
    </w:p>
    <w:p w14:paraId="4BC1546B" w14:textId="0568EEA4" w:rsidR="00AA29FC" w:rsidRDefault="00007D89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AA29FC" w:rsidRPr="000D05F7">
        <w:rPr>
          <w:rFonts w:ascii="Arial" w:hAnsi="Arial" w:cs="Arial"/>
          <w:iCs/>
        </w:rPr>
        <w:t>Table of Contents</w:t>
      </w:r>
      <w:r w:rsidR="00AA29FC">
        <w:tab/>
      </w:r>
      <w:r w:rsidR="00AA29FC">
        <w:fldChar w:fldCharType="begin"/>
      </w:r>
      <w:r w:rsidR="00AA29FC">
        <w:instrText xml:space="preserve"> PAGEREF _Toc141963240 \h </w:instrText>
      </w:r>
      <w:r w:rsidR="00AA29FC">
        <w:fldChar w:fldCharType="separate"/>
      </w:r>
      <w:r w:rsidR="00AA29FC">
        <w:t>2</w:t>
      </w:r>
      <w:r w:rsidR="00AA29FC">
        <w:fldChar w:fldCharType="end"/>
      </w:r>
    </w:p>
    <w:p w14:paraId="52D074CC" w14:textId="3FE31FAD" w:rsidR="00AA29FC" w:rsidRDefault="00AA29FC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0D05F7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D05F7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_Toc141963241 \h </w:instrText>
      </w:r>
      <w:r>
        <w:fldChar w:fldCharType="separate"/>
      </w:r>
      <w:r>
        <w:t>3</w:t>
      </w:r>
      <w:r>
        <w:fldChar w:fldCharType="end"/>
      </w:r>
    </w:p>
    <w:p w14:paraId="221D8D7A" w14:textId="359CC315" w:rsidR="00AA29FC" w:rsidRDefault="00AA29FC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D05F7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D05F7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_Toc141963242 \h </w:instrText>
      </w:r>
      <w:r>
        <w:fldChar w:fldCharType="separate"/>
      </w:r>
      <w:r>
        <w:t>3</w:t>
      </w:r>
      <w:r>
        <w:fldChar w:fldCharType="end"/>
      </w:r>
    </w:p>
    <w:p w14:paraId="62C95337" w14:textId="55E2FB20" w:rsidR="00AA29FC" w:rsidRDefault="00AA29FC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0D05F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D05F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_Toc141963243 \h </w:instrText>
      </w:r>
      <w:r>
        <w:fldChar w:fldCharType="separate"/>
      </w:r>
      <w:r>
        <w:t>3</w:t>
      </w:r>
      <w:r>
        <w:fldChar w:fldCharType="end"/>
      </w:r>
    </w:p>
    <w:p w14:paraId="608A5346" w14:textId="4747567D" w:rsidR="00AA29FC" w:rsidRDefault="00AA29FC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D05F7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D05F7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_Toc141963244 \h </w:instrText>
      </w:r>
      <w:r>
        <w:fldChar w:fldCharType="separate"/>
      </w:r>
      <w:r>
        <w:t>3</w:t>
      </w:r>
      <w:r>
        <w:fldChar w:fldCharType="end"/>
      </w:r>
    </w:p>
    <w:p w14:paraId="35A98CA8" w14:textId="67875E74" w:rsidR="00AA29FC" w:rsidRDefault="00AA29FC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D05F7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D05F7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_Toc141963245 \h </w:instrText>
      </w:r>
      <w:r>
        <w:fldChar w:fldCharType="separate"/>
      </w:r>
      <w:r>
        <w:t>4</w:t>
      </w:r>
      <w:r>
        <w:fldChar w:fldCharType="end"/>
      </w:r>
    </w:p>
    <w:p w14:paraId="4485D5E8" w14:textId="2D070658" w:rsidR="00AA29FC" w:rsidRDefault="00AA29FC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D05F7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D05F7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_Toc141963246 \h </w:instrText>
      </w:r>
      <w:r>
        <w:fldChar w:fldCharType="separate"/>
      </w:r>
      <w:r>
        <w:t>6</w:t>
      </w:r>
      <w:r>
        <w:fldChar w:fldCharType="end"/>
      </w:r>
    </w:p>
    <w:p w14:paraId="5D6C0D0E" w14:textId="17235A38" w:rsidR="00AA29FC" w:rsidRDefault="00AA29FC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0D05F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D05F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_Toc141963247 \h </w:instrText>
      </w:r>
      <w:r>
        <w:fldChar w:fldCharType="separate"/>
      </w:r>
      <w:r>
        <w:t>11</w:t>
      </w:r>
      <w:r>
        <w:fldChar w:fldCharType="end"/>
      </w:r>
    </w:p>
    <w:p w14:paraId="153DC1E2" w14:textId="08332521" w:rsidR="00AA29FC" w:rsidRDefault="00AA29FC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0D05F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D05F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_Toc141963248 \h </w:instrText>
      </w:r>
      <w:r>
        <w:fldChar w:fldCharType="separate"/>
      </w:r>
      <w:r>
        <w:t>11</w:t>
      </w:r>
      <w:r>
        <w:fldChar w:fldCharType="end"/>
      </w:r>
    </w:p>
    <w:p w14:paraId="7D43AEE0" w14:textId="53AB1436" w:rsidR="00AA29FC" w:rsidRDefault="00AA29FC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D05F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D05F7">
        <w:rPr>
          <w:rFonts w:cs="Arial"/>
          <w:b/>
        </w:rPr>
        <w:t>Mediatek MT6815</w:t>
      </w:r>
      <w:r>
        <w:tab/>
      </w:r>
      <w:r>
        <w:fldChar w:fldCharType="begin"/>
      </w:r>
      <w:r>
        <w:instrText xml:space="preserve"> PAGEREF _Toc141963249 \h </w:instrText>
      </w:r>
      <w:r>
        <w:fldChar w:fldCharType="separate"/>
      </w:r>
      <w:r>
        <w:t>11</w:t>
      </w:r>
      <w:r>
        <w:fldChar w:fldCharType="end"/>
      </w:r>
    </w:p>
    <w:p w14:paraId="2898B4EC" w14:textId="1B087CCB" w:rsidR="00AA29FC" w:rsidRDefault="00AA29FC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0D05F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D05F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_Toc141963250 \h </w:instrText>
      </w:r>
      <w:r>
        <w:fldChar w:fldCharType="separate"/>
      </w:r>
      <w:r>
        <w:t>11</w:t>
      </w:r>
      <w:r>
        <w:fldChar w:fldCharType="end"/>
      </w:r>
    </w:p>
    <w:p w14:paraId="325A0C2F" w14:textId="05618ACB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berschrift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41963241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45016F00" w14:textId="64FD3168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2C5A7A" w:rsidRPr="002C5A7A">
        <w:rPr>
          <w:rFonts w:ascii="Arial" w:hAnsi="Arial" w:cs="Arial"/>
        </w:rPr>
        <w:t>8.2.3.17.1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2C5A7A">
        <w:rPr>
          <w:rFonts w:ascii="Arial" w:hAnsi="Arial" w:cs="Arial"/>
        </w:rPr>
        <w:t>ENDC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berschrift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4" w:name="_Toc141963242"/>
      <w:r w:rsidRPr="003C4E4F">
        <w:rPr>
          <w:rFonts w:cs="Arial"/>
          <w:b/>
        </w:rPr>
        <w:t>Verification Test Summary</w:t>
      </w:r>
      <w:bookmarkEnd w:id="4"/>
      <w:r w:rsidRPr="003C4E4F">
        <w:rPr>
          <w:rFonts w:cs="Arial"/>
          <w:b/>
        </w:rPr>
        <w:t xml:space="preserve"> </w:t>
      </w:r>
    </w:p>
    <w:p w14:paraId="1FB96184" w14:textId="12622A0F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2C5A7A" w:rsidRPr="002C5A7A">
        <w:rPr>
          <w:rFonts w:ascii="Arial" w:hAnsi="Arial" w:cs="Arial"/>
        </w:rPr>
        <w:t>8.2.3.17.1</w:t>
      </w:r>
    </w:p>
    <w:p w14:paraId="763E129C" w14:textId="0F494983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965A1" w:rsidRPr="006965A1">
        <w:rPr>
          <w:rFonts w:ascii="Arial" w:hAnsi="Arial" w:cs="Arial"/>
          <w:lang w:eastAsia="ja-JP"/>
        </w:rPr>
        <w:t>iwd-TTCN3-B2022-09_D23wk24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2138AC2F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proofErr w:type="spellStart"/>
      <w:r w:rsidR="00633439" w:rsidRPr="003C4E4F">
        <w:rPr>
          <w:rFonts w:ascii="Arial" w:hAnsi="Arial" w:cs="Arial"/>
          <w:b/>
          <w:lang w:eastAsia="ja-JP"/>
        </w:rPr>
        <w:t>Mediatek</w:t>
      </w:r>
      <w:proofErr w:type="spellEnd"/>
      <w:r w:rsidR="00633439" w:rsidRPr="003C4E4F">
        <w:rPr>
          <w:rFonts w:ascii="Arial" w:hAnsi="Arial" w:cs="Arial"/>
          <w:b/>
          <w:lang w:eastAsia="ja-JP"/>
        </w:rPr>
        <w:t xml:space="preserve"> MT6815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7F4ABBCF" w14:textId="14D7DDD5" w:rsidR="00BC25DD" w:rsidRPr="003C4E4F" w:rsidRDefault="00007D89" w:rsidP="00BC25DD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5" w:name="_Toc122434488"/>
      <w:bookmarkStart w:id="6" w:name="_Toc295288959"/>
      <w:bookmarkStart w:id="7" w:name="_Toc141963243"/>
      <w:r w:rsidRPr="003C4E4F">
        <w:rPr>
          <w:rFonts w:cs="Arial"/>
          <w:b/>
        </w:rPr>
        <w:t>Corrections require</w:t>
      </w:r>
      <w:bookmarkEnd w:id="5"/>
      <w:bookmarkEnd w:id="6"/>
      <w:r w:rsidR="00FC2058" w:rsidRPr="003C4E4F">
        <w:rPr>
          <w:rFonts w:cs="Arial"/>
          <w:b/>
        </w:rPr>
        <w:t>d</w:t>
      </w:r>
      <w:bookmarkEnd w:id="7"/>
    </w:p>
    <w:p w14:paraId="018BA3D8" w14:textId="235BCA51" w:rsidR="00DE673C" w:rsidRPr="003C4E4F" w:rsidRDefault="00A56A2A" w:rsidP="00DE673C">
      <w:pPr>
        <w:rPr>
          <w:rFonts w:ascii="Arial" w:hAnsi="Arial" w:cs="Arial"/>
        </w:rPr>
      </w:pPr>
      <w:r w:rsidRPr="00A56A2A">
        <w:rPr>
          <w:rFonts w:ascii="Arial" w:hAnsi="Arial" w:cs="Arial"/>
        </w:rPr>
        <w:t>Changes 2 and 3 of R5s230554 are also needed</w:t>
      </w:r>
      <w:r w:rsidR="000C2F3F" w:rsidRPr="003C4E4F">
        <w:rPr>
          <w:rStyle w:val="ui-provider"/>
          <w:rFonts w:ascii="Arial" w:hAnsi="Arial" w:cs="Arial"/>
        </w:rPr>
        <w:t>.</w:t>
      </w:r>
    </w:p>
    <w:p w14:paraId="3B303FB7" w14:textId="77777777" w:rsidR="002C5A7A" w:rsidRDefault="002C5A7A" w:rsidP="002C5A7A">
      <w:pPr>
        <w:pStyle w:val="berschrift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141128985"/>
      <w:bookmarkStart w:id="10" w:name="_Toc141963244"/>
      <w:r>
        <w:rPr>
          <w:b/>
          <w:lang w:val="pt-BR"/>
        </w:rPr>
        <w:t>Change 1</w:t>
      </w:r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C5A7A" w:rsidRPr="008E5453" w14:paraId="2C4FE0B6" w14:textId="77777777" w:rsidTr="00626EBA">
        <w:trPr>
          <w:trHeight w:val="447"/>
        </w:trPr>
        <w:tc>
          <w:tcPr>
            <w:tcW w:w="1985" w:type="dxa"/>
          </w:tcPr>
          <w:p w14:paraId="450931A3" w14:textId="77777777" w:rsidR="002C5A7A" w:rsidRPr="008E5453" w:rsidRDefault="002C5A7A" w:rsidP="00626EB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CC2121C" w14:textId="77777777" w:rsidR="002C5A7A" w:rsidRPr="005806D8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5806D8">
              <w:rPr>
                <w:rFonts w:ascii="Arial" w:hAnsi="Arial" w:cs="Arial"/>
                <w:lang w:val="en-IN"/>
              </w:rPr>
              <w:t>f_TC_8_2_3_17_1_ENDC_</w:t>
            </w:r>
            <w:proofErr w:type="gramStart"/>
            <w:r w:rsidRPr="005806D8">
              <w:rPr>
                <w:rFonts w:ascii="Arial" w:hAnsi="Arial" w:cs="Arial"/>
                <w:lang w:val="en-IN"/>
              </w:rPr>
              <w:t>NR(</w:t>
            </w:r>
            <w:proofErr w:type="gramEnd"/>
            <w:r w:rsidRPr="005806D8">
              <w:rPr>
                <w:rFonts w:ascii="Arial" w:hAnsi="Arial" w:cs="Arial"/>
                <w:lang w:val="en-IN"/>
              </w:rPr>
              <w:t>)</w:t>
            </w:r>
          </w:p>
          <w:p w14:paraId="0C3D7220" w14:textId="77777777" w:rsidR="002C5A7A" w:rsidRPr="008E5453" w:rsidRDefault="002C5A7A" w:rsidP="00626EBA">
            <w:pPr>
              <w:spacing w:after="0"/>
              <w:rPr>
                <w:rFonts w:ascii="Arial" w:hAnsi="Arial" w:cs="Arial"/>
              </w:rPr>
            </w:pPr>
          </w:p>
        </w:tc>
      </w:tr>
      <w:tr w:rsidR="002C5A7A" w:rsidRPr="008E5453" w14:paraId="2E3CD999" w14:textId="77777777" w:rsidTr="00626EBA">
        <w:trPr>
          <w:trHeight w:val="452"/>
        </w:trPr>
        <w:tc>
          <w:tcPr>
            <w:tcW w:w="1985" w:type="dxa"/>
          </w:tcPr>
          <w:p w14:paraId="0F6C6A9B" w14:textId="77777777" w:rsidR="002C5A7A" w:rsidRPr="008E5453" w:rsidRDefault="002C5A7A" w:rsidP="00626EB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4D427088" w14:textId="77777777" w:rsidR="002C5A7A" w:rsidRPr="00B82244" w:rsidRDefault="002C5A7A" w:rsidP="00626EBA">
            <w:pPr>
              <w:rPr>
                <w:noProof/>
                <w:lang w:val="en-IN"/>
              </w:rPr>
            </w:pPr>
            <w:r>
              <w:rPr>
                <w:noProof/>
              </w:rPr>
              <w:t xml:space="preserve">There is coordination issues </w:t>
            </w:r>
            <w:r w:rsidRPr="00B82244">
              <w:rPr>
                <w:noProof/>
                <w:lang w:val="en-IN"/>
              </w:rPr>
              <w:t>EUTRA_5GS_PTC</w:t>
            </w:r>
            <w:r>
              <w:rPr>
                <w:noProof/>
                <w:lang w:val="en-IN"/>
              </w:rPr>
              <w:t xml:space="preserve"> awaits for Eutra_NR_Coordination_MSG</w:t>
            </w:r>
          </w:p>
          <w:p w14:paraId="08E40267" w14:textId="77777777" w:rsidR="002C5A7A" w:rsidRPr="000E5E48" w:rsidRDefault="002C5A7A" w:rsidP="00626EBA">
            <w:pPr>
              <w:rPr>
                <w:rFonts w:ascii="Arial" w:hAnsi="Arial" w:cs="Arial"/>
                <w:lang w:val="en-SG"/>
              </w:rPr>
            </w:pPr>
          </w:p>
        </w:tc>
      </w:tr>
      <w:tr w:rsidR="002C5A7A" w:rsidRPr="008E5453" w14:paraId="4062A44A" w14:textId="77777777" w:rsidTr="00626EBA">
        <w:tc>
          <w:tcPr>
            <w:tcW w:w="1985" w:type="dxa"/>
          </w:tcPr>
          <w:p w14:paraId="6F74948D" w14:textId="77777777" w:rsidR="002C5A7A" w:rsidRPr="008E5453" w:rsidRDefault="002C5A7A" w:rsidP="00626EB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6673DA7C" w14:textId="77777777" w:rsidR="002C5A7A" w:rsidRPr="00981293" w:rsidRDefault="002C5A7A" w:rsidP="00626EBA">
            <w:pPr>
              <w:pStyle w:val="CRCoverPage"/>
              <w:jc w:val="both"/>
              <w:rPr>
                <w:rFonts w:cs="Arial"/>
                <w:lang w:val="en-IN"/>
              </w:rPr>
            </w:pPr>
            <w:r>
              <w:rPr>
                <w:rFonts w:cs="Arial"/>
                <w:lang w:val="en-SG"/>
              </w:rPr>
              <w:t xml:space="preserve">Added </w:t>
            </w:r>
            <w:proofErr w:type="spellStart"/>
            <w:r w:rsidRPr="00981293">
              <w:rPr>
                <w:rFonts w:cs="Arial"/>
                <w:lang w:val="en-IN"/>
              </w:rPr>
              <w:t>f_NR_SendCoOrdSysInfoToEUTRA</w:t>
            </w:r>
            <w:proofErr w:type="spellEnd"/>
            <w:r w:rsidRPr="00981293">
              <w:rPr>
                <w:rFonts w:cs="Arial"/>
                <w:lang w:val="en-IN"/>
              </w:rPr>
              <w:t>({nr_Cell1})</w:t>
            </w:r>
          </w:p>
          <w:p w14:paraId="0591AB3B" w14:textId="77777777" w:rsidR="002C5A7A" w:rsidRPr="008E5453" w:rsidRDefault="002C5A7A" w:rsidP="00626EBA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2C5A7A" w:rsidRPr="008E5453" w14:paraId="7BBEAC3E" w14:textId="77777777" w:rsidTr="00626EBA">
        <w:tc>
          <w:tcPr>
            <w:tcW w:w="1985" w:type="dxa"/>
          </w:tcPr>
          <w:p w14:paraId="23458B05" w14:textId="77777777" w:rsidR="002C5A7A" w:rsidRPr="008E5453" w:rsidRDefault="002C5A7A" w:rsidP="00626EB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3DF2F404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proofErr w:type="spellStart"/>
            <w:r w:rsidRPr="00981293">
              <w:rPr>
                <w:rFonts w:ascii="Arial" w:hAnsi="Arial" w:cs="Arial"/>
                <w:lang w:val="en-IN"/>
              </w:rPr>
              <w:t>RRCMeasurement_ENDC_</w:t>
            </w:r>
            <w:proofErr w:type="gramStart"/>
            <w:r w:rsidRPr="00981293">
              <w:rPr>
                <w:rFonts w:ascii="Arial" w:hAnsi="Arial" w:cs="Arial"/>
                <w:lang w:val="en-IN"/>
              </w:rPr>
              <w:t>NR</w:t>
            </w:r>
            <w:r>
              <w:rPr>
                <w:rFonts w:ascii="Arial" w:hAnsi="Arial" w:cs="Arial"/>
                <w:lang w:val="en-IN"/>
              </w:rPr>
              <w:t>.ttcn</w:t>
            </w:r>
            <w:proofErr w:type="spellEnd"/>
            <w:proofErr w:type="gramEnd"/>
          </w:p>
          <w:p w14:paraId="2C8815F2" w14:textId="77777777" w:rsidR="002C5A7A" w:rsidRPr="008E5453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  <w:tr w:rsidR="002C5A7A" w:rsidRPr="008E5453" w14:paraId="5C623B28" w14:textId="77777777" w:rsidTr="00626EBA">
        <w:tc>
          <w:tcPr>
            <w:tcW w:w="1985" w:type="dxa"/>
          </w:tcPr>
          <w:p w14:paraId="5CE2C3BA" w14:textId="77777777" w:rsidR="002C5A7A" w:rsidRPr="008E5453" w:rsidRDefault="002C5A7A" w:rsidP="00626EB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027BA47F" w14:textId="564D4BD6" w:rsidR="002C5A7A" w:rsidRPr="008E5453" w:rsidRDefault="0078629E" w:rsidP="00626EBA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3F844F04" w14:textId="77777777" w:rsidR="002C5A7A" w:rsidRPr="008E5453" w:rsidRDefault="002C5A7A" w:rsidP="002C5A7A">
      <w:pPr>
        <w:rPr>
          <w:rFonts w:ascii="Arial" w:hAnsi="Arial" w:cs="Arial"/>
          <w:lang w:val="en-US"/>
        </w:rPr>
      </w:pPr>
    </w:p>
    <w:p w14:paraId="51D822FF" w14:textId="77777777" w:rsidR="002C5A7A" w:rsidRPr="008E5453" w:rsidRDefault="002C5A7A" w:rsidP="002C5A7A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5A7A" w:rsidRPr="008E5453" w14:paraId="08C9C815" w14:textId="77777777" w:rsidTr="00626EBA">
        <w:tc>
          <w:tcPr>
            <w:tcW w:w="9855" w:type="dxa"/>
          </w:tcPr>
          <w:p w14:paraId="6BC3629B" w14:textId="77777777" w:rsidR="002C5A7A" w:rsidRPr="008E5453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Pr="002E18F6">
              <w:rPr>
                <w:rFonts w:ascii="Arial" w:hAnsi="Arial" w:cs="Arial"/>
                <w:lang w:val="en-US"/>
              </w:rPr>
              <w:t xml:space="preserve">  </w:t>
            </w:r>
          </w:p>
          <w:p w14:paraId="41AAC992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function f_TC_8_2_3_17_1_ENDC_</w:t>
            </w:r>
            <w:proofErr w:type="gramStart"/>
            <w:r w:rsidRPr="00981293">
              <w:rPr>
                <w:rFonts w:ascii="Arial" w:hAnsi="Arial" w:cs="Arial"/>
                <w:lang w:val="en-IN"/>
              </w:rPr>
              <w:t>NR(</w:t>
            </w:r>
            <w:proofErr w:type="gramEnd"/>
            <w:r w:rsidRPr="00981293">
              <w:rPr>
                <w:rFonts w:ascii="Arial" w:hAnsi="Arial" w:cs="Arial"/>
                <w:lang w:val="en-IN"/>
              </w:rPr>
              <w:t>) runs on ENDC_NR_PTC</w:t>
            </w:r>
          </w:p>
          <w:p w14:paraId="5003CA38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</w:t>
            </w:r>
            <w:proofErr w:type="gramStart"/>
            <w:r w:rsidRPr="00981293">
              <w:rPr>
                <w:rFonts w:ascii="Arial" w:hAnsi="Arial" w:cs="Arial"/>
                <w:lang w:val="en-IN"/>
              </w:rPr>
              <w:t>{ /</w:t>
            </w:r>
            <w:proofErr w:type="gramEnd"/>
            <w:r w:rsidRPr="00981293">
              <w:rPr>
                <w:rFonts w:ascii="Arial" w:hAnsi="Arial" w:cs="Arial"/>
                <w:lang w:val="en-IN"/>
              </w:rPr>
              <w:t>/Measurement configuration control and reporting / SFTD / EN-DC</w:t>
            </w:r>
          </w:p>
          <w:p w14:paraId="3C719A90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</w:t>
            </w:r>
          </w:p>
          <w:p w14:paraId="6D436671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f_ENDC_NR_</w:t>
            </w:r>
            <w:proofErr w:type="gramStart"/>
            <w:r w:rsidRPr="00981293">
              <w:rPr>
                <w:rFonts w:ascii="Arial" w:hAnsi="Arial" w:cs="Arial"/>
                <w:lang w:val="en-IN"/>
              </w:rPr>
              <w:t>Init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981293">
              <w:rPr>
                <w:rFonts w:ascii="Arial" w:hAnsi="Arial" w:cs="Arial"/>
                <w:lang w:val="en-IN"/>
              </w:rPr>
              <w:t>);</w:t>
            </w:r>
          </w:p>
          <w:p w14:paraId="4DBDFEFA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</w:p>
          <w:p w14:paraId="0CEB9577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    //Create and configure NR cell1</w:t>
            </w:r>
          </w:p>
          <w:p w14:paraId="44D1A523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f_NR_CellConfig_Def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(nr_Cell1);</w:t>
            </w:r>
          </w:p>
          <w:p w14:paraId="39B8FE51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</w:p>
          <w:p w14:paraId="090131A9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    // Get NR capabilities sent during EUTRA preamble</w:t>
            </w:r>
          </w:p>
          <w:p w14:paraId="0DDAD7C5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f_NR_ENDC_</w:t>
            </w:r>
            <w:proofErr w:type="gramStart"/>
            <w:r w:rsidRPr="00981293">
              <w:rPr>
                <w:rFonts w:ascii="Arial" w:hAnsi="Arial" w:cs="Arial"/>
                <w:lang w:val="en-IN"/>
              </w:rPr>
              <w:t>PreambleOnEUTRA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981293">
              <w:rPr>
                <w:rFonts w:ascii="Arial" w:hAnsi="Arial" w:cs="Arial"/>
                <w:lang w:val="en-IN"/>
              </w:rPr>
              <w:t xml:space="preserve">nr_Cell1,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MCG_Only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);</w:t>
            </w:r>
          </w:p>
          <w:p w14:paraId="1F945CF6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f_NR_TestBody_Set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(true);</w:t>
            </w:r>
          </w:p>
          <w:p w14:paraId="19BF0C48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    fl_TC_8_2_3_17_1_ENDC_NR_TestBody ();</w:t>
            </w:r>
          </w:p>
          <w:p w14:paraId="5146E180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f_NR_TestBody_Set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(false);</w:t>
            </w:r>
          </w:p>
          <w:p w14:paraId="2745BFF2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lastRenderedPageBreak/>
              <w:t xml:space="preserve">    </w:t>
            </w:r>
          </w:p>
          <w:p w14:paraId="39E17597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    // Send Trigger to EUTRA indicating Finish of Test Body</w:t>
            </w:r>
          </w:p>
          <w:p w14:paraId="1968F10F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f_EUTRA_NR_</w:t>
            </w:r>
            <w:proofErr w:type="gramStart"/>
            <w:r w:rsidRPr="00981293">
              <w:rPr>
                <w:rFonts w:ascii="Arial" w:hAnsi="Arial" w:cs="Arial"/>
                <w:lang w:val="en-IN"/>
              </w:rPr>
              <w:t>SendCoOrd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981293">
              <w:rPr>
                <w:rFonts w:ascii="Arial" w:hAnsi="Arial" w:cs="Arial"/>
                <w:lang w:val="en-IN"/>
              </w:rPr>
              <w:t xml:space="preserve">EUTRA,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cms_EUTRA_NR_Trigger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);</w:t>
            </w:r>
          </w:p>
          <w:p w14:paraId="69F47FB3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63D3D928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    //Wait from coordination AFTER the connection is released in E-UTRA</w:t>
            </w:r>
          </w:p>
          <w:p w14:paraId="513EB948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f_EUTRA_NR_WaitForCoOrd_</w:t>
            </w:r>
            <w:proofErr w:type="gramStart"/>
            <w:r w:rsidRPr="00981293">
              <w:rPr>
                <w:rFonts w:ascii="Arial" w:hAnsi="Arial" w:cs="Arial"/>
                <w:lang w:val="en-IN"/>
              </w:rPr>
              <w:t>Trigger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981293">
              <w:rPr>
                <w:rFonts w:ascii="Arial" w:hAnsi="Arial" w:cs="Arial"/>
                <w:lang w:val="en-IN"/>
              </w:rPr>
              <w:t>EUTRA, "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Postamble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");</w:t>
            </w:r>
          </w:p>
          <w:p w14:paraId="6E56F29E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    //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Postamble</w:t>
            </w:r>
            <w:proofErr w:type="spellEnd"/>
          </w:p>
          <w:p w14:paraId="18A69415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f_NR_</w:t>
            </w:r>
            <w:proofErr w:type="gramStart"/>
            <w:r w:rsidRPr="00981293">
              <w:rPr>
                <w:rFonts w:ascii="Arial" w:hAnsi="Arial" w:cs="Arial"/>
                <w:lang w:val="en-IN"/>
              </w:rPr>
              <w:t>ReleaseAllCells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981293">
              <w:rPr>
                <w:rFonts w:ascii="Arial" w:hAnsi="Arial" w:cs="Arial"/>
                <w:lang w:val="en-IN"/>
              </w:rPr>
              <w:t>);</w:t>
            </w:r>
          </w:p>
          <w:p w14:paraId="498BA6B2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  }</w:t>
            </w:r>
          </w:p>
          <w:p w14:paraId="0D86D5EE" w14:textId="77777777" w:rsidR="002C5A7A" w:rsidRPr="008E5453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400D7F15" w14:textId="77777777" w:rsidR="002C5A7A" w:rsidRPr="008E5453" w:rsidRDefault="002C5A7A" w:rsidP="002C5A7A">
      <w:pPr>
        <w:rPr>
          <w:rFonts w:ascii="Arial" w:hAnsi="Arial" w:cs="Arial"/>
          <w:lang w:val="en-US"/>
        </w:rPr>
      </w:pPr>
    </w:p>
    <w:p w14:paraId="60D11DF8" w14:textId="77777777" w:rsidR="002C5A7A" w:rsidRPr="008E5453" w:rsidRDefault="002C5A7A" w:rsidP="002C5A7A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5A7A" w:rsidRPr="008E5453" w14:paraId="64D44165" w14:textId="77777777" w:rsidTr="00626EBA">
        <w:tc>
          <w:tcPr>
            <w:tcW w:w="9855" w:type="dxa"/>
          </w:tcPr>
          <w:p w14:paraId="5177AF06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function f_TC_8_2_3_17_1_ENDC_</w:t>
            </w:r>
            <w:proofErr w:type="gramStart"/>
            <w:r w:rsidRPr="00981293">
              <w:rPr>
                <w:rFonts w:ascii="Arial" w:hAnsi="Arial" w:cs="Arial"/>
                <w:lang w:val="en-IN"/>
              </w:rPr>
              <w:t>NR(</w:t>
            </w:r>
            <w:proofErr w:type="gramEnd"/>
            <w:r w:rsidRPr="00981293">
              <w:rPr>
                <w:rFonts w:ascii="Arial" w:hAnsi="Arial" w:cs="Arial"/>
                <w:lang w:val="en-IN"/>
              </w:rPr>
              <w:t>) runs on ENDC_NR_PTC</w:t>
            </w:r>
          </w:p>
          <w:p w14:paraId="778263A6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</w:t>
            </w:r>
            <w:proofErr w:type="gramStart"/>
            <w:r w:rsidRPr="00981293">
              <w:rPr>
                <w:rFonts w:ascii="Arial" w:hAnsi="Arial" w:cs="Arial"/>
                <w:lang w:val="en-IN"/>
              </w:rPr>
              <w:t>{ /</w:t>
            </w:r>
            <w:proofErr w:type="gramEnd"/>
            <w:r w:rsidRPr="00981293">
              <w:rPr>
                <w:rFonts w:ascii="Arial" w:hAnsi="Arial" w:cs="Arial"/>
                <w:lang w:val="en-IN"/>
              </w:rPr>
              <w:t>/Measurement configuration control and reporting / SFTD / EN-DC</w:t>
            </w:r>
          </w:p>
          <w:p w14:paraId="6035DBC7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</w:t>
            </w:r>
          </w:p>
          <w:p w14:paraId="0D3D4088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f_ENDC_NR_</w:t>
            </w:r>
            <w:proofErr w:type="gramStart"/>
            <w:r w:rsidRPr="00981293">
              <w:rPr>
                <w:rFonts w:ascii="Arial" w:hAnsi="Arial" w:cs="Arial"/>
                <w:lang w:val="en-IN"/>
              </w:rPr>
              <w:t>Init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981293">
              <w:rPr>
                <w:rFonts w:ascii="Arial" w:hAnsi="Arial" w:cs="Arial"/>
                <w:lang w:val="en-IN"/>
              </w:rPr>
              <w:t>);</w:t>
            </w:r>
          </w:p>
          <w:p w14:paraId="01E14FB7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</w:p>
          <w:p w14:paraId="3BBBDCB3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    //Create and configure NR cell1</w:t>
            </w:r>
          </w:p>
          <w:p w14:paraId="310E81DE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f_NR_CellConfig_Def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(nr_Cell1);</w:t>
            </w:r>
          </w:p>
          <w:p w14:paraId="1498ED07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</w:p>
          <w:p w14:paraId="49C9F50B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    // Get NR capabilities sent during EUTRA preamble</w:t>
            </w:r>
          </w:p>
          <w:p w14:paraId="63CA761E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f_NR_ENDC_</w:t>
            </w:r>
            <w:proofErr w:type="gramStart"/>
            <w:r w:rsidRPr="00981293">
              <w:rPr>
                <w:rFonts w:ascii="Arial" w:hAnsi="Arial" w:cs="Arial"/>
                <w:lang w:val="en-IN"/>
              </w:rPr>
              <w:t>PreambleOnEUTRA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981293">
              <w:rPr>
                <w:rFonts w:ascii="Arial" w:hAnsi="Arial" w:cs="Arial"/>
                <w:lang w:val="en-IN"/>
              </w:rPr>
              <w:t xml:space="preserve">nr_Cell1,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MCG_Only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);</w:t>
            </w:r>
          </w:p>
          <w:p w14:paraId="692255E8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highlight w:val="yellow"/>
                <w:lang w:val="en-IN"/>
              </w:rPr>
              <w:t>f_NR_SendCoOrdSysInfoToEUTRA</w:t>
            </w:r>
            <w:proofErr w:type="spellEnd"/>
            <w:r w:rsidRPr="00981293">
              <w:rPr>
                <w:rFonts w:ascii="Arial" w:hAnsi="Arial" w:cs="Arial"/>
                <w:highlight w:val="yellow"/>
                <w:lang w:val="en-IN"/>
              </w:rPr>
              <w:t>({nr_Cell1});</w:t>
            </w:r>
          </w:p>
          <w:p w14:paraId="65468C88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f_NR_TestBody_Set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(true);</w:t>
            </w:r>
          </w:p>
          <w:p w14:paraId="5E8A22C8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    fl_TC_8_2_3_17_1_ENDC_NR_TestBody ();</w:t>
            </w:r>
          </w:p>
          <w:p w14:paraId="746549A4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f_NR_TestBody_Set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(false);</w:t>
            </w:r>
          </w:p>
          <w:p w14:paraId="6CC70380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</w:p>
          <w:p w14:paraId="29DE2722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    // Send Trigger to EUTRA indicating Finish of Test Body</w:t>
            </w:r>
          </w:p>
          <w:p w14:paraId="4A9010E7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f_EUTRA_NR_</w:t>
            </w:r>
            <w:proofErr w:type="gramStart"/>
            <w:r w:rsidRPr="00981293">
              <w:rPr>
                <w:rFonts w:ascii="Arial" w:hAnsi="Arial" w:cs="Arial"/>
                <w:lang w:val="en-IN"/>
              </w:rPr>
              <w:t>SendCoOrd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981293">
              <w:rPr>
                <w:rFonts w:ascii="Arial" w:hAnsi="Arial" w:cs="Arial"/>
                <w:lang w:val="en-IN"/>
              </w:rPr>
              <w:t xml:space="preserve">EUTRA,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cms_EUTRA_NR_Trigger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);</w:t>
            </w:r>
          </w:p>
          <w:p w14:paraId="13E547AF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5DFBCF47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    //Wait from coordination AFTER the connection is released in E-UTRA</w:t>
            </w:r>
          </w:p>
          <w:p w14:paraId="204BB44E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f_EUTRA_NR_WaitForCoOrd_</w:t>
            </w:r>
            <w:proofErr w:type="gramStart"/>
            <w:r w:rsidRPr="00981293">
              <w:rPr>
                <w:rFonts w:ascii="Arial" w:hAnsi="Arial" w:cs="Arial"/>
                <w:lang w:val="en-IN"/>
              </w:rPr>
              <w:t>Trigger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981293">
              <w:rPr>
                <w:rFonts w:ascii="Arial" w:hAnsi="Arial" w:cs="Arial"/>
                <w:lang w:val="en-IN"/>
              </w:rPr>
              <w:t>EUTRA, "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Postamble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");</w:t>
            </w:r>
          </w:p>
          <w:p w14:paraId="1350E231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    //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Postamble</w:t>
            </w:r>
            <w:proofErr w:type="spellEnd"/>
          </w:p>
          <w:p w14:paraId="21021AB7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981293">
              <w:rPr>
                <w:rFonts w:ascii="Arial" w:hAnsi="Arial" w:cs="Arial"/>
                <w:lang w:val="en-IN"/>
              </w:rPr>
              <w:t>f_NR_</w:t>
            </w:r>
            <w:proofErr w:type="gramStart"/>
            <w:r w:rsidRPr="00981293">
              <w:rPr>
                <w:rFonts w:ascii="Arial" w:hAnsi="Arial" w:cs="Arial"/>
                <w:lang w:val="en-IN"/>
              </w:rPr>
              <w:t>ReleaseAllCells</w:t>
            </w:r>
            <w:proofErr w:type="spellEnd"/>
            <w:r w:rsidRPr="00981293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981293">
              <w:rPr>
                <w:rFonts w:ascii="Arial" w:hAnsi="Arial" w:cs="Arial"/>
                <w:lang w:val="en-IN"/>
              </w:rPr>
              <w:t>);</w:t>
            </w:r>
          </w:p>
          <w:p w14:paraId="68C798B3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  }</w:t>
            </w:r>
          </w:p>
          <w:p w14:paraId="4C39EA09" w14:textId="77777777" w:rsidR="002C5A7A" w:rsidRPr="008E5453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3DDDAFA2" w14:textId="77777777" w:rsidR="002C5A7A" w:rsidRDefault="002C5A7A" w:rsidP="002C5A7A">
      <w:pPr>
        <w:rPr>
          <w:rFonts w:ascii="Arial" w:hAnsi="Arial" w:cs="Arial"/>
          <w:lang w:val="en-US"/>
        </w:rPr>
      </w:pPr>
    </w:p>
    <w:p w14:paraId="7CA7C1EC" w14:textId="77777777" w:rsidR="002C5A7A" w:rsidRDefault="002C5A7A" w:rsidP="002C5A7A">
      <w:pPr>
        <w:pStyle w:val="berschrift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1" w:name="_Toc141128986"/>
      <w:bookmarkStart w:id="12" w:name="_Toc141963245"/>
      <w:r>
        <w:rPr>
          <w:b/>
          <w:lang w:val="pt-BR"/>
        </w:rPr>
        <w:t>Change 2</w:t>
      </w:r>
      <w:bookmarkEnd w:id="11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C5A7A" w:rsidRPr="008E5453" w14:paraId="308A1150" w14:textId="77777777" w:rsidTr="00626EBA">
        <w:trPr>
          <w:trHeight w:val="447"/>
        </w:trPr>
        <w:tc>
          <w:tcPr>
            <w:tcW w:w="1985" w:type="dxa"/>
          </w:tcPr>
          <w:p w14:paraId="4AC78666" w14:textId="77777777" w:rsidR="002C5A7A" w:rsidRPr="008E5453" w:rsidRDefault="002C5A7A" w:rsidP="00626EB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37BE712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981293">
              <w:rPr>
                <w:rFonts w:ascii="Arial" w:hAnsi="Arial" w:cs="Arial"/>
                <w:lang w:val="en-IN"/>
              </w:rPr>
              <w:t>fl_TC_8_2_3_17_1_ENDC_NR_</w:t>
            </w:r>
            <w:proofErr w:type="gramStart"/>
            <w:r w:rsidRPr="00981293">
              <w:rPr>
                <w:rFonts w:ascii="Arial" w:hAnsi="Arial" w:cs="Arial"/>
                <w:lang w:val="en-IN"/>
              </w:rPr>
              <w:t>TestBody(</w:t>
            </w:r>
            <w:proofErr w:type="gramEnd"/>
            <w:r w:rsidRPr="00981293">
              <w:rPr>
                <w:rFonts w:ascii="Arial" w:hAnsi="Arial" w:cs="Arial"/>
                <w:lang w:val="en-IN"/>
              </w:rPr>
              <w:t>)</w:t>
            </w:r>
          </w:p>
          <w:p w14:paraId="235C8C96" w14:textId="77777777" w:rsidR="002C5A7A" w:rsidRPr="008E5453" w:rsidRDefault="002C5A7A" w:rsidP="00626EBA">
            <w:pPr>
              <w:spacing w:after="0"/>
              <w:rPr>
                <w:rFonts w:ascii="Arial" w:hAnsi="Arial" w:cs="Arial"/>
              </w:rPr>
            </w:pPr>
          </w:p>
        </w:tc>
      </w:tr>
      <w:tr w:rsidR="002C5A7A" w:rsidRPr="008E5453" w14:paraId="4F9BAC54" w14:textId="77777777" w:rsidTr="00626EBA">
        <w:trPr>
          <w:trHeight w:val="452"/>
        </w:trPr>
        <w:tc>
          <w:tcPr>
            <w:tcW w:w="1985" w:type="dxa"/>
          </w:tcPr>
          <w:p w14:paraId="3BC6F418" w14:textId="77777777" w:rsidR="002C5A7A" w:rsidRPr="008E5453" w:rsidRDefault="002C5A7A" w:rsidP="00626EB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5A8F01E0" w14:textId="77777777" w:rsidR="002C5A7A" w:rsidRPr="00B82244" w:rsidRDefault="002C5A7A" w:rsidP="00626EBA">
            <w:pPr>
              <w:rPr>
                <w:noProof/>
                <w:lang w:val="en-IN"/>
              </w:rPr>
            </w:pPr>
            <w:r>
              <w:rPr>
                <w:noProof/>
              </w:rPr>
              <w:t>Coordination issues gets resolve with added TTCN changes</w:t>
            </w:r>
          </w:p>
          <w:p w14:paraId="3B47E151" w14:textId="77777777" w:rsidR="002C5A7A" w:rsidRPr="000E5E48" w:rsidRDefault="002C5A7A" w:rsidP="00626EBA">
            <w:pPr>
              <w:rPr>
                <w:rFonts w:ascii="Arial" w:hAnsi="Arial" w:cs="Arial"/>
                <w:lang w:val="en-SG"/>
              </w:rPr>
            </w:pPr>
          </w:p>
        </w:tc>
      </w:tr>
      <w:tr w:rsidR="002C5A7A" w:rsidRPr="008E5453" w14:paraId="400C41BB" w14:textId="77777777" w:rsidTr="00626EBA">
        <w:tc>
          <w:tcPr>
            <w:tcW w:w="1985" w:type="dxa"/>
          </w:tcPr>
          <w:p w14:paraId="222EEC6F" w14:textId="77777777" w:rsidR="002C5A7A" w:rsidRPr="008E5453" w:rsidRDefault="002C5A7A" w:rsidP="00626EB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7D311099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5D042E">
              <w:rPr>
                <w:rFonts w:cs="Arial"/>
                <w:lang w:val="en-SG"/>
              </w:rPr>
              <w:t xml:space="preserve">Added </w:t>
            </w:r>
            <w:proofErr w:type="spellStart"/>
            <w:r w:rsidRPr="005D042E">
              <w:rPr>
                <w:rFonts w:ascii="Arial" w:hAnsi="Arial" w:cs="Arial"/>
                <w:lang w:val="en-IN"/>
              </w:rPr>
              <w:t>f</w:t>
            </w:r>
            <w:r w:rsidRPr="00637525">
              <w:rPr>
                <w:rFonts w:ascii="Arial" w:hAnsi="Arial" w:cs="Arial"/>
                <w:lang w:val="en-IN"/>
              </w:rPr>
              <w:t>_NR_SendCoOrdSysInfoToEUTRA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>({nr_Cell1})</w:t>
            </w:r>
            <w:r>
              <w:rPr>
                <w:rFonts w:ascii="Arial" w:hAnsi="Arial" w:cs="Arial"/>
                <w:lang w:val="en-IN"/>
              </w:rPr>
              <w:t xml:space="preserve"> &amp; </w:t>
            </w:r>
            <w:proofErr w:type="spellStart"/>
            <w:r w:rsidRPr="005D042E">
              <w:rPr>
                <w:rFonts w:ascii="Arial" w:hAnsi="Arial" w:cs="Arial"/>
                <w:lang w:val="en-IN"/>
              </w:rPr>
              <w:t>f_EUTRA_NR_WaitForCoOrd_</w:t>
            </w:r>
            <w:proofErr w:type="gramStart"/>
            <w:r w:rsidRPr="005D042E">
              <w:rPr>
                <w:rFonts w:ascii="Arial" w:hAnsi="Arial" w:cs="Arial"/>
                <w:lang w:val="en-IN"/>
              </w:rPr>
              <w:t>Data</w:t>
            </w:r>
            <w:proofErr w:type="spellEnd"/>
            <w:r w:rsidRPr="005D042E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5D042E">
              <w:rPr>
                <w:rFonts w:ascii="Arial" w:hAnsi="Arial" w:cs="Arial"/>
                <w:lang w:val="en-IN"/>
              </w:rPr>
              <w:t>EUTRA, "Complete")</w:t>
            </w:r>
          </w:p>
          <w:p w14:paraId="5E56B936" w14:textId="77777777" w:rsidR="002C5A7A" w:rsidRPr="008E5453" w:rsidRDefault="002C5A7A" w:rsidP="00626EBA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2C5A7A" w:rsidRPr="008E5453" w14:paraId="3B8B0188" w14:textId="77777777" w:rsidTr="00626EBA">
        <w:tc>
          <w:tcPr>
            <w:tcW w:w="1985" w:type="dxa"/>
          </w:tcPr>
          <w:p w14:paraId="3142791A" w14:textId="77777777" w:rsidR="002C5A7A" w:rsidRPr="008E5453" w:rsidRDefault="002C5A7A" w:rsidP="00626EB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5E2CAFF0" w14:textId="77777777" w:rsidR="002C5A7A" w:rsidRPr="00981293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proofErr w:type="spellStart"/>
            <w:r w:rsidRPr="00981293">
              <w:rPr>
                <w:rFonts w:ascii="Arial" w:hAnsi="Arial" w:cs="Arial"/>
                <w:lang w:val="en-IN"/>
              </w:rPr>
              <w:t>RRCMeasurement_ENDC_</w:t>
            </w:r>
            <w:proofErr w:type="gramStart"/>
            <w:r w:rsidRPr="00981293">
              <w:rPr>
                <w:rFonts w:ascii="Arial" w:hAnsi="Arial" w:cs="Arial"/>
                <w:lang w:val="en-IN"/>
              </w:rPr>
              <w:t>NR</w:t>
            </w:r>
            <w:r>
              <w:rPr>
                <w:rFonts w:ascii="Arial" w:hAnsi="Arial" w:cs="Arial"/>
                <w:lang w:val="en-IN"/>
              </w:rPr>
              <w:t>.ttcn</w:t>
            </w:r>
            <w:proofErr w:type="spellEnd"/>
            <w:proofErr w:type="gramEnd"/>
          </w:p>
          <w:p w14:paraId="73666DB1" w14:textId="77777777" w:rsidR="002C5A7A" w:rsidRPr="008E5453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  <w:tr w:rsidR="002C5A7A" w:rsidRPr="008E5453" w14:paraId="7ADDB9E7" w14:textId="77777777" w:rsidTr="00626EBA">
        <w:tc>
          <w:tcPr>
            <w:tcW w:w="1985" w:type="dxa"/>
          </w:tcPr>
          <w:p w14:paraId="5EC69D57" w14:textId="77777777" w:rsidR="002C5A7A" w:rsidRPr="008E5453" w:rsidRDefault="002C5A7A" w:rsidP="00626EB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0F2D5AE6" w14:textId="77777777" w:rsidR="002C5A7A" w:rsidRDefault="00626EBA" w:rsidP="00626EBA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</w:t>
            </w:r>
          </w:p>
          <w:p w14:paraId="048EF1C5" w14:textId="64AA9FD4" w:rsidR="0046194A" w:rsidRPr="008E5453" w:rsidRDefault="0046194A" w:rsidP="00626EBA">
            <w:pPr>
              <w:rPr>
                <w:rFonts w:ascii="Arial" w:hAnsi="Arial" w:cs="Arial"/>
                <w:highlight w:val="cyan"/>
              </w:rPr>
            </w:pPr>
            <w:r w:rsidRPr="0046194A">
              <w:rPr>
                <w:rFonts w:ascii="Arial" w:hAnsi="Arial" w:cs="Arial"/>
                <w:highlight w:val="green"/>
              </w:rPr>
              <w:t xml:space="preserve">Removed value </w:t>
            </w:r>
            <w:proofErr w:type="spellStart"/>
            <w:r w:rsidRPr="0046194A">
              <w:rPr>
                <w:rFonts w:ascii="Arial" w:hAnsi="Arial" w:cs="Arial"/>
                <w:highlight w:val="green"/>
              </w:rPr>
              <w:t>v_OctetData</w:t>
            </w:r>
            <w:proofErr w:type="spellEnd"/>
            <w:r w:rsidRPr="0046194A">
              <w:rPr>
                <w:rFonts w:ascii="Arial" w:hAnsi="Arial" w:cs="Arial"/>
                <w:highlight w:val="green"/>
              </w:rPr>
              <w:t xml:space="preserve"> since it is not used further in the test case</w:t>
            </w:r>
          </w:p>
        </w:tc>
      </w:tr>
    </w:tbl>
    <w:p w14:paraId="2731BA9F" w14:textId="77777777" w:rsidR="002C5A7A" w:rsidRPr="008E5453" w:rsidRDefault="002C5A7A" w:rsidP="002C5A7A">
      <w:pPr>
        <w:rPr>
          <w:rFonts w:ascii="Arial" w:hAnsi="Arial" w:cs="Arial"/>
          <w:lang w:val="en-US"/>
        </w:rPr>
      </w:pPr>
    </w:p>
    <w:p w14:paraId="39D12839" w14:textId="77777777" w:rsidR="002C5A7A" w:rsidRPr="008E5453" w:rsidRDefault="002C5A7A" w:rsidP="002C5A7A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  <w:bookmarkStart w:id="13" w:name="_GoBack"/>
      <w:bookmarkEnd w:id="1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5A7A" w:rsidRPr="008E5453" w14:paraId="0C2D7CBF" w14:textId="77777777" w:rsidTr="00626EBA">
        <w:tc>
          <w:tcPr>
            <w:tcW w:w="9855" w:type="dxa"/>
          </w:tcPr>
          <w:p w14:paraId="2800F0F8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lastRenderedPageBreak/>
              <w:t>function fl_TC_8_2_3_17_1_ENDC_NR_</w:t>
            </w:r>
            <w:proofErr w:type="gramStart"/>
            <w:r w:rsidRPr="005D042E">
              <w:rPr>
                <w:rFonts w:ascii="Arial" w:hAnsi="Arial" w:cs="Arial"/>
                <w:lang w:val="en-US"/>
              </w:rPr>
              <w:t>TestBody(</w:t>
            </w:r>
            <w:proofErr w:type="gramEnd"/>
            <w:r w:rsidRPr="005D042E">
              <w:rPr>
                <w:rFonts w:ascii="Arial" w:hAnsi="Arial" w:cs="Arial"/>
                <w:lang w:val="en-US"/>
              </w:rPr>
              <w:t>) runs on ENDC_NR_PTC</w:t>
            </w:r>
          </w:p>
          <w:p w14:paraId="472920E7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{</w:t>
            </w:r>
          </w:p>
          <w:p w14:paraId="0FE00A59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CellGroupConfig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v_SCGConfig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>;</w:t>
            </w:r>
          </w:p>
          <w:p w14:paraId="20F9B64D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RadioBearerConfig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v_RadioBearerConfig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>;</w:t>
            </w:r>
          </w:p>
          <w:p w14:paraId="26D363C4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</w:t>
            </w:r>
          </w:p>
          <w:p w14:paraId="16A72E19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</w:t>
            </w:r>
          </w:p>
          <w:p w14:paraId="26A02B08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//@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"Steps 1-3"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>@</w:t>
            </w:r>
          </w:p>
          <w:p w14:paraId="699FA35A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//The SS transmits an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RRCConnectionReconfiguration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message including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to setup inter-RAT SFTD measurement on NR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neighbour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cell (NR Cell 1)</w:t>
            </w:r>
          </w:p>
          <w:p w14:paraId="2C4A9E8B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//The UE transmits an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RRCConnectionReconfigurationComplete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message.</w:t>
            </w:r>
          </w:p>
          <w:p w14:paraId="45B11516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//Check: Does the UE transmit a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MeasurementReport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message including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measResultCellListSFTD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within the next 5s? NOTE 1</w:t>
            </w:r>
          </w:p>
          <w:p w14:paraId="3582B79F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//Run on EUTRA side</w:t>
            </w:r>
          </w:p>
          <w:p w14:paraId="72CB254D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</w:t>
            </w:r>
          </w:p>
          <w:p w14:paraId="7662F34E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//@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"Step 4-5"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>@</w:t>
            </w:r>
          </w:p>
          <w:p w14:paraId="4D1CECC0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//The SS transmits an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RRCConnectionReconfiguration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including nr-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SecondaryCellGroupConfig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messages to add NR Cell 1 as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PSCell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>.</w:t>
            </w:r>
          </w:p>
          <w:p w14:paraId="69B34D80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f_NR_SS_</w:t>
            </w:r>
            <w:proofErr w:type="gramStart"/>
            <w:r w:rsidRPr="005D042E">
              <w:rPr>
                <w:rFonts w:ascii="Arial" w:hAnsi="Arial" w:cs="Arial"/>
                <w:lang w:val="en-US"/>
              </w:rPr>
              <w:t>CommonRadioBearerConfig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5D042E">
              <w:rPr>
                <w:rFonts w:ascii="Arial" w:hAnsi="Arial" w:cs="Arial"/>
                <w:lang w:val="en-US"/>
              </w:rPr>
              <w:t>nr_Cell1, {f_NR_GetRadioBearerConfig_FullAM_DRB2(nr_Cell1)});</w:t>
            </w:r>
          </w:p>
          <w:p w14:paraId="1EB119D8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5D042E">
              <w:rPr>
                <w:rFonts w:ascii="Arial" w:hAnsi="Arial" w:cs="Arial"/>
                <w:lang w:val="en-US"/>
              </w:rPr>
              <w:t>RadioBearerConfig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5D042E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cs_NR_RadioBearer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(2, secondary,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f_NR_AS_CipheringAlgorithm_Get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(),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f_NR_AS_IntegrityAlgorithm_Get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>());</w:t>
            </w:r>
          </w:p>
          <w:p w14:paraId="0B392DFE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5D042E">
              <w:rPr>
                <w:rFonts w:ascii="Arial" w:hAnsi="Arial" w:cs="Arial"/>
                <w:lang w:val="en-US"/>
              </w:rPr>
              <w:t>SCGConfig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5D042E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f_NR_GetSCGConfigDef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>(nr_Cell1);</w:t>
            </w:r>
          </w:p>
          <w:p w14:paraId="2BA6176E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f_NR_</w:t>
            </w:r>
            <w:proofErr w:type="gramStart"/>
            <w:r w:rsidRPr="005D042E">
              <w:rPr>
                <w:rFonts w:ascii="Arial" w:hAnsi="Arial" w:cs="Arial"/>
                <w:lang w:val="en-US"/>
              </w:rPr>
              <w:t>SendRRCReconfigurationContentsToEUTRA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5D042E">
              <w:rPr>
                <w:rFonts w:ascii="Arial" w:hAnsi="Arial" w:cs="Arial"/>
                <w:lang w:val="en-US"/>
              </w:rPr>
              <w:t>v_RadioBearerConfig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v_SCGConfig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, omit, omit, false,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reconfigurationWithSync_CheckRACH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>);</w:t>
            </w:r>
          </w:p>
          <w:p w14:paraId="1DDDAC9B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// Get Security info from EUTRA, calculate latest keys and configure SS</w:t>
            </w:r>
          </w:p>
          <w:p w14:paraId="5C338163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f_ENDC_</w:t>
            </w:r>
            <w:proofErr w:type="gramStart"/>
            <w:r w:rsidRPr="005D042E">
              <w:rPr>
                <w:rFonts w:ascii="Arial" w:hAnsi="Arial" w:cs="Arial"/>
                <w:lang w:val="en-US"/>
              </w:rPr>
              <w:t>GetKeysActivateSecurity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>(</w:t>
            </w:r>
            <w:proofErr w:type="gramEnd"/>
            <w:r w:rsidRPr="005D042E">
              <w:rPr>
                <w:rFonts w:ascii="Arial" w:hAnsi="Arial" w:cs="Arial"/>
                <w:lang w:val="en-US"/>
              </w:rPr>
              <w:t>nr_Cell1, EUTRA);</w:t>
            </w:r>
          </w:p>
          <w:p w14:paraId="3EF78CF4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   </w:t>
            </w:r>
          </w:p>
          <w:p w14:paraId="39E74C40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//@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"Step 6-8"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>@</w:t>
            </w:r>
          </w:p>
          <w:p w14:paraId="79650465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//The SS transmits an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RRCConnectionReconfiguration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message including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MeasConfig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to setup intra-frequency SFTD measurement on NR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PSCell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(NR Cell 1)</w:t>
            </w:r>
          </w:p>
          <w:p w14:paraId="33668C08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//The UE transmits an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RRCConnectionReconfigurationComplete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message.</w:t>
            </w:r>
          </w:p>
          <w:p w14:paraId="0016D3C5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//Check: Does the UE transmit a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MeasurementReport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message including </w:t>
            </w:r>
            <w:proofErr w:type="spellStart"/>
            <w:r w:rsidRPr="005D042E">
              <w:rPr>
                <w:rFonts w:ascii="Arial" w:hAnsi="Arial" w:cs="Arial"/>
                <w:lang w:val="en-US"/>
              </w:rPr>
              <w:t>measResultCellListSFTD</w:t>
            </w:r>
            <w:proofErr w:type="spellEnd"/>
            <w:r w:rsidRPr="005D042E">
              <w:rPr>
                <w:rFonts w:ascii="Arial" w:hAnsi="Arial" w:cs="Arial"/>
                <w:lang w:val="en-US"/>
              </w:rPr>
              <w:t xml:space="preserve"> within the next 3s? NOTE 2</w:t>
            </w:r>
          </w:p>
          <w:p w14:paraId="06C6DD46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//Run on EUTRA side</w:t>
            </w:r>
          </w:p>
          <w:p w14:paraId="16237C75" w14:textId="77777777" w:rsidR="002C5A7A" w:rsidRPr="005D042E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  </w:t>
            </w:r>
          </w:p>
          <w:p w14:paraId="6A6A5436" w14:textId="77777777" w:rsidR="002C5A7A" w:rsidRPr="008E5453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  <w:r w:rsidRPr="005D042E">
              <w:rPr>
                <w:rFonts w:ascii="Arial" w:hAnsi="Arial" w:cs="Arial"/>
                <w:lang w:val="en-US"/>
              </w:rPr>
              <w:t xml:space="preserve">  }//End of l_TC_8_2_3_17_1_ENDC_NR_</w:t>
            </w:r>
            <w:proofErr w:type="gramStart"/>
            <w:r w:rsidRPr="005D042E">
              <w:rPr>
                <w:rFonts w:ascii="Arial" w:hAnsi="Arial" w:cs="Arial"/>
                <w:lang w:val="en-US"/>
              </w:rPr>
              <w:t>TestBody(</w:t>
            </w:r>
            <w:proofErr w:type="gramEnd"/>
            <w:r w:rsidRPr="005D042E">
              <w:rPr>
                <w:rFonts w:ascii="Arial" w:hAnsi="Arial" w:cs="Arial"/>
                <w:lang w:val="en-US"/>
              </w:rPr>
              <w:t>)</w:t>
            </w:r>
          </w:p>
        </w:tc>
      </w:tr>
    </w:tbl>
    <w:p w14:paraId="48176694" w14:textId="77777777" w:rsidR="002C5A7A" w:rsidRPr="008E5453" w:rsidRDefault="002C5A7A" w:rsidP="002C5A7A">
      <w:pPr>
        <w:rPr>
          <w:rFonts w:ascii="Arial" w:hAnsi="Arial" w:cs="Arial"/>
          <w:lang w:val="en-US"/>
        </w:rPr>
      </w:pPr>
    </w:p>
    <w:p w14:paraId="44C728A3" w14:textId="77777777" w:rsidR="002C5A7A" w:rsidRPr="008E5453" w:rsidRDefault="002C5A7A" w:rsidP="002C5A7A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5A7A" w:rsidRPr="008E5453" w14:paraId="4365DF7F" w14:textId="77777777" w:rsidTr="00626EBA">
        <w:tc>
          <w:tcPr>
            <w:tcW w:w="9855" w:type="dxa"/>
          </w:tcPr>
          <w:p w14:paraId="276ECC22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>function fl_TC_8_2_3_17_1_ENDC_NR_</w:t>
            </w:r>
            <w:proofErr w:type="gramStart"/>
            <w:r w:rsidRPr="00637525">
              <w:rPr>
                <w:rFonts w:ascii="Arial" w:hAnsi="Arial" w:cs="Arial"/>
                <w:lang w:val="en-IN"/>
              </w:rPr>
              <w:t>TestBody(</w:t>
            </w:r>
            <w:proofErr w:type="gramEnd"/>
            <w:r w:rsidRPr="00637525">
              <w:rPr>
                <w:rFonts w:ascii="Arial" w:hAnsi="Arial" w:cs="Arial"/>
                <w:lang w:val="en-IN"/>
              </w:rPr>
              <w:t>) runs on ENDC_NR_PTC</w:t>
            </w:r>
          </w:p>
          <w:p w14:paraId="609A02CD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>  {</w:t>
            </w:r>
          </w:p>
          <w:p w14:paraId="0F6A5322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var template (value)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CellGroupConfig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v_SCGConfig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>;</w:t>
            </w:r>
          </w:p>
          <w:p w14:paraId="7D03FEF6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var template (value)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RadioBearerConfig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v_RadioBearerConfig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>;</w:t>
            </w:r>
          </w:p>
          <w:p w14:paraId="1D592BBD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</w:t>
            </w:r>
            <w:r w:rsidRPr="00637525">
              <w:rPr>
                <w:rFonts w:ascii="Arial" w:hAnsi="Arial" w:cs="Arial"/>
                <w:highlight w:val="yellow"/>
                <w:lang w:val="en-IN"/>
              </w:rPr>
              <w:t xml:space="preserve">var </w:t>
            </w:r>
            <w:proofErr w:type="spellStart"/>
            <w:r w:rsidRPr="00637525">
              <w:rPr>
                <w:rFonts w:ascii="Arial" w:hAnsi="Arial" w:cs="Arial"/>
                <w:highlight w:val="yellow"/>
                <w:lang w:val="en-IN"/>
              </w:rPr>
              <w:t>octetstring</w:t>
            </w:r>
            <w:proofErr w:type="spellEnd"/>
            <w:r w:rsidRPr="00637525">
              <w:rPr>
                <w:rFonts w:ascii="Arial" w:hAnsi="Arial" w:cs="Arial"/>
                <w:highlight w:val="yellow"/>
                <w:lang w:val="en-IN"/>
              </w:rPr>
              <w:t xml:space="preserve"> </w:t>
            </w:r>
            <w:proofErr w:type="spellStart"/>
            <w:r w:rsidRPr="00637525">
              <w:rPr>
                <w:rFonts w:ascii="Arial" w:hAnsi="Arial" w:cs="Arial"/>
                <w:highlight w:val="yellow"/>
                <w:lang w:val="en-IN"/>
              </w:rPr>
              <w:t>v_OctetData</w:t>
            </w:r>
            <w:proofErr w:type="spellEnd"/>
            <w:r w:rsidRPr="00637525">
              <w:rPr>
                <w:rFonts w:ascii="Arial" w:hAnsi="Arial" w:cs="Arial"/>
                <w:highlight w:val="yellow"/>
                <w:lang w:val="en-IN"/>
              </w:rPr>
              <w:t>;</w:t>
            </w:r>
          </w:p>
          <w:p w14:paraId="00EFBB9E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>   </w:t>
            </w:r>
          </w:p>
          <w:p w14:paraId="07FD5A98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>    //@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"Steps 1-3"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>@</w:t>
            </w:r>
          </w:p>
          <w:p w14:paraId="1D89238F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//The SS transmits an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RRCConnectionReconfiguration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message including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to setup inter-RAT SFTD measurement on NR neighbour cell (NR Cell 1)</w:t>
            </w:r>
          </w:p>
          <w:p w14:paraId="3125D59E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//The UE transmits an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RRCConnectionReconfigurationComplete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message.</w:t>
            </w:r>
          </w:p>
          <w:p w14:paraId="1380D41F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//Check: Does the UE transmit a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MeasurementReport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message including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measResultCellListSFTD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within the next 5s? NOTE 1</w:t>
            </w:r>
          </w:p>
          <w:p w14:paraId="5056708E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>    //Run on EUTRA side</w:t>
            </w:r>
          </w:p>
          <w:p w14:paraId="1F28DE21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</w:t>
            </w:r>
          </w:p>
          <w:p w14:paraId="7DDE4E62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>    //@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"Step 4-5"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>@</w:t>
            </w:r>
          </w:p>
          <w:p w14:paraId="547200DC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//The SS transmits an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RRCConnectionReconfiguration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including nr-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SecondaryCellGroupConfig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messages to add NR Cell 1 as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PSCell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>.</w:t>
            </w:r>
          </w:p>
          <w:p w14:paraId="3497CA1F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f_NR_SS_</w:t>
            </w:r>
            <w:proofErr w:type="gramStart"/>
            <w:r w:rsidRPr="00637525">
              <w:rPr>
                <w:rFonts w:ascii="Arial" w:hAnsi="Arial" w:cs="Arial"/>
                <w:lang w:val="en-IN"/>
              </w:rPr>
              <w:t>CommonRadioBearerConfig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637525">
              <w:rPr>
                <w:rFonts w:ascii="Arial" w:hAnsi="Arial" w:cs="Arial"/>
                <w:lang w:val="en-IN"/>
              </w:rPr>
              <w:t>nr_Cell1, {f_NR_GetRadioBearerConfig_FullAM_DRB2(nr_Cell1)});</w:t>
            </w:r>
          </w:p>
          <w:p w14:paraId="3E31C4B4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637525">
              <w:rPr>
                <w:rFonts w:ascii="Arial" w:hAnsi="Arial" w:cs="Arial"/>
                <w:lang w:val="en-IN"/>
              </w:rPr>
              <w:t>RadioBearerConfig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637525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cs_NR_RadioBearer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(2, secondary,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f_NR_AS_CipheringAlgorithm_Get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(),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f_NR_AS_IntegrityAlgorithm_Get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>());</w:t>
            </w:r>
          </w:p>
          <w:p w14:paraId="16540522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637525">
              <w:rPr>
                <w:rFonts w:ascii="Arial" w:hAnsi="Arial" w:cs="Arial"/>
                <w:lang w:val="en-IN"/>
              </w:rPr>
              <w:t>SCGConfig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637525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f_NR_GetSCGConfigDef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>(nr_Cell1);</w:t>
            </w:r>
          </w:p>
          <w:p w14:paraId="3055B7BA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lastRenderedPageBreak/>
              <w:t xml:space="preserve">    </w:t>
            </w:r>
            <w:proofErr w:type="spellStart"/>
            <w:r w:rsidRPr="00637525">
              <w:rPr>
                <w:rFonts w:ascii="Arial" w:hAnsi="Arial" w:cs="Arial"/>
                <w:highlight w:val="yellow"/>
                <w:lang w:val="en-IN"/>
              </w:rPr>
              <w:t>f_NR_SendCoOrdSysInfoToEUTRA</w:t>
            </w:r>
            <w:proofErr w:type="spellEnd"/>
            <w:r w:rsidRPr="00637525">
              <w:rPr>
                <w:rFonts w:ascii="Arial" w:hAnsi="Arial" w:cs="Arial"/>
                <w:highlight w:val="yellow"/>
                <w:lang w:val="en-IN"/>
              </w:rPr>
              <w:t>({nr_Cell1});</w:t>
            </w:r>
          </w:p>
          <w:p w14:paraId="63763442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f_NR_</w:t>
            </w:r>
            <w:proofErr w:type="gramStart"/>
            <w:r w:rsidRPr="00637525">
              <w:rPr>
                <w:rFonts w:ascii="Arial" w:hAnsi="Arial" w:cs="Arial"/>
                <w:lang w:val="en-IN"/>
              </w:rPr>
              <w:t>SendRRCReconfigurationContentsToEUTRA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>(</w:t>
            </w:r>
            <w:proofErr w:type="spellStart"/>
            <w:proofErr w:type="gramEnd"/>
            <w:r w:rsidRPr="00637525">
              <w:rPr>
                <w:rFonts w:ascii="Arial" w:hAnsi="Arial" w:cs="Arial"/>
                <w:lang w:val="en-IN"/>
              </w:rPr>
              <w:t>v_RadioBearerConfig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,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v_SCGConfig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, omit, omit, false,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reconfigurationWithSync_CheckRACH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>);</w:t>
            </w:r>
          </w:p>
          <w:p w14:paraId="48BFB213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>    // Get Security info from EUTRA, calculate latest keys and configure SS</w:t>
            </w:r>
          </w:p>
          <w:p w14:paraId="7D1F6488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637525">
              <w:rPr>
                <w:rFonts w:ascii="Arial" w:hAnsi="Arial" w:cs="Arial"/>
                <w:highlight w:val="yellow"/>
                <w:lang w:val="en-IN"/>
              </w:rPr>
              <w:t>v_</w:t>
            </w:r>
            <w:proofErr w:type="gramStart"/>
            <w:r w:rsidRPr="00637525">
              <w:rPr>
                <w:rFonts w:ascii="Arial" w:hAnsi="Arial" w:cs="Arial"/>
                <w:highlight w:val="yellow"/>
                <w:lang w:val="en-IN"/>
              </w:rPr>
              <w:t>OctetData</w:t>
            </w:r>
            <w:proofErr w:type="spellEnd"/>
            <w:r w:rsidRPr="00637525">
              <w:rPr>
                <w:rFonts w:ascii="Arial" w:hAnsi="Arial" w:cs="Arial"/>
                <w:highlight w:val="yellow"/>
                <w:lang w:val="en-IN"/>
              </w:rPr>
              <w:t xml:space="preserve"> :</w:t>
            </w:r>
            <w:proofErr w:type="gramEnd"/>
            <w:r w:rsidRPr="00637525">
              <w:rPr>
                <w:rFonts w:ascii="Arial" w:hAnsi="Arial" w:cs="Arial"/>
                <w:highlight w:val="yellow"/>
                <w:lang w:val="en-IN"/>
              </w:rPr>
              <w:t xml:space="preserve">= </w:t>
            </w:r>
            <w:proofErr w:type="spellStart"/>
            <w:r w:rsidRPr="00637525">
              <w:rPr>
                <w:rFonts w:ascii="Arial" w:hAnsi="Arial" w:cs="Arial"/>
                <w:highlight w:val="yellow"/>
                <w:lang w:val="en-IN"/>
              </w:rPr>
              <w:t>f_EUTRA_NR_WaitForCoOrd_Data</w:t>
            </w:r>
            <w:proofErr w:type="spellEnd"/>
            <w:r w:rsidRPr="00637525">
              <w:rPr>
                <w:rFonts w:ascii="Arial" w:hAnsi="Arial" w:cs="Arial"/>
                <w:highlight w:val="yellow"/>
                <w:lang w:val="en-IN"/>
              </w:rPr>
              <w:t>(EUTRA, "Complete");</w:t>
            </w:r>
          </w:p>
          <w:p w14:paraId="3860A93F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f_ENDC_</w:t>
            </w:r>
            <w:proofErr w:type="gramStart"/>
            <w:r w:rsidRPr="00637525">
              <w:rPr>
                <w:rFonts w:ascii="Arial" w:hAnsi="Arial" w:cs="Arial"/>
                <w:lang w:val="en-IN"/>
              </w:rPr>
              <w:t>GetKeysActivateSecurity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637525">
              <w:rPr>
                <w:rFonts w:ascii="Arial" w:hAnsi="Arial" w:cs="Arial"/>
                <w:lang w:val="en-IN"/>
              </w:rPr>
              <w:t>nr_Cell1, EUTRA);</w:t>
            </w:r>
          </w:p>
          <w:p w14:paraId="6F49A8D4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>       </w:t>
            </w:r>
          </w:p>
          <w:p w14:paraId="77DED023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>    //@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"Step 6-8"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>@</w:t>
            </w:r>
          </w:p>
          <w:p w14:paraId="39E3CA1F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//The SS transmits an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RRCConnectionReconfiguration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message including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to setup intra-frequency SFTD measurement on NR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PSCell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(NR Cell 1)</w:t>
            </w:r>
          </w:p>
          <w:p w14:paraId="72CDE764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//The UE transmits an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RRCConnectionReconfigurationComplete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message.</w:t>
            </w:r>
          </w:p>
          <w:p w14:paraId="6032E941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//Check: Does the UE transmit a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MeasurementReport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message including </w:t>
            </w:r>
            <w:proofErr w:type="spellStart"/>
            <w:r w:rsidRPr="00637525">
              <w:rPr>
                <w:rFonts w:ascii="Arial" w:hAnsi="Arial" w:cs="Arial"/>
                <w:lang w:val="en-IN"/>
              </w:rPr>
              <w:t>measResultCellListSFTD</w:t>
            </w:r>
            <w:proofErr w:type="spellEnd"/>
            <w:r w:rsidRPr="00637525">
              <w:rPr>
                <w:rFonts w:ascii="Arial" w:hAnsi="Arial" w:cs="Arial"/>
                <w:lang w:val="en-IN"/>
              </w:rPr>
              <w:t xml:space="preserve"> within the next 3s? NOTE 2</w:t>
            </w:r>
          </w:p>
          <w:p w14:paraId="1C2B3B42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>    //Run on EUTRA side</w:t>
            </w:r>
          </w:p>
          <w:p w14:paraId="418D01E2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 xml:space="preserve">    </w:t>
            </w:r>
          </w:p>
          <w:p w14:paraId="598E09B3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>  }//End of l_TC_8_2_3_17_1_ENDC_NR_</w:t>
            </w:r>
            <w:proofErr w:type="gramStart"/>
            <w:r w:rsidRPr="00637525">
              <w:rPr>
                <w:rFonts w:ascii="Arial" w:hAnsi="Arial" w:cs="Arial"/>
                <w:lang w:val="en-IN"/>
              </w:rPr>
              <w:t>TestBody(</w:t>
            </w:r>
            <w:proofErr w:type="gramEnd"/>
            <w:r w:rsidRPr="00637525">
              <w:rPr>
                <w:rFonts w:ascii="Arial" w:hAnsi="Arial" w:cs="Arial"/>
                <w:lang w:val="en-IN"/>
              </w:rPr>
              <w:t>)</w:t>
            </w:r>
          </w:p>
          <w:p w14:paraId="3917069F" w14:textId="77777777" w:rsidR="002C5A7A" w:rsidRPr="008E5453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363BEDE5" w14:textId="77777777" w:rsidR="002C5A7A" w:rsidRDefault="002C5A7A" w:rsidP="002C5A7A">
      <w:pPr>
        <w:rPr>
          <w:rFonts w:ascii="Arial" w:hAnsi="Arial" w:cs="Arial"/>
          <w:lang w:val="en-US"/>
        </w:rPr>
      </w:pPr>
    </w:p>
    <w:p w14:paraId="34222D1A" w14:textId="77777777" w:rsidR="002C5A7A" w:rsidRDefault="002C5A7A" w:rsidP="002C5A7A">
      <w:pPr>
        <w:pStyle w:val="berschrift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4" w:name="_Toc141128987"/>
      <w:bookmarkStart w:id="15" w:name="_Toc141963246"/>
      <w:r>
        <w:rPr>
          <w:b/>
          <w:lang w:val="pt-BR"/>
        </w:rPr>
        <w:t>Change 3</w:t>
      </w:r>
      <w:bookmarkEnd w:id="14"/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C5A7A" w:rsidRPr="008E5453" w14:paraId="526BA251" w14:textId="77777777" w:rsidTr="00626EBA">
        <w:trPr>
          <w:trHeight w:val="447"/>
        </w:trPr>
        <w:tc>
          <w:tcPr>
            <w:tcW w:w="1985" w:type="dxa"/>
          </w:tcPr>
          <w:p w14:paraId="1E292027" w14:textId="77777777" w:rsidR="002C5A7A" w:rsidRPr="008E5453" w:rsidRDefault="002C5A7A" w:rsidP="00626EB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AC34C9D" w14:textId="77777777" w:rsidR="002C5A7A" w:rsidRPr="0063752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637525">
              <w:rPr>
                <w:rFonts w:ascii="Arial" w:hAnsi="Arial" w:cs="Arial"/>
                <w:lang w:val="en-IN"/>
              </w:rPr>
              <w:t>fl_TC_8_2_3_17_1_ENDC_EUTRA_</w:t>
            </w:r>
            <w:proofErr w:type="gramStart"/>
            <w:r w:rsidRPr="00637525">
              <w:rPr>
                <w:rFonts w:ascii="Arial" w:hAnsi="Arial" w:cs="Arial"/>
                <w:lang w:val="en-IN"/>
              </w:rPr>
              <w:t>TestBody(</w:t>
            </w:r>
            <w:proofErr w:type="gramEnd"/>
            <w:r w:rsidRPr="00637525">
              <w:rPr>
                <w:rFonts w:ascii="Arial" w:hAnsi="Arial" w:cs="Arial"/>
                <w:lang w:val="en-IN"/>
              </w:rPr>
              <w:t>)</w:t>
            </w:r>
          </w:p>
          <w:p w14:paraId="215EF1B6" w14:textId="77777777" w:rsidR="002C5A7A" w:rsidRPr="008E5453" w:rsidRDefault="002C5A7A" w:rsidP="00626EBA">
            <w:pPr>
              <w:spacing w:after="0"/>
              <w:rPr>
                <w:rFonts w:ascii="Arial" w:hAnsi="Arial" w:cs="Arial"/>
              </w:rPr>
            </w:pPr>
          </w:p>
        </w:tc>
      </w:tr>
      <w:tr w:rsidR="002C5A7A" w:rsidRPr="008E5453" w14:paraId="06A4663E" w14:textId="77777777" w:rsidTr="00626EBA">
        <w:trPr>
          <w:trHeight w:val="452"/>
        </w:trPr>
        <w:tc>
          <w:tcPr>
            <w:tcW w:w="1985" w:type="dxa"/>
          </w:tcPr>
          <w:p w14:paraId="063ED70B" w14:textId="77777777" w:rsidR="002C5A7A" w:rsidRPr="008E5453" w:rsidRDefault="002C5A7A" w:rsidP="00626EB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009E5DC5" w14:textId="77777777" w:rsidR="009E22B7" w:rsidRDefault="009E22B7" w:rsidP="009E2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requires switching time as per core spec TS 38.133 cl 9.2.1, below snippet</w:t>
            </w:r>
          </w:p>
          <w:p w14:paraId="567FF71A" w14:textId="77777777" w:rsidR="009E22B7" w:rsidRDefault="009E22B7" w:rsidP="009E2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0637848E" w14:textId="77777777" w:rsidR="009E22B7" w:rsidRDefault="009E22B7" w:rsidP="009E2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When measurement gaps are needed, the UE is not expected to detect SSB which start earlier than the gap starting time + switching time, nor detect SSB which end later than the gap end – switching time. Switching time is 0.5ms for frequency range FR1 and 0.25ms for frequency range FR2.</w:t>
            </w:r>
          </w:p>
          <w:p w14:paraId="4C4C8002" w14:textId="77777777" w:rsidR="002C5A7A" w:rsidRDefault="002C5A7A" w:rsidP="00626EBA">
            <w:pPr>
              <w:rPr>
                <w:rFonts w:ascii="Arial" w:hAnsi="Arial" w:cs="Arial"/>
                <w:lang w:val="en-SG"/>
              </w:rPr>
            </w:pPr>
          </w:p>
          <w:p w14:paraId="58DBE31B" w14:textId="321144F9" w:rsidR="000B49F5" w:rsidRPr="000B49F5" w:rsidRDefault="000B49F5" w:rsidP="00626EBA">
            <w:pPr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t xml:space="preserve">#Draft </w:t>
            </w:r>
            <w:proofErr w:type="spellStart"/>
            <w:r>
              <w:rPr>
                <w:rFonts w:ascii="Arial" w:hAnsi="Arial" w:cs="Arial"/>
                <w:lang w:val="en-SG"/>
              </w:rPr>
              <w:t>ProseCR</w:t>
            </w:r>
            <w:proofErr w:type="spellEnd"/>
            <w:r>
              <w:rPr>
                <w:rFonts w:ascii="Arial" w:hAnsi="Arial" w:cs="Arial"/>
                <w:lang w:val="en-SG"/>
              </w:rPr>
              <w:t xml:space="preserve"> would be raised for next RAN5 meeting</w:t>
            </w:r>
          </w:p>
        </w:tc>
      </w:tr>
      <w:tr w:rsidR="002C5A7A" w:rsidRPr="008E5453" w14:paraId="2ABED4DF" w14:textId="77777777" w:rsidTr="00626EBA">
        <w:tc>
          <w:tcPr>
            <w:tcW w:w="1985" w:type="dxa"/>
          </w:tcPr>
          <w:p w14:paraId="6BF30D6C" w14:textId="77777777" w:rsidR="002C5A7A" w:rsidRPr="008E5453" w:rsidRDefault="002C5A7A" w:rsidP="00626EB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6656CB36" w14:textId="467BC61A" w:rsidR="002C5A7A" w:rsidRPr="000B49F5" w:rsidRDefault="002C5A7A" w:rsidP="00626EBA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0B49F5">
              <w:rPr>
                <w:rFonts w:cs="Arial"/>
                <w:lang w:val="en-SG"/>
              </w:rPr>
              <w:t xml:space="preserve">Added template for </w:t>
            </w:r>
            <w:proofErr w:type="spellStart"/>
            <w:r w:rsidRPr="000B49F5">
              <w:rPr>
                <w:rFonts w:cs="Arial"/>
                <w:lang w:val="en-SG"/>
              </w:rPr>
              <w:t>Meas</w:t>
            </w:r>
            <w:proofErr w:type="spellEnd"/>
            <w:r w:rsidRPr="000B49F5">
              <w:rPr>
                <w:rFonts w:cs="Arial"/>
                <w:lang w:val="en-SG"/>
              </w:rPr>
              <w:t xml:space="preserve"> gap with offset (</w:t>
            </w:r>
            <w:r w:rsidR="009E22B7">
              <w:rPr>
                <w:rFonts w:cs="Arial"/>
                <w:lang w:val="en-SG"/>
              </w:rPr>
              <w:t>1</w:t>
            </w:r>
            <w:r w:rsidRPr="000B49F5">
              <w:rPr>
                <w:rFonts w:cs="Arial"/>
                <w:lang w:val="en-SG"/>
              </w:rPr>
              <w:t>9) which allows UE to read/search NR cell.</w:t>
            </w:r>
          </w:p>
        </w:tc>
      </w:tr>
      <w:tr w:rsidR="002C5A7A" w:rsidRPr="008E5453" w14:paraId="157D2E7F" w14:textId="77777777" w:rsidTr="00626EBA">
        <w:tc>
          <w:tcPr>
            <w:tcW w:w="1985" w:type="dxa"/>
          </w:tcPr>
          <w:p w14:paraId="75F94B52" w14:textId="77777777" w:rsidR="002C5A7A" w:rsidRPr="008E5453" w:rsidRDefault="002C5A7A" w:rsidP="00626EB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77CB8099" w14:textId="77777777" w:rsidR="002C5A7A" w:rsidRPr="000B49F5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proofErr w:type="spellStart"/>
            <w:r w:rsidRPr="000B49F5">
              <w:rPr>
                <w:rFonts w:ascii="Arial" w:hAnsi="Arial" w:cs="Arial"/>
                <w:lang w:val="en-IN"/>
              </w:rPr>
              <w:t>RRCMeasurement_ENDC_EUTRA.ttcn</w:t>
            </w:r>
            <w:proofErr w:type="spellEnd"/>
          </w:p>
          <w:p w14:paraId="55115881" w14:textId="77777777" w:rsidR="002C5A7A" w:rsidRPr="000B49F5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  <w:tr w:rsidR="002C5A7A" w:rsidRPr="008E5453" w14:paraId="35383248" w14:textId="77777777" w:rsidTr="00626EBA">
        <w:tc>
          <w:tcPr>
            <w:tcW w:w="1985" w:type="dxa"/>
          </w:tcPr>
          <w:p w14:paraId="7E6D8B9C" w14:textId="77777777" w:rsidR="002C5A7A" w:rsidRPr="008E5453" w:rsidRDefault="002C5A7A" w:rsidP="00626EB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4B91D8D5" w14:textId="3723766E" w:rsidR="002C5A7A" w:rsidRPr="008E5453" w:rsidRDefault="00D544B0" w:rsidP="00626EBA">
            <w:pPr>
              <w:rPr>
                <w:rFonts w:ascii="Arial" w:hAnsi="Arial" w:cs="Arial"/>
                <w:highlight w:val="cyan"/>
              </w:rPr>
            </w:pPr>
            <w:r w:rsidRPr="00B82AB3">
              <w:rPr>
                <w:rFonts w:ascii="Arial" w:hAnsi="Arial" w:cs="Arial"/>
                <w:highlight w:val="cyan"/>
              </w:rPr>
              <w:t>Accepted</w:t>
            </w:r>
            <w:r w:rsidR="00C52749" w:rsidRPr="00B82AB3">
              <w:rPr>
                <w:rFonts w:ascii="Arial" w:hAnsi="Arial" w:cs="Arial"/>
                <w:highlight w:val="cyan"/>
              </w:rPr>
              <w:t xml:space="preserve"> conditional prose CR approval. Will be implemented using existing cs_508_ENDC_MeasGapConfig_GP2</w:t>
            </w:r>
          </w:p>
        </w:tc>
      </w:tr>
    </w:tbl>
    <w:p w14:paraId="47EDB1E6" w14:textId="77777777" w:rsidR="002C5A7A" w:rsidRPr="008E5453" w:rsidRDefault="002C5A7A" w:rsidP="002C5A7A">
      <w:pPr>
        <w:rPr>
          <w:rFonts w:ascii="Arial" w:hAnsi="Arial" w:cs="Arial"/>
          <w:lang w:val="en-US"/>
        </w:rPr>
      </w:pPr>
    </w:p>
    <w:p w14:paraId="04CE91CF" w14:textId="77777777" w:rsidR="002C5A7A" w:rsidRPr="008E5453" w:rsidRDefault="002C5A7A" w:rsidP="002C5A7A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58"/>
      </w:tblGrid>
      <w:tr w:rsidR="002C5A7A" w:rsidRPr="008E5453" w14:paraId="7379E3A5" w14:textId="77777777" w:rsidTr="00626EBA">
        <w:tc>
          <w:tcPr>
            <w:tcW w:w="9855" w:type="dxa"/>
          </w:tcPr>
          <w:p w14:paraId="03BC7018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function fl_TC_8_2_3_17_1_ENDC_EUTRA_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TestBody(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) runs on EUTRA_5GS_PTC</w:t>
            </w:r>
          </w:p>
          <w:p w14:paraId="6F24FD8A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{</w:t>
            </w:r>
          </w:p>
          <w:p w14:paraId="791F9981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RRC_TransactionIdentifier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v_RRC_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TI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tsc_RRC_TI_Def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4C50EC2A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Frequency_IE_Type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v_Frequency_IE_f1;</w:t>
            </w:r>
          </w:p>
          <w:p w14:paraId="5780DC4D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ChannelBandwidthDependency_Type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v_ChBandDependency_f1;</w:t>
            </w:r>
          </w:p>
          <w:p w14:paraId="05905609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EUTRA_NR_CoOrd_SysInfo_Type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v_EUTRA_NR_SysInfo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0D414581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var integer v_NR_PhysChId_Cell1;</w:t>
            </w:r>
          </w:p>
          <w:p w14:paraId="1C141C1D" w14:textId="77777777" w:rsidR="002C5A7A" w:rsidRPr="004D039F" w:rsidRDefault="002C5A7A" w:rsidP="00626EBA">
            <w:pPr>
              <w:spacing w:after="0"/>
              <w:rPr>
                <w:rFonts w:ascii="Arial" w:hAnsi="Arial" w:cs="Arial"/>
                <w:lang w:val="de-DE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4D039F">
              <w:rPr>
                <w:rFonts w:ascii="Arial" w:hAnsi="Arial" w:cs="Arial"/>
                <w:lang w:val="de-DE"/>
              </w:rPr>
              <w:t>var</w:t>
            </w:r>
            <w:proofErr w:type="spellEnd"/>
            <w:r w:rsidRPr="004D039F">
              <w:rPr>
                <w:rFonts w:ascii="Arial" w:hAnsi="Arial" w:cs="Arial"/>
                <w:lang w:val="de-DE"/>
              </w:rPr>
              <w:t xml:space="preserve"> integer v_NR_ARFCN_f1;</w:t>
            </w:r>
          </w:p>
          <w:p w14:paraId="4A874B7E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4D039F">
              <w:rPr>
                <w:rFonts w:ascii="Arial" w:hAnsi="Arial" w:cs="Arial"/>
                <w:lang w:val="de-DE"/>
              </w:rPr>
              <w:t xml:space="preserve">    </w:t>
            </w:r>
            <w:r w:rsidRPr="00CE51A2">
              <w:rPr>
                <w:rFonts w:ascii="Arial" w:hAnsi="Arial" w:cs="Arial"/>
                <w:lang w:val="en-IN"/>
              </w:rPr>
              <w:t xml:space="preserve">var RS_ConfigSSB_NR_r15.subcarrierSpacingSSB_r15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v_SCS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4367FB23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var FreqBandIndicatorNR_r15 v_FreqBandIndicatorNR_r15;</w:t>
            </w:r>
          </w:p>
          <w:p w14:paraId="071A49CE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template (omit)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168E2061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template (value)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ReportConfigToAddMod_ReportConfig_Type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v_ReportConfig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657CFA15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template (present)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UL_DCCH_Message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v_MeasurementReport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0692F776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var template (present) MeasResultCellSFTD_r15 v_MeasResultCellSFTD_r15;</w:t>
            </w:r>
          </w:p>
          <w:p w14:paraId="4F2C18B2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template (omit)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octetstring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v_NR_SCGConfig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69BC52A8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template (omit)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octetstring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v_NR_RBConfig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78BBE9BE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lastRenderedPageBreak/>
              <w:t xml:space="preserve">    var EUTRA38_SecurityParamsExtd_Type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v_Security_Params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5C0321BF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float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v_WaitingTime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7F3282CF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timer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t_WaitTime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4FD14B04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2B37B032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//@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"Steps 1-2"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@</w:t>
            </w:r>
          </w:p>
          <w:p w14:paraId="126F3C8B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//The SS transmits an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RRCConnectionReconfiguration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message including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to setup inter-RAT SFTD measurement on NR neighbour cell (NR Cell 1)</w:t>
            </w:r>
          </w:p>
          <w:p w14:paraId="507253D2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//The UE transmits an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RRCConnectionReconfigurationComplete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message.</w:t>
            </w:r>
          </w:p>
          <w:p w14:paraId="4D068963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v_Frequency_IE_f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1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f_EUTRA_CellInfo_GetFrequencyIEs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(eutra_Cell1);</w:t>
            </w:r>
          </w:p>
          <w:p w14:paraId="0ED17C9A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v_ChBandDependency_f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1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f_EUTRA_BandDependentParam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(v_Frequency_IE_f1.DL_ChBandwidth, v_Frequency_IE_f1.UL_ChBandwidth);</w:t>
            </w:r>
          </w:p>
          <w:p w14:paraId="15A5C710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</w:p>
          <w:p w14:paraId="13D25D3F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v_EUTRA_NR_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SysInfo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f_EUTRA_NR_WaitForCoOrd_SysInfo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(NR);</w:t>
            </w:r>
          </w:p>
          <w:p w14:paraId="085008B7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v_NR_PhysChId_Cell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1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= v_EUTRA_NR_SysInfo.NR[0].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PhysCellId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016B0B42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v_NR_ARFCN_f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1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= v_EUTRA_NR_SysInfo.NR[0].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Arfcn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029B8DFD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SCS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f_NR_ConvertIntToSCS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(v_EUTRA_NR_SysInfo.NR[0].SCS);</w:t>
            </w:r>
          </w:p>
          <w:p w14:paraId="24A2E06E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v_FreqBandIndicatorNR_r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15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= v_EUTRA_NR_SysInfo.NR[0].Band;</w:t>
            </w:r>
          </w:p>
          <w:p w14:paraId="17889FCF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//Table 8.2.3.17.1.3.3-3</w:t>
            </w:r>
          </w:p>
          <w:p w14:paraId="6F678A19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ReportConfig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f_EUTRA_Create_ReportConfig_SFTD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neighborCells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, cs_ReportQuantityNR_r15(false, false, false)); //@sic R5-222272 sic@</w:t>
            </w:r>
          </w:p>
          <w:p w14:paraId="7229C49F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//Table 8.2.3.17.1.3.3-2</w:t>
            </w:r>
          </w:p>
          <w:p w14:paraId="476900C5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cs_MeasConfig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(omit,</w:t>
            </w:r>
          </w:p>
          <w:p w14:paraId="224F6CE5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cs_MeasObjectToAddModList_2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Entries(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tsc_IdMeasObject_f1,</w:t>
            </w:r>
          </w:p>
          <w:p w14:paraId="5C11532C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cs_MeasObject_measObjectEUTRA_Common(f_EUTRA_ARFCN_Value(v_Frequency_IE_f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1.UL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_DL_Earfcn.dl_CarrierFreq_r9), v_ChBandDependency_f1.AllowedMeasBandwidth),</w:t>
            </w:r>
          </w:p>
          <w:p w14:paraId="1FB0B1DA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tsc_IdMeasObject_NR_f1,</w:t>
            </w:r>
          </w:p>
          <w:p w14:paraId="58A3BD21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cs_MeasObject_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measObjectNR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v_NR_ARFCN_f1,v_SCS, v_FreqBandIndicatorNR_r15)),</w:t>
            </w:r>
          </w:p>
          <w:p w14:paraId="1C9B7907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omit,</w:t>
            </w:r>
          </w:p>
          <w:p w14:paraId="137EB373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cs_ReportConfigToAddModList_1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Entry(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1,</w:t>
            </w:r>
          </w:p>
          <w:p w14:paraId="7EB6F533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v_ReportConfig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),</w:t>
            </w:r>
          </w:p>
          <w:p w14:paraId="4BE9AF18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omit,</w:t>
            </w:r>
          </w:p>
          <w:p w14:paraId="5EEF1870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cs_MeasIdToAddModList_1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Entry(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1, tsc_IdMeasObject_NR_f1, 1),</w:t>
            </w:r>
          </w:p>
          <w:p w14:paraId="15897009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-,</w:t>
            </w:r>
          </w:p>
          <w:p w14:paraId="549BB999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cs_508_MeasGapConfig_GP1,</w:t>
            </w:r>
          </w:p>
          <w:p w14:paraId="752C027D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-, -, -,</w:t>
            </w:r>
          </w:p>
          <w:p w14:paraId="3468626F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f_ReturnMeasObjectToAddModList_v9e0(v_Frequency_IE_f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1.UL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_DL_Earfcn.dl_CarrierFreq_r9)</w:t>
            </w:r>
          </w:p>
          <w:p w14:paraId="2394FAE4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);</w:t>
            </w:r>
          </w:p>
          <w:p w14:paraId="2569CA02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</w:p>
          <w:p w14:paraId="667765A6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</w:p>
          <w:p w14:paraId="0D83709E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f_EUTRA_RRCConnectionReconfiguration_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eutra_Cell1,</w:t>
            </w:r>
          </w:p>
          <w:p w14:paraId="068412AD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                                          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cs_RRCConnectionReconfiguration_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Common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spellStart"/>
            <w:proofErr w:type="gramEnd"/>
            <w:r w:rsidRPr="00CE51A2">
              <w:rPr>
                <w:rFonts w:ascii="Arial" w:hAnsi="Arial" w:cs="Arial"/>
                <w:lang w:val="en-IN"/>
              </w:rPr>
              <w:t>v_RRC_TI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,</w:t>
            </w:r>
          </w:p>
          <w:p w14:paraId="13CD2FF2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));</w:t>
            </w:r>
          </w:p>
          <w:p w14:paraId="41B51A20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</w:t>
            </w:r>
          </w:p>
          <w:p w14:paraId="5BB814D7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</w:t>
            </w:r>
          </w:p>
          <w:p w14:paraId="4004666E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</w:p>
          <w:p w14:paraId="03DA5A23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//@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"Step 3"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@</w:t>
            </w:r>
          </w:p>
          <w:p w14:paraId="6AC0B1D3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//Check: Does the UE transmit a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MeasurementReport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message including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measResultCellListSFTD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within the next 5s? NOTE 1</w:t>
            </w:r>
          </w:p>
          <w:p w14:paraId="7D72E5EF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WaitingTime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= 5.0;</w:t>
            </w:r>
          </w:p>
          <w:p w14:paraId="3BEBEC73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//Table 8.2.3.17.1.3.3-4</w:t>
            </w:r>
          </w:p>
          <w:p w14:paraId="64DABD89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MeasurementReport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cr_MeasurementReport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(1,?,?,*,*);</w:t>
            </w:r>
          </w:p>
          <w:p w14:paraId="36A60EBB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v_MeasResultCellSFTD_r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15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=cr_MeasResultCellSFTD_r15(v_NR_PhysChId_Cell1, ?);</w:t>
            </w:r>
          </w:p>
          <w:p w14:paraId="1B8FED3C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v_MeasurementReport.message_.c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1.measurementReport.criticalExtensions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.c1.measurementReport_r8.measResults.measResultCellListSFTD_r15 := {v_MeasResultCellSFTD_r15};</w:t>
            </w:r>
          </w:p>
          <w:p w14:paraId="7B8CCD57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t_WaitTime.start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v_WaitingTime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);</w:t>
            </w:r>
          </w:p>
          <w:p w14:paraId="63AE8BCC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3A36016D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while(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t_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WaitTime.running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){</w:t>
            </w:r>
            <w:proofErr w:type="gramEnd"/>
          </w:p>
          <w:p w14:paraId="44E19727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SRB.receive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(car_SRB1_RrcPdu_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IND(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eutra_Cell1,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v_MeasurementReport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));</w:t>
            </w:r>
          </w:p>
          <w:p w14:paraId="1D7083DE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lastRenderedPageBreak/>
              <w:t xml:space="preserve">  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t_WaitTime.stop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007FA72E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}</w:t>
            </w:r>
          </w:p>
          <w:p w14:paraId="3C3D46C9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PreliminaryPass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__FILE__, __LINE__, "Test Case 8.2.3.17.1 Step 3");</w:t>
            </w:r>
          </w:p>
          <w:p w14:paraId="15D153E8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</w:p>
          <w:p w14:paraId="1A8CA3C8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//@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"Steps 4-5"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@</w:t>
            </w:r>
          </w:p>
          <w:p w14:paraId="2073E17C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//The SS transmits an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RRCConnectionReconfiguration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including nr-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SecondaryCellGroupConfig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messages to add NR Cell 1 as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PSCell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.</w:t>
            </w:r>
          </w:p>
          <w:p w14:paraId="189E23DF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//The UE transmits an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RRCConnectionReconfigurationComplete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message including scg-ConfigResponseNR-r15</w:t>
            </w:r>
          </w:p>
          <w:p w14:paraId="05D2E2FA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v_NR_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SCGConfig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f_EUTRA_NR_WaitForCoOrd_Data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(NR, "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Reconfig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");</w:t>
            </w:r>
          </w:p>
          <w:p w14:paraId="065A56CF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v_NR_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RBConfig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f_EUTRA_NR_WaitForCoOrd_Data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(NR, "RB");</w:t>
            </w:r>
          </w:p>
          <w:p w14:paraId="52C0E956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f_EUTRA38_508_ENDC_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SendReconfiguration(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eutra_Cell1,</w:t>
            </w:r>
          </w:p>
          <w:p w14:paraId="4DC4738A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-, -,</w:t>
            </w:r>
          </w:p>
          <w:p w14:paraId="0491532C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v_NR_SCGConfig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,</w:t>
            </w:r>
          </w:p>
          <w:p w14:paraId="563070E3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v_NR_RBConfig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);</w:t>
            </w:r>
          </w:p>
          <w:p w14:paraId="1B678D42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</w:p>
          <w:p w14:paraId="6EA2D9D1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</w:t>
            </w:r>
          </w:p>
          <w:p w14:paraId="788B13A5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v_Security_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Params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= f_EUTRA38_ENDC_InitiateAndSendS_gNBKeys(NR);</w:t>
            </w:r>
          </w:p>
          <w:p w14:paraId="0A7D905D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f_EUTRA38_Security_Set(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v_Security_Params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);</w:t>
            </w:r>
          </w:p>
          <w:p w14:paraId="0E17F729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</w:p>
          <w:p w14:paraId="48719C49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498585CB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//@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"Step 6-7"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@</w:t>
            </w:r>
          </w:p>
          <w:p w14:paraId="226A9E74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//The SS transmits an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RRCConnectionReconfiguration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message including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to setup intra-frequency SFTD measurement on NR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PSCell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(NR Cell 1)</w:t>
            </w:r>
          </w:p>
          <w:p w14:paraId="6F4D9C95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//The UE transmits an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RRCConnectionReconfigurationComplete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message.</w:t>
            </w:r>
          </w:p>
          <w:p w14:paraId="0F7CF52C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//Table 8.2.3.17.1.3.3-3</w:t>
            </w:r>
          </w:p>
          <w:p w14:paraId="47D641F8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ReportConfig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f_EUTRA_Create_ReportConfig_SFTD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pSCell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);</w:t>
            </w:r>
          </w:p>
          <w:p w14:paraId="01ADAEA6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MeasConfig.reportConfigToAddModList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= cs_ReportConfigToAddModList_1Entry(1,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v_ReportConfig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);</w:t>
            </w:r>
          </w:p>
          <w:p w14:paraId="7F11CAD3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f_EUTRA_RRCConnectionReconfiguration_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eutra_Cell1,</w:t>
            </w:r>
          </w:p>
          <w:p w14:paraId="689F0D85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                                          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cs_RRCConnectionReconfiguration_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Common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spellStart"/>
            <w:proofErr w:type="gramEnd"/>
            <w:r w:rsidRPr="00CE51A2">
              <w:rPr>
                <w:rFonts w:ascii="Arial" w:hAnsi="Arial" w:cs="Arial"/>
                <w:lang w:val="en-IN"/>
              </w:rPr>
              <w:t>v_RRC_TI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,</w:t>
            </w:r>
          </w:p>
          <w:p w14:paraId="38D68474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));</w:t>
            </w:r>
          </w:p>
          <w:p w14:paraId="18A42784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</w:t>
            </w:r>
          </w:p>
          <w:p w14:paraId="6C8CB078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//@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"Step 8"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@</w:t>
            </w:r>
          </w:p>
          <w:p w14:paraId="6C5ACA4D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//Check: Does the UE transmit a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MeasurementReport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message including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measResultCellListSFTD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within the next 3s? NOTE 2</w:t>
            </w:r>
          </w:p>
          <w:p w14:paraId="720FDC96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WaitingTime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= 3.0;</w:t>
            </w:r>
          </w:p>
          <w:p w14:paraId="658E66FE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//Table 8.2.3.17.1.3.3-4</w:t>
            </w:r>
          </w:p>
          <w:p w14:paraId="23120BE5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v_MeasResultCellSFTD_r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15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=cr_MeasResultCellSFTD_r15(v_NR_PhysChId_Cell1);</w:t>
            </w:r>
          </w:p>
          <w:p w14:paraId="065F2012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v_MeasurementReport.message_.c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1.measurementReport.criticalExtensions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.c1.measurementReport_r8.measResults.measResultCellListSFTD_r15 := {v_MeasResultCellSFTD_r15};</w:t>
            </w:r>
          </w:p>
          <w:p w14:paraId="0A5DF7C8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t_WaitTime.start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v_WaitingTime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);</w:t>
            </w:r>
          </w:p>
          <w:p w14:paraId="51F771B2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1CD1A2CA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while(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t_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WaitTime.running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){</w:t>
            </w:r>
            <w:proofErr w:type="gramEnd"/>
          </w:p>
          <w:p w14:paraId="315EF327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SRB.receive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(car_SRB1_RrcPdu_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IND(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eutra_Cell1,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v_MeasurementReport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));</w:t>
            </w:r>
          </w:p>
          <w:p w14:paraId="22A2FBDB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t_WaitTime.stop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61A4CE7B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}</w:t>
            </w:r>
          </w:p>
          <w:p w14:paraId="0A92414B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PreliminaryPass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__FILE__, __LINE__, "Test Case 8.2.3.17.1 Step 8");</w:t>
            </w:r>
          </w:p>
          <w:p w14:paraId="27DF9059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</w:p>
          <w:p w14:paraId="46B15F5A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</w:p>
          <w:p w14:paraId="1DA3E24E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}</w:t>
            </w:r>
          </w:p>
          <w:p w14:paraId="332D7F50" w14:textId="77777777" w:rsidR="002C5A7A" w:rsidRPr="008E5453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261F2B00" w14:textId="77777777" w:rsidR="002C5A7A" w:rsidRPr="008E5453" w:rsidRDefault="002C5A7A" w:rsidP="002C5A7A">
      <w:pPr>
        <w:rPr>
          <w:rFonts w:ascii="Arial" w:hAnsi="Arial" w:cs="Arial"/>
          <w:lang w:val="en-US"/>
        </w:rPr>
      </w:pPr>
    </w:p>
    <w:p w14:paraId="14C174CC" w14:textId="77777777" w:rsidR="002C5A7A" w:rsidRPr="008E5453" w:rsidRDefault="002C5A7A" w:rsidP="002C5A7A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5A7A" w:rsidRPr="008E5453" w14:paraId="14B673D5" w14:textId="77777777" w:rsidTr="00626EBA">
        <w:tc>
          <w:tcPr>
            <w:tcW w:w="9855" w:type="dxa"/>
          </w:tcPr>
          <w:p w14:paraId="5CAA68C2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function fl_TC_8_2_3_17_1_ENDC_EUTRA_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TestBody(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) runs on EUTRA_5GS_PTC</w:t>
            </w:r>
          </w:p>
          <w:p w14:paraId="1081D297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{</w:t>
            </w:r>
          </w:p>
          <w:p w14:paraId="5F78A4D9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RRC_TransactionIdentifier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v_RRC_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TI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tsc_RRC_TI_Def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3259094D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Frequency_IE_Type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v_Frequency_IE_f1;</w:t>
            </w:r>
          </w:p>
          <w:p w14:paraId="1CC69B1A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ChannelBandwidthDependency_Type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v_ChBandDependency_f1;</w:t>
            </w:r>
          </w:p>
          <w:p w14:paraId="0A38FCE8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EUTRA_NR_CoOrd_SysInfo_Type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v_EUTRA_NR_SysInfo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474AF632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lastRenderedPageBreak/>
              <w:t>    var integer v_NR_PhysChId_Cell1;</w:t>
            </w:r>
          </w:p>
          <w:p w14:paraId="21D3B28F" w14:textId="77777777" w:rsidR="002C5A7A" w:rsidRPr="004D039F" w:rsidRDefault="002C5A7A" w:rsidP="00626EBA">
            <w:pPr>
              <w:spacing w:after="0"/>
              <w:rPr>
                <w:rFonts w:ascii="Arial" w:hAnsi="Arial" w:cs="Arial"/>
                <w:lang w:val="de-DE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4D039F">
              <w:rPr>
                <w:rFonts w:ascii="Arial" w:hAnsi="Arial" w:cs="Arial"/>
                <w:lang w:val="de-DE"/>
              </w:rPr>
              <w:t>var</w:t>
            </w:r>
            <w:proofErr w:type="spellEnd"/>
            <w:r w:rsidRPr="004D039F">
              <w:rPr>
                <w:rFonts w:ascii="Arial" w:hAnsi="Arial" w:cs="Arial"/>
                <w:lang w:val="de-DE"/>
              </w:rPr>
              <w:t xml:space="preserve"> integer v_NR_ARFCN_f1;</w:t>
            </w:r>
          </w:p>
          <w:p w14:paraId="5175DBFC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4D039F">
              <w:rPr>
                <w:rFonts w:ascii="Arial" w:hAnsi="Arial" w:cs="Arial"/>
                <w:lang w:val="de-DE"/>
              </w:rPr>
              <w:t xml:space="preserve">    </w:t>
            </w:r>
            <w:r w:rsidRPr="00CE51A2">
              <w:rPr>
                <w:rFonts w:ascii="Arial" w:hAnsi="Arial" w:cs="Arial"/>
                <w:lang w:val="en-IN"/>
              </w:rPr>
              <w:t xml:space="preserve">var RS_ConfigSSB_NR_r15.subcarrierSpacingSSB_r15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v_SCS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318529B1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var FreqBandIndicatorNR_r15 v_FreqBandIndicatorNR_r15;</w:t>
            </w:r>
          </w:p>
          <w:p w14:paraId="5C9D284A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template (omit)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141F998B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template (value)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ReportConfigToAddMod_ReportConfig_Type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v_ReportConfig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1B522A3D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template (present)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UL_DCCH_Message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v_MeasurementReport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3A2B173D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var template (present) MeasResultCellSFTD_r15 v_MeasResultCellSFTD_r15;</w:t>
            </w:r>
          </w:p>
          <w:p w14:paraId="22275807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template (omit)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octetstring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v_NR_SCGConfig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5A68C85A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template (omit)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octetstring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v_NR_RBConfig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00DB0D4D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EUTRA38_SecurityParamsExtd_Type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v_Security_Params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6E99E5F6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var float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v_WaitingTime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211807E7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timer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t_WaitTime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31F3FFC3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</w:t>
            </w:r>
          </w:p>
          <w:p w14:paraId="78A7A351" w14:textId="77777777" w:rsidR="002C5A7A" w:rsidRPr="00A71A03" w:rsidRDefault="002C5A7A" w:rsidP="00626EBA">
            <w:pPr>
              <w:spacing w:after="0"/>
              <w:rPr>
                <w:rFonts w:ascii="Arial" w:hAnsi="Arial" w:cs="Arial"/>
                <w:highlight w:val="yellow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 xml:space="preserve">    </w:t>
            </w:r>
            <w:r w:rsidRPr="00A71A03">
              <w:rPr>
                <w:rFonts w:ascii="Arial" w:hAnsi="Arial" w:cs="Arial"/>
                <w:highlight w:val="yellow"/>
                <w:lang w:val="en-IN"/>
              </w:rPr>
              <w:t xml:space="preserve">template (value) </w:t>
            </w:r>
            <w:proofErr w:type="spellStart"/>
            <w:r w:rsidRPr="00A71A03">
              <w:rPr>
                <w:rFonts w:ascii="Arial" w:hAnsi="Arial" w:cs="Arial"/>
                <w:highlight w:val="yellow"/>
                <w:lang w:val="en-IN"/>
              </w:rPr>
              <w:t>MeasGapConfig</w:t>
            </w:r>
            <w:proofErr w:type="spellEnd"/>
            <w:r w:rsidRPr="00A71A03">
              <w:rPr>
                <w:rFonts w:ascii="Arial" w:hAnsi="Arial" w:cs="Arial"/>
                <w:highlight w:val="yellow"/>
                <w:lang w:val="en-IN"/>
              </w:rPr>
              <w:t xml:space="preserve"> cs_508_MeasGapConfig_GP</w:t>
            </w:r>
            <w:proofErr w:type="gramStart"/>
            <w:r w:rsidRPr="00A71A03">
              <w:rPr>
                <w:rFonts w:ascii="Arial" w:hAnsi="Arial" w:cs="Arial"/>
                <w:highlight w:val="yellow"/>
                <w:lang w:val="en-IN"/>
              </w:rPr>
              <w:t>2 :</w:t>
            </w:r>
            <w:proofErr w:type="gramEnd"/>
            <w:r w:rsidRPr="00A71A03">
              <w:rPr>
                <w:rFonts w:ascii="Arial" w:hAnsi="Arial" w:cs="Arial"/>
                <w:highlight w:val="yellow"/>
                <w:lang w:val="en-IN"/>
              </w:rPr>
              <w:t>=</w:t>
            </w:r>
          </w:p>
          <w:p w14:paraId="52316591" w14:textId="77777777" w:rsidR="002C5A7A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A71A03">
              <w:rPr>
                <w:rFonts w:ascii="Arial" w:hAnsi="Arial" w:cs="Arial"/>
                <w:highlight w:val="yellow"/>
                <w:lang w:val="en-IN"/>
              </w:rPr>
              <w:t xml:space="preserve">    cs_MeasGapConfig_setup_gp1(19);</w:t>
            </w:r>
          </w:p>
          <w:p w14:paraId="4C12515A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75C7D630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//@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"Steps 1-2"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@</w:t>
            </w:r>
          </w:p>
          <w:p w14:paraId="0E70F03E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//The SS transmits an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RRCConnectionReconfiguration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message including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to setup inter-RAT SFTD measurement on NR neighbour cell (NR Cell 1)</w:t>
            </w:r>
          </w:p>
          <w:p w14:paraId="1DBD374B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//The UE transmits an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RRCConnectionReconfigurationComplete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message.</w:t>
            </w:r>
          </w:p>
          <w:p w14:paraId="7EFEF7A2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v_Frequency_IE_f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1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f_EUTRA_CellInfo_GetFrequencyIEs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(eutra_Cell1);</w:t>
            </w:r>
          </w:p>
          <w:p w14:paraId="166EF552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v_ChBandDependency_f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1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f_EUTRA_BandDependentParam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(v_Frequency_IE_f1.DL_ChBandwidth, v_Frequency_IE_f1.UL_ChBandwidth);</w:t>
            </w:r>
          </w:p>
          <w:p w14:paraId="39C5FAD2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</w:p>
          <w:p w14:paraId="7B340E52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v_EUTRA_NR_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SysInfo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f_EUTRA_NR_WaitForCoOrd_SysInfo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(NR);</w:t>
            </w:r>
          </w:p>
          <w:p w14:paraId="17165D4C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v_NR_PhysChId_Cell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1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= v_EUTRA_NR_SysInfo.NR[0].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PhysCellId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5005E9AD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v_NR_ARFCN_f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1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= v_EUTRA_NR_SysInfo.NR[0].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Arfcn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0DE26D1D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SCS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f_NR_ConvertIntToSCS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(v_EUTRA_NR_SysInfo.NR[0].SCS);</w:t>
            </w:r>
          </w:p>
          <w:p w14:paraId="4280AE27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v_FreqBandIndicatorNR_r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15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= v_EUTRA_NR_SysInfo.NR[0].Band;</w:t>
            </w:r>
          </w:p>
          <w:p w14:paraId="5DA5E5FC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//Table 8.2.3.17.1.3.3-3</w:t>
            </w:r>
          </w:p>
          <w:p w14:paraId="4074C9E4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ReportConfig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f_EUTRA_Create_ReportConfig_SFTD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neighborCells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, cs_ReportQuantityNR_r15(true, false, false)); //@sic R5-222272 sic@</w:t>
            </w:r>
          </w:p>
          <w:p w14:paraId="5B720565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//Table 8.2.3.17.1.3.3-2</w:t>
            </w:r>
          </w:p>
          <w:p w14:paraId="4045DE2A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cs_MeasConfig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(omit,</w:t>
            </w:r>
          </w:p>
          <w:p w14:paraId="5368CF5E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cs_MeasObjectToAddModList_2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Entries(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tsc_IdMeasObject_f1,</w:t>
            </w:r>
          </w:p>
          <w:p w14:paraId="76E82861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cs_MeasObject_measObjectEUTRA_Common(f_EUTRA_ARFCN_Value(v_Frequency_IE_f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1.UL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_DL_Earfcn.dl_CarrierFreq_r9), v_ChBandDependency_f1.AllowedMeasBandwidth),</w:t>
            </w:r>
          </w:p>
          <w:p w14:paraId="43620C45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tsc_IdMeasObject_NR_f1,</w:t>
            </w:r>
          </w:p>
          <w:p w14:paraId="237D96CC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cs_MeasObject_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measObjectNR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v_NR_ARFCN_f1,v_SCS, v_FreqBandIndicatorNR_r15)),</w:t>
            </w:r>
          </w:p>
          <w:p w14:paraId="240EE0E2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omit,</w:t>
            </w:r>
          </w:p>
          <w:p w14:paraId="69D61098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cs_ReportConfigToAddModList_1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Entry(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1,</w:t>
            </w:r>
          </w:p>
          <w:p w14:paraId="544796E5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v_ReportConfig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),</w:t>
            </w:r>
          </w:p>
          <w:p w14:paraId="5974BCCF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omit,</w:t>
            </w:r>
          </w:p>
          <w:p w14:paraId="6E7C476F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cs_MeasIdToAddModList_1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Entry(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1, tsc_IdMeasObject_NR_f1, 1),</w:t>
            </w:r>
          </w:p>
          <w:p w14:paraId="30CD5F4B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-,</w:t>
            </w:r>
          </w:p>
          <w:p w14:paraId="51CD7E5C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</w:t>
            </w:r>
            <w:r w:rsidRPr="00A71A03">
              <w:rPr>
                <w:rFonts w:ascii="Arial" w:hAnsi="Arial" w:cs="Arial"/>
                <w:highlight w:val="yellow"/>
                <w:lang w:val="en-IN"/>
              </w:rPr>
              <w:t>cs_508_MeasGapConfig_GP2,</w:t>
            </w:r>
          </w:p>
          <w:p w14:paraId="53757F84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-, -, -,</w:t>
            </w:r>
          </w:p>
          <w:p w14:paraId="5DA9BA9A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f_ReturnMeasObjectToAddModList_v9e0(v_Frequency_IE_f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1.UL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_DL_Earfcn.dl_CarrierFreq_r9)</w:t>
            </w:r>
          </w:p>
          <w:p w14:paraId="53688301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);</w:t>
            </w:r>
          </w:p>
          <w:p w14:paraId="6B76AE21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</w:p>
          <w:p w14:paraId="43030FFD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</w:p>
          <w:p w14:paraId="67893B3E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f_EUTRA_RRCConnectionReconfiguration_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eutra_Cell1,</w:t>
            </w:r>
          </w:p>
          <w:p w14:paraId="16B2ADAA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                                          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cs_RRCConnectionReconfiguration_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Common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spellStart"/>
            <w:proofErr w:type="gramEnd"/>
            <w:r w:rsidRPr="00CE51A2">
              <w:rPr>
                <w:rFonts w:ascii="Arial" w:hAnsi="Arial" w:cs="Arial"/>
                <w:lang w:val="en-IN"/>
              </w:rPr>
              <w:t>v_RRC_TI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,</w:t>
            </w:r>
          </w:p>
          <w:p w14:paraId="5FBD1B10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));</w:t>
            </w:r>
          </w:p>
          <w:p w14:paraId="74C41983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</w:t>
            </w:r>
          </w:p>
          <w:p w14:paraId="2213BB97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</w:t>
            </w:r>
          </w:p>
          <w:p w14:paraId="6A105337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</w:p>
          <w:p w14:paraId="0F554A23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//@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"Step 3"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@</w:t>
            </w:r>
          </w:p>
          <w:p w14:paraId="5609DC6F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lastRenderedPageBreak/>
              <w:t xml:space="preserve">    //Check: Does the UE transmit a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MeasurementReport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message including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measResultCellListSFTD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within the next 5s? NOTE 1</w:t>
            </w:r>
          </w:p>
          <w:p w14:paraId="535A5F3F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WaitingTime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= 5.0;</w:t>
            </w:r>
          </w:p>
          <w:p w14:paraId="4D04D452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//Table 8.2.3.17.1.3.3-4</w:t>
            </w:r>
          </w:p>
          <w:p w14:paraId="4D521EDC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MeasurementReport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cr_MeasurementReport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(1,?,?,*,*);</w:t>
            </w:r>
          </w:p>
          <w:p w14:paraId="6276CC4A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v_MeasResultCellSFTD_r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15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=cr_MeasResultCellSFTD_r15(v_NR_PhysChId_Cell1, ?);</w:t>
            </w:r>
          </w:p>
          <w:p w14:paraId="02882215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v_MeasurementReport.message_.c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1.measurementReport.criticalExtensions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.c1.measurementReport_r8.measResults.measResultCellListSFTD_r15 := {v_MeasResultCellSFTD_r15};</w:t>
            </w:r>
          </w:p>
          <w:p w14:paraId="3B902206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t_WaitTime.start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v_WaitingTime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);</w:t>
            </w:r>
          </w:p>
          <w:p w14:paraId="237601F9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01366402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while(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t_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WaitTime.running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){</w:t>
            </w:r>
            <w:proofErr w:type="gramEnd"/>
          </w:p>
          <w:p w14:paraId="1EA75D32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SRB.receive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(car_SRB1_RrcPdu_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IND(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eutra_Cell1,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v_MeasurementReport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));</w:t>
            </w:r>
          </w:p>
          <w:p w14:paraId="15AF110C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t_WaitTime.stop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782DBC14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}</w:t>
            </w:r>
          </w:p>
          <w:p w14:paraId="0D95551A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PreliminaryPass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__FILE__, __LINE__, "Test Case 8.2.3.17.1 Step 3");</w:t>
            </w:r>
          </w:p>
          <w:p w14:paraId="34EE6BB0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</w:p>
          <w:p w14:paraId="39A5FCFB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//@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"Steps 4-5"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@</w:t>
            </w:r>
          </w:p>
          <w:p w14:paraId="2FE6EBF2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//The SS transmits an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RRCConnectionReconfiguration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including nr-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SecondaryCellGroupConfig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messages to add NR Cell 1 as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PSCell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.</w:t>
            </w:r>
          </w:p>
          <w:p w14:paraId="48F676AF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//The UE transmits an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RRCConnectionReconfigurationComplete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message including scg-ConfigResponseNR-r15</w:t>
            </w:r>
          </w:p>
          <w:p w14:paraId="3233F443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v_NR_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SCGConfig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f_EUTRA_NR_WaitForCoOrd_Data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(NR, "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Reconfig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");</w:t>
            </w:r>
          </w:p>
          <w:p w14:paraId="0E2E7C45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v_NR_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RBConfig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f_EUTRA_NR_WaitForCoOrd_Data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(NR, "RB");</w:t>
            </w:r>
          </w:p>
          <w:p w14:paraId="286212F3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f_EUTRA38_508_ENDC_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SendReconfiguration(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eutra_Cell1,</w:t>
            </w:r>
          </w:p>
          <w:p w14:paraId="557DAA60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-, -,</w:t>
            </w:r>
          </w:p>
          <w:p w14:paraId="50FE0442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v_NR_SCGConfig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,</w:t>
            </w:r>
          </w:p>
          <w:p w14:paraId="3BF63A95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v_NR_RBConfig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);</w:t>
            </w:r>
          </w:p>
          <w:p w14:paraId="70324177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</w:p>
          <w:p w14:paraId="53065C2E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</w:t>
            </w:r>
          </w:p>
          <w:p w14:paraId="360B248E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v_Security_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Params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= f_EUTRA38_ENDC_InitiateAndSendS_gNBKeys(NR);</w:t>
            </w:r>
          </w:p>
          <w:p w14:paraId="64863F3D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f_EUTRA38_Security_Set(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v_Security_Params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);</w:t>
            </w:r>
          </w:p>
          <w:p w14:paraId="0D34F755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</w:p>
          <w:p w14:paraId="44012822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7B6D794A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//@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"Step 6-7"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@</w:t>
            </w:r>
          </w:p>
          <w:p w14:paraId="31D2FD07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//The SS transmits an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RRCConnectionReconfiguration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message including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to setup intra-frequency SFTD measurement on NR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PSCell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(NR Cell 1)</w:t>
            </w:r>
          </w:p>
          <w:p w14:paraId="0641B3D0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//The UE transmits an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RRCConnectionReconfigurationComplete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message.</w:t>
            </w:r>
          </w:p>
          <w:p w14:paraId="219BE3DE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//Table 8.2.3.17.1.3.3-3</w:t>
            </w:r>
          </w:p>
          <w:p w14:paraId="7481830D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ReportConfig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=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f_EUTRA_Create_ReportConfig_SFTD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pSCell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);</w:t>
            </w:r>
          </w:p>
          <w:p w14:paraId="278D8DE6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MeasConfig.reportConfigToAddModList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= cs_ReportConfigToAddModList_1Entry(1,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v_ReportConfig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);</w:t>
            </w:r>
          </w:p>
          <w:p w14:paraId="7C8973E9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f_EUTRA_RRCConnectionReconfiguration_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eutra_Cell1,</w:t>
            </w:r>
          </w:p>
          <w:p w14:paraId="4030BD29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                                          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cs_RRCConnectionReconfiguration_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Common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spellStart"/>
            <w:proofErr w:type="gramEnd"/>
            <w:r w:rsidRPr="00CE51A2">
              <w:rPr>
                <w:rFonts w:ascii="Arial" w:hAnsi="Arial" w:cs="Arial"/>
                <w:lang w:val="en-IN"/>
              </w:rPr>
              <w:t>v_RRC_TI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,</w:t>
            </w:r>
          </w:p>
          <w:p w14:paraId="28D5B021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v_MeasConfig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));</w:t>
            </w:r>
          </w:p>
          <w:p w14:paraId="28D29A7C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</w:t>
            </w:r>
          </w:p>
          <w:p w14:paraId="327D5F3D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//@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"Step 8"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siclog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@</w:t>
            </w:r>
          </w:p>
          <w:p w14:paraId="0EBB78FC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//Check: Does the UE transmit a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MeasurementReport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message including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measResultCellListSFTD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within the next 3s? NOTE 2</w:t>
            </w:r>
          </w:p>
          <w:p w14:paraId="491D1C82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WaitingTime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 xml:space="preserve">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= 3.0;</w:t>
            </w:r>
          </w:p>
          <w:p w14:paraId="7CDB9392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//Table 8.2.3.17.1.3.3-4</w:t>
            </w:r>
          </w:p>
          <w:p w14:paraId="0EB93AE8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v_MeasResultCellSFTD_r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15 :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=cr_MeasResultCellSFTD_r15(v_NR_PhysChId_Cell1);</w:t>
            </w:r>
          </w:p>
          <w:p w14:paraId="73159B4A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v_MeasurementReport.message_.c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1.measurementReport.criticalExtensions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.c1.measurementReport_r8.measResults.measResultCellListSFTD_r15 := {v_MeasResultCellSFTD_r15};</w:t>
            </w:r>
          </w:p>
          <w:p w14:paraId="1EF34AE3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t_WaitTime.start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v_WaitingTime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);</w:t>
            </w:r>
          </w:p>
          <w:p w14:paraId="768CBA9B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0FDFCBD7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while(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t_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WaitTime.running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){</w:t>
            </w:r>
            <w:proofErr w:type="gramEnd"/>
          </w:p>
          <w:p w14:paraId="179BB094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SRB.receive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(car_SRB1_RrcPdu_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IND(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 xml:space="preserve">eutra_Cell1,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v_MeasurementReport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));</w:t>
            </w:r>
          </w:p>
          <w:p w14:paraId="4AD1DD74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t_WaitTime.stop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;</w:t>
            </w:r>
          </w:p>
          <w:p w14:paraId="7029941D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>    }</w:t>
            </w:r>
          </w:p>
          <w:p w14:paraId="062408BC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  <w:proofErr w:type="spellStart"/>
            <w:r w:rsidRPr="00CE51A2">
              <w:rPr>
                <w:rFonts w:ascii="Arial" w:hAnsi="Arial" w:cs="Arial"/>
                <w:lang w:val="en-IN"/>
              </w:rPr>
              <w:t>f_EUTRA_</w:t>
            </w:r>
            <w:proofErr w:type="gramStart"/>
            <w:r w:rsidRPr="00CE51A2">
              <w:rPr>
                <w:rFonts w:ascii="Arial" w:hAnsi="Arial" w:cs="Arial"/>
                <w:lang w:val="en-IN"/>
              </w:rPr>
              <w:t>PreliminaryPass</w:t>
            </w:r>
            <w:proofErr w:type="spellEnd"/>
            <w:r w:rsidRPr="00CE51A2">
              <w:rPr>
                <w:rFonts w:ascii="Arial" w:hAnsi="Arial" w:cs="Arial"/>
                <w:lang w:val="en-IN"/>
              </w:rPr>
              <w:t>(</w:t>
            </w:r>
            <w:proofErr w:type="gramEnd"/>
            <w:r w:rsidRPr="00CE51A2">
              <w:rPr>
                <w:rFonts w:ascii="Arial" w:hAnsi="Arial" w:cs="Arial"/>
                <w:lang w:val="en-IN"/>
              </w:rPr>
              <w:t>__FILE__, __LINE__, "Test Case 8.2.3.17.1 Step 8");</w:t>
            </w:r>
          </w:p>
          <w:p w14:paraId="2F6FD2DD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</w:p>
          <w:p w14:paraId="6FF93575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t xml:space="preserve">    </w:t>
            </w:r>
          </w:p>
          <w:p w14:paraId="4684CD27" w14:textId="77777777" w:rsidR="002C5A7A" w:rsidRPr="00CE51A2" w:rsidRDefault="002C5A7A" w:rsidP="00626EBA">
            <w:pPr>
              <w:spacing w:after="0"/>
              <w:rPr>
                <w:rFonts w:ascii="Arial" w:hAnsi="Arial" w:cs="Arial"/>
                <w:lang w:val="en-IN"/>
              </w:rPr>
            </w:pPr>
            <w:r w:rsidRPr="00CE51A2">
              <w:rPr>
                <w:rFonts w:ascii="Arial" w:hAnsi="Arial" w:cs="Arial"/>
                <w:lang w:val="en-IN"/>
              </w:rPr>
              <w:lastRenderedPageBreak/>
              <w:t>  }</w:t>
            </w:r>
          </w:p>
          <w:p w14:paraId="6FBF308D" w14:textId="77777777" w:rsidR="002C5A7A" w:rsidRPr="008E5453" w:rsidRDefault="002C5A7A" w:rsidP="00626EBA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6D8D7903" w14:textId="586F0E33" w:rsidR="00FC2058" w:rsidRPr="003C4E4F" w:rsidRDefault="00FC2058" w:rsidP="00FC2058">
      <w:pPr>
        <w:rPr>
          <w:rFonts w:ascii="Arial" w:hAnsi="Arial" w:cs="Arial"/>
        </w:rPr>
      </w:pPr>
    </w:p>
    <w:p w14:paraId="7891A771" w14:textId="77777777" w:rsidR="0047783B" w:rsidRPr="003C4E4F" w:rsidRDefault="0047783B" w:rsidP="00FC2058">
      <w:pPr>
        <w:rPr>
          <w:rFonts w:ascii="Arial" w:hAnsi="Arial" w:cs="Arial"/>
        </w:rPr>
      </w:pPr>
    </w:p>
    <w:p w14:paraId="391BCBE1" w14:textId="039A5C38" w:rsidR="00007D89" w:rsidRPr="003C4E4F" w:rsidRDefault="00007D89" w:rsidP="00FC2058">
      <w:pPr>
        <w:pStyle w:val="berschrift1"/>
        <w:numPr>
          <w:ilvl w:val="0"/>
          <w:numId w:val="1"/>
        </w:numPr>
        <w:autoSpaceDN w:val="0"/>
        <w:rPr>
          <w:rFonts w:cs="Arial"/>
          <w:b/>
        </w:rPr>
      </w:pPr>
      <w:bookmarkStart w:id="16" w:name="_Toc122434493"/>
      <w:bookmarkStart w:id="17" w:name="_Toc295288970"/>
      <w:bookmarkStart w:id="18" w:name="_Toc325725665"/>
      <w:bookmarkStart w:id="19" w:name="_Toc121172016"/>
      <w:bookmarkStart w:id="20" w:name="_Toc141963247"/>
      <w:r w:rsidRPr="003C4E4F">
        <w:rPr>
          <w:rFonts w:cs="Arial"/>
          <w:b/>
        </w:rPr>
        <w:t xml:space="preserve">Branches </w:t>
      </w:r>
      <w:bookmarkEnd w:id="16"/>
      <w:bookmarkEnd w:id="17"/>
      <w:bookmarkEnd w:id="18"/>
      <w:r w:rsidRPr="003C4E4F">
        <w:rPr>
          <w:rFonts w:cs="Arial"/>
          <w:b/>
        </w:rPr>
        <w:t>executed</w:t>
      </w:r>
      <w:bookmarkEnd w:id="19"/>
      <w:bookmarkEnd w:id="20"/>
    </w:p>
    <w:p w14:paraId="7A367498" w14:textId="54804910" w:rsidR="00662A05" w:rsidRPr="003C4E4F" w:rsidRDefault="00662A05" w:rsidP="00662A05">
      <w:pPr>
        <w:rPr>
          <w:rFonts w:ascii="Arial" w:hAnsi="Arial" w:cs="Arial"/>
          <w:b/>
        </w:rPr>
      </w:pPr>
      <w:bookmarkStart w:id="21" w:name="_Toc122434494"/>
      <w:bookmarkStart w:id="22" w:name="_Toc295288971"/>
      <w:bookmarkStart w:id="23" w:name="_Toc325725666"/>
      <w:r w:rsidRPr="003C4E4F">
        <w:rPr>
          <w:rFonts w:ascii="Arial" w:hAnsi="Arial" w:cs="Arial"/>
        </w:rPr>
        <w:t xml:space="preserve">The test case was executed on </w:t>
      </w:r>
      <w:proofErr w:type="spellStart"/>
      <w:r w:rsidR="00AA29FC">
        <w:rPr>
          <w:rFonts w:ascii="Arial" w:hAnsi="Arial" w:cs="Arial"/>
        </w:rPr>
        <w:t>Eutra</w:t>
      </w:r>
      <w:proofErr w:type="spellEnd"/>
      <w:r w:rsidR="00AA29FC">
        <w:rPr>
          <w:rFonts w:ascii="Arial" w:hAnsi="Arial" w:cs="Arial"/>
        </w:rPr>
        <w:t xml:space="preserve"> band 3 and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D203E7" w:rsidRPr="003C4E4F">
        <w:rPr>
          <w:rFonts w:ascii="Arial" w:hAnsi="Arial" w:cs="Arial"/>
        </w:rPr>
        <w:t>78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F96B9B" w:rsidRPr="003C4E4F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F96B9B" w:rsidRPr="003C4E4F">
        <w:rPr>
          <w:rFonts w:ascii="Arial" w:hAnsi="Arial" w:cs="Arial"/>
        </w:rPr>
        <w:t>2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berschrift1"/>
        <w:numPr>
          <w:ilvl w:val="0"/>
          <w:numId w:val="2"/>
        </w:numPr>
        <w:autoSpaceDN w:val="0"/>
        <w:rPr>
          <w:rFonts w:cs="Arial"/>
          <w:b/>
        </w:rPr>
      </w:pPr>
      <w:bookmarkStart w:id="24" w:name="_Toc121172017"/>
      <w:bookmarkStart w:id="25" w:name="_Toc141963248"/>
      <w:r w:rsidRPr="003C4E4F">
        <w:rPr>
          <w:rFonts w:cs="Arial"/>
          <w:b/>
        </w:rPr>
        <w:t>Execution Log Files</w:t>
      </w:r>
      <w:bookmarkEnd w:id="21"/>
      <w:bookmarkEnd w:id="22"/>
      <w:bookmarkEnd w:id="23"/>
      <w:bookmarkEnd w:id="24"/>
      <w:bookmarkEnd w:id="25"/>
    </w:p>
    <w:p w14:paraId="3F4DE0CB" w14:textId="4CCCCC2A" w:rsidR="00007D89" w:rsidRPr="003C4E4F" w:rsidRDefault="00C822B3" w:rsidP="00007D89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6" w:name="_Toc141963249"/>
      <w:bookmarkStart w:id="27" w:name="_Hlk120026754"/>
      <w:proofErr w:type="spellStart"/>
      <w:r w:rsidRPr="003C4E4F">
        <w:rPr>
          <w:rFonts w:cs="Arial"/>
          <w:b/>
        </w:rPr>
        <w:t>Mediatek</w:t>
      </w:r>
      <w:proofErr w:type="spellEnd"/>
      <w:r w:rsidRPr="003C4E4F">
        <w:rPr>
          <w:rFonts w:cs="Arial"/>
          <w:b/>
        </w:rPr>
        <w:t xml:space="preserve"> MT6815</w:t>
      </w:r>
      <w:bookmarkEnd w:id="26"/>
    </w:p>
    <w:bookmarkEnd w:id="27"/>
    <w:p w14:paraId="29B59B52" w14:textId="592C7356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proofErr w:type="spellStart"/>
      <w:r w:rsidR="007C454C" w:rsidRPr="003C4E4F">
        <w:rPr>
          <w:rFonts w:ascii="Arial" w:hAnsi="Arial" w:cs="Arial"/>
        </w:rPr>
        <w:t>Mediatek</w:t>
      </w:r>
      <w:proofErr w:type="spellEnd"/>
      <w:r w:rsidR="004511AB" w:rsidRPr="003C4E4F">
        <w:rPr>
          <w:rFonts w:ascii="Arial" w:hAnsi="Arial" w:cs="Arial"/>
        </w:rPr>
        <w:t xml:space="preserve"> </w:t>
      </w:r>
      <w:r w:rsidR="00C822B3" w:rsidRPr="003C4E4F">
        <w:rPr>
          <w:rFonts w:ascii="Arial" w:hAnsi="Arial" w:cs="Arial"/>
        </w:rPr>
        <w:t>MT6815</w:t>
      </w:r>
      <w:r w:rsidR="00A634CE" w:rsidRPr="003C4E4F">
        <w:rPr>
          <w:rFonts w:ascii="Arial" w:hAnsi="Arial" w:cs="Arial"/>
        </w:rPr>
        <w:t xml:space="preserve"> </w:t>
      </w:r>
      <w:r w:rsidR="0074508C" w:rsidRPr="003C4E4F">
        <w:rPr>
          <w:rFonts w:ascii="Arial" w:hAnsi="Arial" w:cs="Arial"/>
        </w:rPr>
        <w:t xml:space="preserve">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5CF42357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AA29FC">
        <w:rPr>
          <w:rFonts w:ascii="Arial" w:hAnsi="Arial" w:cs="Arial"/>
        </w:rPr>
        <w:t>8_2_3_17_1</w:t>
      </w:r>
      <w:r w:rsidRPr="003C4E4F">
        <w:rPr>
          <w:rFonts w:ascii="Arial" w:hAnsi="Arial" w:cs="Arial"/>
        </w:rPr>
        <w:t>_LOG.html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632D8F41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AA29FC">
        <w:rPr>
          <w:rFonts w:ascii="Arial" w:hAnsi="Arial" w:cs="Arial"/>
        </w:rPr>
        <w:t>8_2_3_17_1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PIXIT.xml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berschrift1"/>
        <w:numPr>
          <w:ilvl w:val="0"/>
          <w:numId w:val="2"/>
        </w:numPr>
        <w:autoSpaceDN w:val="0"/>
        <w:rPr>
          <w:rFonts w:cs="Arial"/>
          <w:b/>
        </w:rPr>
      </w:pPr>
      <w:bookmarkStart w:id="28" w:name="_Toc122434496"/>
      <w:bookmarkStart w:id="29" w:name="_Toc295288973"/>
      <w:bookmarkStart w:id="30" w:name="_Toc325725668"/>
      <w:bookmarkStart w:id="31" w:name="_Toc121172019"/>
      <w:bookmarkStart w:id="32" w:name="_Toc141963250"/>
      <w:r w:rsidRPr="003C4E4F">
        <w:rPr>
          <w:rFonts w:cs="Arial"/>
          <w:b/>
        </w:rPr>
        <w:t>References</w:t>
      </w:r>
      <w:bookmarkEnd w:id="28"/>
      <w:bookmarkEnd w:id="29"/>
      <w:bookmarkEnd w:id="30"/>
      <w:bookmarkEnd w:id="31"/>
      <w:bookmarkEnd w:id="32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626EBA">
        <w:tc>
          <w:tcPr>
            <w:tcW w:w="709" w:type="dxa"/>
            <w:hideMark/>
          </w:tcPr>
          <w:p w14:paraId="44EC969B" w14:textId="77777777" w:rsidR="00007D89" w:rsidRPr="003C4E4F" w:rsidRDefault="00007D89" w:rsidP="00626EBA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5352B803" w:rsidR="00007D89" w:rsidRPr="003C4E4F" w:rsidRDefault="00ED4892" w:rsidP="00626EBA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R5s230</w:t>
            </w:r>
            <w:r w:rsidR="00A56A2A">
              <w:rPr>
                <w:rFonts w:ascii="Arial" w:hAnsi="Arial" w:cs="Arial"/>
                <w:bCs/>
                <w:szCs w:val="22"/>
              </w:rPr>
              <w:t>6</w:t>
            </w:r>
            <w:r w:rsidR="00AA29FC">
              <w:rPr>
                <w:rFonts w:ascii="Arial" w:hAnsi="Arial" w:cs="Arial"/>
                <w:bCs/>
                <w:szCs w:val="22"/>
              </w:rPr>
              <w:t>12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>Supporting information for addition of ENDC RRC testcase 8.2.3.17.1 in FR1</w:t>
            </w:r>
          </w:p>
        </w:tc>
      </w:tr>
    </w:tbl>
    <w:p w14:paraId="68C9CD36" w14:textId="77777777" w:rsidR="001E41F3" w:rsidRPr="00C52749" w:rsidRDefault="001E41F3">
      <w:pPr>
        <w:rPr>
          <w:rFonts w:ascii="Arial" w:hAnsi="Arial" w:cs="Arial"/>
          <w:noProof/>
        </w:rPr>
      </w:pPr>
    </w:p>
    <w:sectPr w:rsidR="001E41F3" w:rsidRPr="00C5274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B091D5" w14:textId="77777777" w:rsidR="001A3913" w:rsidRDefault="001A3913">
      <w:r>
        <w:separator/>
      </w:r>
    </w:p>
  </w:endnote>
  <w:endnote w:type="continuationSeparator" w:id="0">
    <w:p w14:paraId="636643A7" w14:textId="77777777" w:rsidR="001A3913" w:rsidRDefault="001A3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A16AE8" w14:textId="77777777" w:rsidR="001A3913" w:rsidRDefault="001A3913">
      <w:r>
        <w:separator/>
      </w:r>
    </w:p>
  </w:footnote>
  <w:footnote w:type="continuationSeparator" w:id="0">
    <w:p w14:paraId="2056D9D6" w14:textId="77777777" w:rsidR="001A3913" w:rsidRDefault="001A3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52749" w:rsidRDefault="00C527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52749" w:rsidRDefault="00C5274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52749" w:rsidRDefault="00C52749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52749" w:rsidRDefault="00C5274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5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</w:num>
  <w:num w:numId="6">
    <w:abstractNumId w:val="16"/>
  </w:num>
  <w:num w:numId="7">
    <w:abstractNumId w:val="11"/>
  </w:num>
  <w:num w:numId="8">
    <w:abstractNumId w:val="34"/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0"/>
  </w:num>
  <w:num w:numId="11">
    <w:abstractNumId w:val="14"/>
  </w:num>
  <w:num w:numId="12">
    <w:abstractNumId w:val="2"/>
  </w:num>
  <w:num w:numId="13">
    <w:abstractNumId w:val="9"/>
  </w:num>
  <w:num w:numId="14">
    <w:abstractNumId w:val="32"/>
  </w:num>
  <w:num w:numId="15">
    <w:abstractNumId w:val="8"/>
  </w:num>
  <w:num w:numId="16">
    <w:abstractNumId w:val="7"/>
  </w:num>
  <w:num w:numId="17">
    <w:abstractNumId w:val="18"/>
  </w:num>
  <w:num w:numId="18">
    <w:abstractNumId w:val="22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13"/>
  </w:num>
  <w:num w:numId="22">
    <w:abstractNumId w:val="3"/>
  </w:num>
  <w:num w:numId="23">
    <w:abstractNumId w:val="15"/>
  </w:num>
  <w:num w:numId="24">
    <w:abstractNumId w:val="0"/>
  </w:num>
  <w:num w:numId="25">
    <w:abstractNumId w:val="19"/>
  </w:num>
  <w:num w:numId="26">
    <w:abstractNumId w:val="27"/>
  </w:num>
  <w:num w:numId="27">
    <w:abstractNumId w:val="10"/>
  </w:num>
  <w:num w:numId="28">
    <w:abstractNumId w:val="28"/>
  </w:num>
  <w:num w:numId="29">
    <w:abstractNumId w:val="1"/>
  </w:num>
  <w:num w:numId="30">
    <w:abstractNumId w:val="23"/>
  </w:num>
  <w:num w:numId="31">
    <w:abstractNumId w:val="29"/>
  </w:num>
  <w:num w:numId="32">
    <w:abstractNumId w:val="20"/>
  </w:num>
  <w:num w:numId="33">
    <w:abstractNumId w:val="33"/>
  </w:num>
  <w:num w:numId="34">
    <w:abstractNumId w:val="6"/>
  </w:num>
  <w:num w:numId="35">
    <w:abstractNumId w:val="25"/>
  </w:num>
  <w:num w:numId="36">
    <w:abstractNumId w:val="26"/>
  </w:num>
  <w:num w:numId="37">
    <w:abstractNumId w:val="21"/>
  </w:num>
  <w:num w:numId="38">
    <w:abstractNumId w:val="4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3913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305409"/>
    <w:rsid w:val="00313A45"/>
    <w:rsid w:val="00316F4C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10371"/>
    <w:rsid w:val="00423AB6"/>
    <w:rsid w:val="004242F1"/>
    <w:rsid w:val="00432C94"/>
    <w:rsid w:val="004360A6"/>
    <w:rsid w:val="00440CE5"/>
    <w:rsid w:val="0044375C"/>
    <w:rsid w:val="00444216"/>
    <w:rsid w:val="00445272"/>
    <w:rsid w:val="004511AB"/>
    <w:rsid w:val="004523EE"/>
    <w:rsid w:val="00457F71"/>
    <w:rsid w:val="0046194A"/>
    <w:rsid w:val="00473E31"/>
    <w:rsid w:val="0047783B"/>
    <w:rsid w:val="00480985"/>
    <w:rsid w:val="00483464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039F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26EBA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92D12"/>
    <w:rsid w:val="00693C41"/>
    <w:rsid w:val="00695808"/>
    <w:rsid w:val="006959BA"/>
    <w:rsid w:val="006965A1"/>
    <w:rsid w:val="006A4879"/>
    <w:rsid w:val="006B46FB"/>
    <w:rsid w:val="006B53E8"/>
    <w:rsid w:val="006E21FB"/>
    <w:rsid w:val="006F0E64"/>
    <w:rsid w:val="006F7A50"/>
    <w:rsid w:val="007014AF"/>
    <w:rsid w:val="00715D0E"/>
    <w:rsid w:val="00715DCF"/>
    <w:rsid w:val="0072197D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5AFF"/>
    <w:rsid w:val="0078629E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53F7"/>
    <w:rsid w:val="00807591"/>
    <w:rsid w:val="00812177"/>
    <w:rsid w:val="00816BFF"/>
    <w:rsid w:val="008279FA"/>
    <w:rsid w:val="00827F35"/>
    <w:rsid w:val="008452C8"/>
    <w:rsid w:val="008476E7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82AB3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3872"/>
    <w:rsid w:val="00C20ED2"/>
    <w:rsid w:val="00C21390"/>
    <w:rsid w:val="00C247C8"/>
    <w:rsid w:val="00C26D1E"/>
    <w:rsid w:val="00C318F4"/>
    <w:rsid w:val="00C370A3"/>
    <w:rsid w:val="00C42DE6"/>
    <w:rsid w:val="00C4475B"/>
    <w:rsid w:val="00C52749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1C20"/>
    <w:rsid w:val="00D52B60"/>
    <w:rsid w:val="00D54201"/>
    <w:rsid w:val="00D544B0"/>
    <w:rsid w:val="00D6042A"/>
    <w:rsid w:val="00D63737"/>
    <w:rsid w:val="00D66520"/>
    <w:rsid w:val="00D75DCF"/>
    <w:rsid w:val="00D84AE9"/>
    <w:rsid w:val="00D86314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704C5"/>
    <w:rsid w:val="00E70962"/>
    <w:rsid w:val="00E75219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949"/>
    <w:rsid w:val="00EB605B"/>
    <w:rsid w:val="00EC17E0"/>
    <w:rsid w:val="00ED4892"/>
    <w:rsid w:val="00EE7D7C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273C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Hervorhebung">
    <w:name w:val="Emphasis"/>
    <w:qFormat/>
    <w:rsid w:val="00007D89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enabsatz">
    <w:name w:val="List Paragraph"/>
    <w:basedOn w:val="Standard"/>
    <w:uiPriority w:val="99"/>
    <w:qFormat/>
    <w:rsid w:val="00662A05"/>
    <w:pPr>
      <w:ind w:left="720"/>
      <w:contextualSpacing/>
    </w:pPr>
  </w:style>
  <w:style w:type="character" w:customStyle="1" w:styleId="berschrift2Zchn">
    <w:name w:val="Überschrift 2 Zchn"/>
    <w:aliases w:val="Head2A Zchn,2 Zchn,H2 Zchn,h2 Zchn"/>
    <w:basedOn w:val="Absatz-Standardschriftart"/>
    <w:link w:val="berschrift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basedOn w:val="Absatz-Standardschriftart"/>
    <w:link w:val="berschrift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Standard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Standard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Absatz-Standardschriftart"/>
    <w:rsid w:val="000C2F3F"/>
  </w:style>
  <w:style w:type="paragraph" w:styleId="StandardWeb">
    <w:name w:val="Normal (Web)"/>
    <w:basedOn w:val="Standard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AE1EA-A250-4ADA-8FB8-2B72B80C7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3553</Words>
  <Characters>20256</Characters>
  <Application>Microsoft Office Word</Application>
  <DocSecurity>0</DocSecurity>
  <Lines>168</Lines>
  <Paragraphs>47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2023-09-13T07:32:00Z</dcterms:created>
  <dcterms:modified xsi:type="dcterms:W3CDTF">2023-09-13T07:33:00Z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