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55B" w:rsidRDefault="00444FB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E5770">
        <w:rPr>
          <w:b/>
          <w:sz w:val="24"/>
        </w:rPr>
        <w:fldChar w:fldCharType="begin"/>
      </w:r>
      <w:r w:rsidR="002E5770">
        <w:rPr>
          <w:b/>
          <w:sz w:val="24"/>
        </w:rPr>
        <w:instrText xml:space="preserve"> DOCPROPERTY  TSG/WGRef  \* MERGEFORMAT </w:instrText>
      </w:r>
      <w:r w:rsidR="002E5770">
        <w:rPr>
          <w:b/>
          <w:sz w:val="24"/>
        </w:rPr>
        <w:fldChar w:fldCharType="separate"/>
      </w:r>
      <w:r>
        <w:rPr>
          <w:b/>
          <w:sz w:val="24"/>
        </w:rPr>
        <w:t>RAN5</w:t>
      </w:r>
      <w:r w:rsidR="002E577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2E5770">
        <w:rPr>
          <w:b/>
          <w:sz w:val="24"/>
        </w:rPr>
        <w:fldChar w:fldCharType="begin"/>
      </w:r>
      <w:r w:rsidR="002E5770">
        <w:rPr>
          <w:b/>
          <w:sz w:val="24"/>
        </w:rPr>
        <w:instrText xml:space="preserve"> DOCPROPERTY  MtgSeq  \* MERGEFORMAT </w:instrText>
      </w:r>
      <w:r w:rsidR="002E5770">
        <w:rPr>
          <w:b/>
          <w:sz w:val="24"/>
        </w:rPr>
        <w:fldChar w:fldCharType="separate"/>
      </w:r>
      <w:r>
        <w:rPr>
          <w:b/>
          <w:sz w:val="24"/>
        </w:rPr>
        <w:t>2023</w:t>
      </w:r>
      <w:r w:rsidR="002E5770">
        <w:rPr>
          <w:b/>
          <w:sz w:val="24"/>
        </w:rPr>
        <w:fldChar w:fldCharType="end"/>
      </w:r>
      <w:r w:rsidR="002E5770">
        <w:rPr>
          <w:b/>
          <w:sz w:val="24"/>
        </w:rPr>
        <w:fldChar w:fldCharType="begin"/>
      </w:r>
      <w:r w:rsidR="002E5770">
        <w:rPr>
          <w:b/>
          <w:sz w:val="24"/>
        </w:rPr>
        <w:instrText xml:space="preserve"> DOCPROPERTY  MtgTitle  \* MERGEFORMAT </w:instrText>
      </w:r>
      <w:r w:rsidR="002E5770">
        <w:rPr>
          <w:b/>
          <w:sz w:val="24"/>
        </w:rPr>
        <w:fldChar w:fldCharType="separate"/>
      </w:r>
      <w:r>
        <w:rPr>
          <w:b/>
          <w:sz w:val="24"/>
        </w:rPr>
        <w:t>-TTCN email</w:t>
      </w:r>
      <w:r w:rsidR="002E5770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2E5770">
        <w:rPr>
          <w:b/>
          <w:i/>
          <w:sz w:val="28"/>
        </w:rPr>
        <w:fldChar w:fldCharType="begin"/>
      </w:r>
      <w:r w:rsidR="002E5770">
        <w:rPr>
          <w:b/>
          <w:i/>
          <w:sz w:val="28"/>
        </w:rPr>
        <w:instrText xml:space="preserve"> DOCPROPERTY  Tdoc#  \* MERGEFORMAT </w:instrText>
      </w:r>
      <w:r w:rsidR="002E5770"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R5s230</w:t>
      </w:r>
      <w:r>
        <w:rPr>
          <w:rFonts w:hint="eastAsia"/>
          <w:b/>
          <w:i/>
          <w:sz w:val="28"/>
          <w:lang w:val="en-US" w:eastAsia="zh-CN"/>
        </w:rPr>
        <w:t>6</w:t>
      </w:r>
      <w:r w:rsidR="002E5770">
        <w:rPr>
          <w:b/>
          <w:i/>
          <w:sz w:val="28"/>
          <w:lang w:val="en-US" w:eastAsia="zh-CN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00</w:t>
      </w:r>
    </w:p>
    <w:p w:rsidR="00DE555B" w:rsidRDefault="002E577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444FBC"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 w:rsidR="00444FBC">
        <w:rPr>
          <w:b/>
          <w:sz w:val="24"/>
        </w:rPr>
        <w:t xml:space="preserve">, </w:t>
      </w:r>
      <w:proofErr w:type="gramEnd"/>
      <w:r w:rsidR="00444FBC">
        <w:fldChar w:fldCharType="begin"/>
      </w:r>
      <w:r w:rsidR="00444FBC">
        <w:instrText xml:space="preserve"> DOCPROPERTY  Country  \* MERGEFORMAT </w:instrText>
      </w:r>
      <w:r w:rsidR="00444FBC">
        <w:fldChar w:fldCharType="end"/>
      </w:r>
      <w:r w:rsidR="00444FBC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444FBC"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 w:rsidR="00444FBC"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444FBC"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55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E55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55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42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555B" w:rsidRDefault="002E57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444FBC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E555B" w:rsidRDefault="00444F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555B" w:rsidRDefault="00444F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3161</w:t>
            </w:r>
          </w:p>
        </w:tc>
        <w:tc>
          <w:tcPr>
            <w:tcW w:w="709" w:type="dxa"/>
          </w:tcPr>
          <w:p w:rsidR="00DE555B" w:rsidRDefault="00444F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555B" w:rsidRDefault="002E577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444FB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E555B" w:rsidRDefault="00444F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555B" w:rsidRDefault="002E577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444FBC">
              <w:rPr>
                <w:b/>
                <w:sz w:val="28"/>
              </w:rPr>
              <w:t>1</w:t>
            </w:r>
            <w:r w:rsidR="00444FBC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 w:rsidR="00444FBC">
              <w:rPr>
                <w:b/>
                <w:sz w:val="28"/>
              </w:rPr>
              <w:t>.</w:t>
            </w:r>
            <w:r w:rsidR="00444FBC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 w:rsidR="00444FB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</w:pPr>
          </w:p>
        </w:tc>
      </w:tr>
      <w:tr w:rsidR="00DE55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</w:pPr>
          </w:p>
        </w:tc>
      </w:tr>
      <w:tr w:rsidR="00DE55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555B">
        <w:tc>
          <w:tcPr>
            <w:tcW w:w="9641" w:type="dxa"/>
            <w:gridSpan w:val="9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555B" w:rsidRDefault="00DE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555B">
        <w:tc>
          <w:tcPr>
            <w:tcW w:w="2835" w:type="dxa"/>
          </w:tcPr>
          <w:p w:rsidR="00DE555B" w:rsidRDefault="00444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555B" w:rsidRDefault="00444F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555B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E555B" w:rsidRDefault="00444F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E555B" w:rsidRDefault="00DE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555B">
        <w:tc>
          <w:tcPr>
            <w:tcW w:w="9640" w:type="dxa"/>
            <w:gridSpan w:val="11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 w:rsidP="002D09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for NR5GC test case 6.3.1.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  <w:r>
              <w:rPr>
                <w:lang w:eastAsia="zh-CN"/>
              </w:rPr>
              <w:t xml:space="preserve"> , </w:t>
            </w:r>
            <w:r>
              <w:rPr>
                <w:color w:val="000000"/>
              </w:rPr>
              <w:t>M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ediatek</w:t>
            </w:r>
            <w:proofErr w:type="spellEnd"/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inc</w:t>
            </w:r>
            <w:proofErr w:type="spellEnd"/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555B" w:rsidRDefault="002E57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4FBC"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E555B" w:rsidRDefault="00DE55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555B" w:rsidRDefault="00444F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555B" w:rsidRDefault="002E57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FBC">
              <w:t>2023-0</w:t>
            </w:r>
            <w:r w:rsidR="00444FBC">
              <w:rPr>
                <w:rFonts w:hint="eastAsia"/>
                <w:lang w:eastAsia="zh-CN"/>
              </w:rPr>
              <w:t>8</w:t>
            </w:r>
            <w:r w:rsidR="00444FBC">
              <w:t>-</w:t>
            </w:r>
            <w:r w:rsidR="00444FBC">
              <w:rPr>
                <w:rFonts w:hint="eastAsia"/>
                <w:lang w:eastAsia="zh-CN"/>
              </w:rPr>
              <w:t>0</w:t>
            </w:r>
            <w:r w:rsidR="00444FBC">
              <w:t>1</w:t>
            </w:r>
            <w:r>
              <w:fldChar w:fldCharType="end"/>
            </w: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555B" w:rsidRDefault="00DE55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555B" w:rsidRDefault="00444F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555B" w:rsidRDefault="002E57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FBC">
              <w:t>Rel-17</w:t>
            </w:r>
            <w:r>
              <w:fldChar w:fldCharType="end"/>
            </w:r>
          </w:p>
        </w:tc>
      </w:tr>
      <w:tr w:rsidR="00DE55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555B" w:rsidRDefault="00444F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E555B">
        <w:tc>
          <w:tcPr>
            <w:tcW w:w="1843" w:type="dxa"/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25E</w:t>
            </w:r>
            <w:r>
              <w:rPr>
                <w:rFonts w:cs="Arial"/>
              </w:rPr>
              <w:t xml:space="preserve"> due to a mismatch on </w:t>
            </w:r>
            <w:r>
              <w:t>5GMM cause</w:t>
            </w:r>
            <w:r>
              <w:rPr>
                <w:rFonts w:cs="Arial"/>
              </w:rPr>
              <w:t xml:space="preserve">. </w:t>
            </w:r>
          </w:p>
          <w:p w:rsidR="00DE555B" w:rsidRDefault="00DE555B">
            <w:pPr>
              <w:pStyle w:val="CRCoverPage"/>
              <w:spacing w:after="0"/>
              <w:rPr>
                <w:rFonts w:cs="Arial"/>
              </w:rPr>
            </w:pPr>
          </w:p>
          <w:p w:rsidR="00DE555B" w:rsidRDefault="00444FBC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</w:rPr>
              <w:t xml:space="preserve">As per 38.523-1 Table 6.3.1.3.5-6, 5GMM cause shall be checked against value </w:t>
            </w:r>
            <w:proofErr w:type="gramStart"/>
            <w:r>
              <w:rPr>
                <w:rFonts w:cs="Arial"/>
                <w:b w:val="0"/>
              </w:rPr>
              <w:t>‘00010110’B</w:t>
            </w:r>
            <w:r>
              <w:rPr>
                <w:rFonts w:cs="Arial" w:hint="eastAsia"/>
                <w:b w:val="0"/>
              </w:rPr>
              <w:t>(</w:t>
            </w:r>
            <w:proofErr w:type="gramEnd"/>
            <w:r>
              <w:rPr>
                <w:rFonts w:cs="Arial"/>
                <w:b w:val="0"/>
              </w:rPr>
              <w:t>Cause #22 (Congestion)</w:t>
            </w:r>
            <w:r>
              <w:rPr>
                <w:rFonts w:cs="Arial" w:hint="eastAsia"/>
                <w:b w:val="0"/>
              </w:rPr>
              <w:t>)</w:t>
            </w:r>
            <w:r>
              <w:rPr>
                <w:rFonts w:cs="Arial"/>
                <w:b w:val="0"/>
              </w:rPr>
              <w:t xml:space="preserve">. 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25E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</w:pPr>
            <w:r>
              <w:rPr>
                <w:lang w:eastAsia="zh-CN"/>
              </w:rPr>
              <w:t xml:space="preserve">A conformant UE may fail the </w:t>
            </w:r>
            <w:proofErr w:type="spellStart"/>
            <w:r>
              <w:rPr>
                <w:lang w:eastAsia="zh-CN"/>
              </w:rPr>
              <w:t>testcase</w:t>
            </w:r>
            <w:proofErr w:type="spellEnd"/>
          </w:p>
        </w:tc>
      </w:tr>
      <w:tr w:rsidR="00DE555B">
        <w:tc>
          <w:tcPr>
            <w:tcW w:w="2694" w:type="dxa"/>
            <w:gridSpan w:val="2"/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r>
              <w:t>6.3.1.</w:t>
            </w:r>
            <w:r>
              <w:rPr>
                <w:rFonts w:hint="eastAsia"/>
                <w:lang w:eastAsia="zh-CN"/>
              </w:rPr>
              <w:t>3</w:t>
            </w:r>
            <w:r>
              <w:t>.NR5GC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555B" w:rsidRDefault="00DE55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555B" w:rsidRDefault="00DE555B">
            <w:pPr>
              <w:pStyle w:val="CRCoverPage"/>
              <w:spacing w:after="0"/>
              <w:ind w:left="99"/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Default="00444F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Default="00444F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Default="00444F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DE555B">
            <w:pPr>
              <w:pStyle w:val="CRCoverPage"/>
              <w:spacing w:after="0"/>
              <w:ind w:left="100"/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555B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555B" w:rsidRDefault="00DE55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DE555B">
            <w:pPr>
              <w:pStyle w:val="CRCoverPage"/>
              <w:spacing w:after="0"/>
              <w:ind w:left="100"/>
            </w:pPr>
          </w:p>
        </w:tc>
      </w:tr>
    </w:tbl>
    <w:p w:rsidR="00DE555B" w:rsidRDefault="00DE555B">
      <w:pPr>
        <w:pStyle w:val="CRCoverPage"/>
        <w:spacing w:after="0"/>
        <w:rPr>
          <w:sz w:val="8"/>
          <w:szCs w:val="8"/>
        </w:rPr>
      </w:pPr>
    </w:p>
    <w:p w:rsidR="00DE555B" w:rsidRDefault="00DE555B">
      <w:pPr>
        <w:sectPr w:rsidR="00DE555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555B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0" w:name="_Toc132734389"/>
      <w:r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DE555B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_Toc132734389 \h </w:instrText>
      </w:r>
      <w:r>
        <w:fldChar w:fldCharType="separate"/>
      </w:r>
      <w:r>
        <w:t>2</w:t>
      </w:r>
      <w:r>
        <w:fldChar w:fldCharType="end"/>
      </w:r>
    </w:p>
    <w:p w:rsidR="00DE555B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:rsidR="00DE555B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:rsidR="00DE555B" w:rsidRDefault="00444FBC">
      <w:pPr>
        <w:pStyle w:val="21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:rsidR="00DE555B" w:rsidRDefault="00444FBC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32734390"/>
      <w:bookmarkStart w:id="2" w:name="_Toc122434485"/>
      <w:r>
        <w:rPr>
          <w:rFonts w:cs="Arial"/>
        </w:rPr>
        <w:t>Overview</w:t>
      </w:r>
      <w:bookmarkEnd w:id="1"/>
      <w:bookmarkEnd w:id="2"/>
    </w:p>
    <w:p w:rsidR="00DE555B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iwd-TTCN3-B2022-09_D23wk</w:t>
      </w:r>
      <w:r>
        <w:rPr>
          <w:rFonts w:hint="eastAsia"/>
          <w:lang w:eastAsia="zh-CN"/>
        </w:rPr>
        <w:t>24</w:t>
      </w:r>
      <w:r>
        <w:t xml:space="preserve"> related to the title of this CR</w:t>
      </w:r>
      <w:r>
        <w:rPr>
          <w:rFonts w:cs="Arial"/>
        </w:rPr>
        <w:t>.</w:t>
      </w:r>
    </w:p>
    <w:p w:rsidR="00DE555B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bookmarkStart w:id="3" w:name="OLE_LINK8"/>
      <w:bookmarkStart w:id="4" w:name="OLE_LINK9"/>
      <w:proofErr w:type="spellStart"/>
      <w:r>
        <w:rPr>
          <w:rFonts w:eastAsia="宋体" w:cs="Arial" w:hint="eastAsia"/>
          <w:sz w:val="24"/>
          <w:lang w:val="en-US" w:eastAsia="ja-JP"/>
        </w:rPr>
        <w:t>Pengchong</w:t>
      </w:r>
      <w:proofErr w:type="spellEnd"/>
      <w:r>
        <w:rPr>
          <w:rFonts w:eastAsia="宋体" w:cs="Arial" w:hint="eastAsia"/>
          <w:sz w:val="24"/>
          <w:lang w:val="en-US" w:eastAsia="ja-JP"/>
        </w:rPr>
        <w:t xml:space="preserve"> Shen</w:t>
      </w:r>
      <w:r>
        <w:rPr>
          <w:rFonts w:eastAsia="宋体" w:cs="Arial" w:hint="eastAsia"/>
          <w:sz w:val="24"/>
          <w:lang w:val="en-US" w:eastAsia="ja-JP"/>
        </w:rPr>
        <w:br/>
      </w:r>
      <w:r>
        <w:rPr>
          <w:rFonts w:eastAsia="宋体" w:cs="Arial" w:hint="eastAsia"/>
          <w:sz w:val="24"/>
          <w:lang w:val="en-US" w:eastAsia="ja-JP"/>
        </w:rPr>
        <w:tab/>
      </w:r>
      <w:hyperlink r:id="rId14" w:history="1">
        <w:r>
          <w:rPr>
            <w:rFonts w:eastAsia="宋体" w:cs="Arial" w:hint="eastAsia"/>
            <w:sz w:val="24"/>
            <w:lang w:val="en-US" w:eastAsia="ja-JP"/>
          </w:rPr>
          <w:t>shenpengchong@</w:t>
        </w:r>
        <w:r>
          <w:rPr>
            <w:rFonts w:eastAsia="宋体" w:cs="Arial" w:hint="eastAsia"/>
            <w:sz w:val="24"/>
            <w:lang w:val="en-US" w:eastAsia="zh-CN"/>
          </w:rPr>
          <w:t>cictmobile.com</w:t>
        </w:r>
      </w:hyperlink>
      <w:bookmarkEnd w:id="3"/>
      <w:bookmarkEnd w:id="4"/>
      <w:r>
        <w:rPr>
          <w:rFonts w:cs="Arial"/>
          <w:lang w:eastAsia="ja-JP"/>
        </w:rPr>
        <w:tab/>
      </w:r>
    </w:p>
    <w:p w:rsidR="00DE555B" w:rsidRDefault="00DE555B"/>
    <w:p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132734391"/>
      <w:bookmarkStart w:id="7" w:name="_Toc295288959"/>
      <w:r>
        <w:rPr>
          <w:rFonts w:cs="Arial"/>
        </w:rPr>
        <w:t>Corrections required</w:t>
      </w:r>
      <w:bookmarkEnd w:id="5"/>
      <w:bookmarkEnd w:id="6"/>
      <w:bookmarkEnd w:id="7"/>
    </w:p>
    <w:p w:rsidR="00DE555B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32734392"/>
      <w:bookmarkStart w:id="12" w:name="_Toc325725665"/>
      <w:bookmarkStart w:id="13" w:name="_Toc122434493"/>
      <w:bookmarkStart w:id="14" w:name="_Toc295288970"/>
      <w:r>
        <w:rPr>
          <w:b/>
          <w:lang w:val="pt-BR"/>
        </w:rPr>
        <w:t xml:space="preserve">Change </w:t>
      </w:r>
      <w:bookmarkEnd w:id="8"/>
      <w:r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E555B">
        <w:trPr>
          <w:trHeight w:val="447"/>
        </w:trPr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E555B" w:rsidRDefault="00444F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fl_TC_6_3_1_3_TestBody</w:t>
            </w:r>
            <w:r>
              <w:rPr>
                <w:rFonts w:ascii="Arial" w:hAnsi="Arial" w:cs="Arial" w:hint="eastAsia"/>
                <w:lang w:eastAsia="zh-CN"/>
              </w:rPr>
              <w:t>()</w:t>
            </w:r>
            <w:r>
              <w:rPr>
                <w:rFonts w:ascii="Arial" w:hAnsi="Arial" w:cs="Arial"/>
              </w:rPr>
              <w:t xml:space="preserve"> runs on NR5GC_PTC</w:t>
            </w:r>
          </w:p>
        </w:tc>
      </w:tr>
      <w:tr w:rsidR="00DE555B">
        <w:trPr>
          <w:trHeight w:val="452"/>
        </w:trPr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E555B" w:rsidRDefault="00444FB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25E</w:t>
            </w:r>
            <w:r>
              <w:rPr>
                <w:rFonts w:cs="Arial"/>
              </w:rPr>
              <w:t xml:space="preserve"> due to a mismatch on </w:t>
            </w:r>
            <w:r>
              <w:t>5GMM ca</w:t>
            </w:r>
            <w:r>
              <w:rPr>
                <w:rFonts w:cs="Arial"/>
              </w:rPr>
              <w:t xml:space="preserve">use. </w:t>
            </w:r>
          </w:p>
          <w:p w:rsidR="00DE555B" w:rsidRDefault="00DE555B">
            <w:pPr>
              <w:pStyle w:val="CRCoverPage"/>
              <w:spacing w:after="0"/>
              <w:rPr>
                <w:rFonts w:cs="Arial"/>
              </w:rPr>
            </w:pPr>
          </w:p>
          <w:p w:rsidR="00DE555B" w:rsidRDefault="00444FBC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>As per 38.523-1 Table 6.3.1.3.5-6, 5GMM cause shall be checked against value ‘00010110’B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Cause #22 (Congestion)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. </w:t>
            </w:r>
          </w:p>
        </w:tc>
      </w:tr>
      <w:tr w:rsidR="00DE555B"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E555B" w:rsidRDefault="00444F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25E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E555B"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E555B" w:rsidRDefault="00444F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DE555B"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E555B" w:rsidRDefault="002E5770">
            <w:pPr>
              <w:rPr>
                <w:rFonts w:ascii="Arial" w:hAnsi="Arial" w:hint="eastAsia"/>
                <w:highlight w:val="cyan"/>
                <w:lang w:eastAsia="zh-CN"/>
              </w:rPr>
            </w:pPr>
            <w:r w:rsidRPr="00750270">
              <w:rPr>
                <w:rFonts w:ascii="Arial" w:eastAsia="微软雅黑" w:hAnsi="Arial" w:cs="Arial"/>
                <w:color w:val="31353B"/>
                <w:shd w:val="clear" w:color="auto" w:fill="00FFFF"/>
              </w:rPr>
              <w:t>Accepted in principle, but implemented differently</w:t>
            </w:r>
            <w:r>
              <w:rPr>
                <w:rFonts w:ascii="Arial" w:eastAsia="微软雅黑" w:hAnsi="Arial" w:cs="Arial" w:hint="eastAsia"/>
                <w:color w:val="31353B"/>
                <w:shd w:val="clear" w:color="auto" w:fill="00FFFF"/>
                <w:lang w:eastAsia="zh-CN"/>
              </w:rPr>
              <w:t>.</w:t>
            </w:r>
          </w:p>
        </w:tc>
      </w:tr>
    </w:tbl>
    <w:p w:rsidR="00DE555B" w:rsidRDefault="00DE555B"/>
    <w:p w:rsidR="00DE555B" w:rsidRDefault="00444FBC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E555B">
        <w:tc>
          <w:tcPr>
            <w:tcW w:w="9855" w:type="dxa"/>
          </w:tcPr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fl_TC_6_3_1_3_TestBody() runs on NR5GC_PTC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v_PlmnID_2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(nr_Cell11));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v_PlmnID_3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(nr_Cell12));//@sic R5-204543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O2_Type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:='0800'O;//@sic R5s200680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v_Data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:=v_PlmnID_2 &amp;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crs_NG_SOR_Header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('1'B,'1'B,'1'B,'0'B);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......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24"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RRCSetupComplete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a REGISTRATION REQUEST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f_NR5GC_InitialOrMobilityRegistrationRequest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25A-25F"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// Steps 4-9 of Table 4.9.8.2.2-1 of the generic procedure in TS 38.508-1 [4] are performed.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Do Authentication and SMC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nr_Cell12,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v_PlmnID_3,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cas_NR_SRB_NasPdu_REQ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(nr_Cell12,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cs_NG_REGISTRATION_REJECT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cs_GMM_GSM_Cause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(omit,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tsc_EmmCause_IllegalMe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"Steps 26-28a1 Void"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R5-225375 sic@</w:t>
            </w:r>
          </w:p>
          <w:p w:rsidR="00DE555B" w:rsidRDefault="00444FB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}//End of fl_TC_6_3_1_3_TestBody </w:t>
            </w:r>
          </w:p>
          <w:p w:rsidR="00DE555B" w:rsidRDefault="00DE555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</w:tr>
    </w:tbl>
    <w:p w:rsidR="00DE555B" w:rsidRDefault="00DE555B">
      <w:pPr>
        <w:rPr>
          <w:lang w:val="en-US"/>
        </w:rPr>
      </w:pPr>
      <w:bookmarkStart w:id="15" w:name="_Toc84011981"/>
      <w:bookmarkStart w:id="16" w:name="_Toc325725666"/>
      <w:bookmarkStart w:id="17" w:name="_Toc122434494"/>
      <w:bookmarkStart w:id="18" w:name="_Toc66864323"/>
      <w:bookmarkStart w:id="19" w:name="_Toc295288971"/>
    </w:p>
    <w:p w:rsidR="00DE555B" w:rsidRDefault="00444FBC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E555B">
        <w:tc>
          <w:tcPr>
            <w:tcW w:w="9629" w:type="dxa"/>
          </w:tcPr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fl_TC_6_3_1_3_TestBody() runs on NR5GC_PTC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v_PlmnID_2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(nr_Cell11));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v_PlmnID_3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(nr_Cell12));//@sic R5-204543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O2_Type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:='0800'O;//@sic R5s200680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v_Data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:=v_PlmnID_2 &amp;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crs_NG_SOR_Header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('1'B,'1'B,'1'B,'0'B);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......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24"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RRCSetupComplete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a REGISTRATION REQUEST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f_NR5GC_InitialOrMobilityRegistrationRequest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25A-25F"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// Steps 4-9 of Table 4.9.8.2.2-1 of the generic procedure in TS 38.508-1 [4] are performed.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Do Authentication and SMC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nr_Cell12,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v_PlmnID_3,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cas_NR_SRB_NasPdu_REQ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(nr_Cell12,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cs_NG_REGISTRATION_REJECT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cs_GMM_GSM_Cause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(omit,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tsc_NR5GCCause_Congestion</w:t>
            </w: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"Steps 26-28a1 Void"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R5-225375 sic@</w:t>
            </w:r>
          </w:p>
          <w:p w:rsidR="00DE555B" w:rsidRDefault="00444FB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}//End of fl_TC_6_3_1_3_TestBody 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p w:rsidR="002E5770" w:rsidRDefault="002E5770" w:rsidP="002E5770">
      <w:pPr>
        <w:rPr>
          <w:b/>
          <w:bCs/>
          <w:lang w:val="en-US"/>
        </w:rPr>
      </w:pPr>
      <w:r w:rsidRPr="00750270">
        <w:rPr>
          <w:b/>
          <w:bCs/>
          <w:highlight w:val="cyan"/>
          <w:lang w:val="en-US"/>
        </w:rPr>
        <w:t>MCC160 implementation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E5770" w:rsidTr="001B30B3">
        <w:tc>
          <w:tcPr>
            <w:tcW w:w="9629" w:type="dxa"/>
          </w:tcPr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fl_TC_6_3_1_3_TestBody() runs on NR5GC_PTC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v_PlmnID_2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(nr_Cell11));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v_PlmnID_3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(nr_Cell12));//@sic R5-204543 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O2_Type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:='0800'O;//@sic R5s200680 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v_Data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:=v_PlmnID_2 &amp;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crs_NG_SOR_Header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('1'B,'1'B,'1'B,'0'B);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......    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24"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on NR Cell 12.//@sic R5-202599 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RRCSetupComplete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a REGISTRATION REQUEST message on NR Cell 12.//@sic R5-202599 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f_NR5GC_InitialOrMobilityRegistrationRequest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nr_Cell12);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25A-25F"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// Steps 4-9 of Table 4.9.8.2.2-1 of the generic procedure in TS 38.508-1 [4] are performed.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Do Authentication and SMC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nr_Cell12,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v_PlmnID_3,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cas_NR_SRB_NasPdu_REQ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(nr_Cell12,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cs_NG_REGISTRATION_REJECT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r w:rsidRPr="0075027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750270">
              <w:rPr>
                <w:rFonts w:ascii="Courier New" w:hAnsi="Courier New" w:cs="Courier New"/>
                <w:sz w:val="18"/>
                <w:szCs w:val="18"/>
                <w:highlight w:val="cyan"/>
                <w:lang w:val="en-US" w:eastAsia="en-GB"/>
              </w:rPr>
              <w:t>cs_GMM_GSM_Cause</w:t>
            </w:r>
            <w:proofErr w:type="spellEnd"/>
            <w:r w:rsidRPr="00750270">
              <w:rPr>
                <w:rFonts w:ascii="Courier New" w:hAnsi="Courier New" w:cs="Courier New"/>
                <w:sz w:val="18"/>
                <w:szCs w:val="18"/>
                <w:highlight w:val="cyan"/>
                <w:lang w:val="en-US" w:eastAsia="en-GB"/>
              </w:rPr>
              <w:t>(omit, tsc_NR5GCCause_Congestion),cs_GPRS_Timer2_3_IEI('5F'O, '001'B, '00001'B)))))</w:t>
            </w:r>
            <w:r w:rsidRPr="0075027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@sic R5s190435 </w:t>
            </w:r>
            <w:bookmarkStart w:id="20" w:name="_GoBack"/>
            <w:bookmarkEnd w:id="20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(nr_Cell12);</w:t>
            </w:r>
          </w:p>
          <w:p w:rsidR="002E5770" w:rsidRDefault="002E5770" w:rsidP="002E5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"Steps 26-28a1 Void"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R5-225375 sic@</w:t>
            </w:r>
          </w:p>
          <w:p w:rsidR="002E5770" w:rsidRDefault="002E5770" w:rsidP="002E57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}//End of fl_TC_6_3_1_3_TestBody </w:t>
            </w:r>
          </w:p>
          <w:p w:rsidR="002E5770" w:rsidRDefault="002E5770" w:rsidP="001B3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2E5770" w:rsidRPr="00750270" w:rsidRDefault="002E5770" w:rsidP="002E5770"/>
    <w:p w:rsidR="00DE555B" w:rsidRPr="002E5770" w:rsidRDefault="00DE555B"/>
    <w:sectPr w:rsidR="00DE555B" w:rsidRPr="002E577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79F" w:rsidRDefault="00C0279F">
      <w:pPr>
        <w:spacing w:after="0"/>
      </w:pPr>
      <w:r>
        <w:separator/>
      </w:r>
    </w:p>
  </w:endnote>
  <w:endnote w:type="continuationSeparator" w:id="0">
    <w:p w:rsidR="00C0279F" w:rsidRDefault="00C02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79F" w:rsidRDefault="00C0279F">
      <w:pPr>
        <w:spacing w:after="0"/>
      </w:pPr>
      <w:r>
        <w:separator/>
      </w:r>
    </w:p>
  </w:footnote>
  <w:footnote w:type="continuationSeparator" w:id="0">
    <w:p w:rsidR="00C0279F" w:rsidRDefault="00C027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5B" w:rsidRDefault="00444F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5B" w:rsidRDefault="00444FBC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E555B" w:rsidRDefault="00444FBC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5B" w:rsidRDefault="00444FBC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E555B" w:rsidRDefault="00444FBC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5B" w:rsidRDefault="00444FBC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E555B" w:rsidRDefault="00444FBC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9B7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770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6B2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79F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F9D90240-3FBD-4004-9139-62823A5D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enpengchong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751D4C-7096-4015-A854-68E655C2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1388</Words>
  <Characters>7912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1900-12-31T16:00:00Z</cp:lastPrinted>
  <dcterms:created xsi:type="dcterms:W3CDTF">2023-09-11T12:55:00Z</dcterms:created>
  <dcterms:modified xsi:type="dcterms:W3CDTF">2023-09-11T12:55:00Z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1694433622</vt:lpwstr>
  </property>
</Properties>
</file>