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015CD7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8712E1">
          <w:rPr>
            <w:b/>
            <w:i/>
            <w:noProof/>
            <w:sz w:val="28"/>
          </w:rPr>
          <w:t>5</w:t>
        </w:r>
        <w:r w:rsidR="000339D8">
          <w:rPr>
            <w:b/>
            <w:i/>
            <w:noProof/>
            <w:sz w:val="28"/>
          </w:rPr>
          <w:t>52</w:t>
        </w:r>
      </w:fldSimple>
    </w:p>
    <w:p w14:paraId="210A5493" w14:textId="36EF72AA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7908B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</w:t>
            </w:r>
            <w:r w:rsidR="00CA2787">
              <w:rPr>
                <w:b/>
                <w:noProof/>
                <w:sz w:val="28"/>
              </w:rPr>
              <w:t>4</w:t>
            </w:r>
            <w:r w:rsidR="002A766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6958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E35060">
                <w:rPr>
                  <w:b/>
                  <w:noProof/>
                  <w:sz w:val="28"/>
                </w:rPr>
                <w:t>7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7FE45" w:rsidR="001E41F3" w:rsidRDefault="00374415" w:rsidP="009C5B9C">
            <w:pPr>
              <w:pStyle w:val="CRCoverPage"/>
              <w:spacing w:after="0"/>
              <w:rPr>
                <w:noProof/>
              </w:rPr>
            </w:pPr>
            <w:r w:rsidRPr="00374415">
              <w:t>Correction for NR5GC capability test case 8.1.5.1.1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CF26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7E0E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577E0E">
              <w:rPr>
                <w:noProof/>
              </w:rPr>
              <w:t xml:space="preserve">, </w:t>
            </w:r>
            <w:r w:rsidR="00577E0E" w:rsidRPr="00577E0E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6AF479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CA2787">
              <w:rPr>
                <w:noProof/>
              </w:rPr>
              <w:t>07-</w:t>
            </w:r>
            <w:r w:rsidR="002A7662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23D9" w:rsidRDefault="001323D9" w:rsidP="00132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3CF2FA" w:rsidR="001323D9" w:rsidRPr="00FB2005" w:rsidRDefault="001323D9" w:rsidP="001323D9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lang w:eastAsia="zh-CN"/>
              </w:rPr>
              <w:t xml:space="preserve">Current implementation is not considering R17 redcap support for checking of </w:t>
            </w:r>
            <w:r w:rsidRPr="004B12E4">
              <w:rPr>
                <w:rFonts w:cs="Arial"/>
                <w:lang w:val="en-US" w:eastAsia="en-GB"/>
              </w:rPr>
              <w:t>am_WithLongSN_RedCap_r17</w:t>
            </w:r>
            <w:r>
              <w:rPr>
                <w:rFonts w:cs="Arial"/>
                <w:lang w:val="en-US" w:eastAsia="en-GB"/>
              </w:rPr>
              <w:t xml:space="preserve"> capability</w:t>
            </w:r>
          </w:p>
        </w:tc>
      </w:tr>
      <w:tr w:rsidR="001323D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23D9" w:rsidRDefault="001323D9" w:rsidP="00132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FA27E77" w:rsidR="001323D9" w:rsidRDefault="001323D9" w:rsidP="00132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23D9" w:rsidRDefault="001323D9" w:rsidP="00132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DA5FF1" w:rsidR="001323D9" w:rsidRDefault="001323D9" w:rsidP="00132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checking</w:t>
            </w:r>
          </w:p>
        </w:tc>
      </w:tr>
      <w:tr w:rsidR="001323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23D9" w:rsidRDefault="001323D9" w:rsidP="00132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23D9" w:rsidRDefault="001323D9" w:rsidP="00132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23D9" w:rsidRDefault="001323D9" w:rsidP="00132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1323D9" w:rsidRDefault="001323D9" w:rsidP="00132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1323D9" w14:paraId="034AF533" w14:textId="77777777" w:rsidTr="00547111">
        <w:tc>
          <w:tcPr>
            <w:tcW w:w="2694" w:type="dxa"/>
            <w:gridSpan w:val="2"/>
          </w:tcPr>
          <w:p w14:paraId="39D9EB5B" w14:textId="77777777" w:rsidR="001323D9" w:rsidRDefault="001323D9" w:rsidP="00132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323D9" w:rsidRDefault="001323D9" w:rsidP="00132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D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323D9" w:rsidRDefault="001323D9" w:rsidP="00132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9D650" w:rsidR="001323D9" w:rsidRDefault="001323D9" w:rsidP="001323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8.1.5.1.1.NR5GC</w:t>
            </w:r>
          </w:p>
        </w:tc>
      </w:tr>
      <w:tr w:rsidR="001323D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323D9" w:rsidRDefault="001323D9" w:rsidP="00132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323D9" w:rsidRDefault="001323D9" w:rsidP="00132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D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323D9" w:rsidRDefault="001323D9" w:rsidP="00132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323D9" w:rsidRDefault="001323D9" w:rsidP="00132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323D9" w:rsidRDefault="001323D9" w:rsidP="00132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323D9" w:rsidRDefault="001323D9" w:rsidP="001323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323D9" w:rsidRDefault="001323D9" w:rsidP="001323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D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323D9" w:rsidRDefault="001323D9" w:rsidP="00132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323D9" w:rsidRDefault="001323D9" w:rsidP="00132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323D9" w:rsidRDefault="001323D9" w:rsidP="00132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323D9" w:rsidRDefault="001323D9" w:rsidP="001323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323D9" w:rsidRDefault="001323D9" w:rsidP="001323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D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323D9" w:rsidRDefault="001323D9" w:rsidP="001323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323D9" w:rsidRDefault="001323D9" w:rsidP="00132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323D9" w:rsidRDefault="001323D9" w:rsidP="00132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323D9" w:rsidRDefault="001323D9" w:rsidP="001323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323D9" w:rsidRDefault="001323D9" w:rsidP="001323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D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323D9" w:rsidRDefault="001323D9" w:rsidP="001323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323D9" w:rsidRDefault="001323D9" w:rsidP="00132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323D9" w:rsidRDefault="001323D9" w:rsidP="00132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323D9" w:rsidRDefault="001323D9" w:rsidP="001323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323D9" w:rsidRDefault="001323D9" w:rsidP="001323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D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323D9" w:rsidRDefault="001323D9" w:rsidP="001323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323D9" w:rsidRDefault="001323D9" w:rsidP="001323D9">
            <w:pPr>
              <w:pStyle w:val="CRCoverPage"/>
              <w:spacing w:after="0"/>
              <w:rPr>
                <w:noProof/>
              </w:rPr>
            </w:pPr>
          </w:p>
        </w:tc>
      </w:tr>
      <w:tr w:rsidR="001323D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323D9" w:rsidRDefault="001323D9" w:rsidP="00132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323D9" w:rsidRDefault="001323D9" w:rsidP="001323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D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323D9" w:rsidRPr="008863B9" w:rsidRDefault="001323D9" w:rsidP="00132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323D9" w:rsidRPr="008863B9" w:rsidRDefault="001323D9" w:rsidP="001323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23D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323D9" w:rsidRDefault="001323D9" w:rsidP="00132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323D9" w:rsidRDefault="001323D9" w:rsidP="001323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4"/>
      <w:bookmarkEnd w:id="5"/>
      <w:bookmarkEnd w:id="6"/>
      <w:proofErr w:type="gramEnd"/>
    </w:p>
    <w:p w14:paraId="28513B3B" w14:textId="77777777" w:rsidR="00924C3E" w:rsidRDefault="00924C3E" w:rsidP="00924C3E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39301353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24C3E" w14:paraId="7EB4DB36" w14:textId="77777777" w:rsidTr="00C7594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0AC5" w14:textId="77777777" w:rsidR="00924C3E" w:rsidRDefault="00924C3E" w:rsidP="00C7594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F438" w14:textId="7B3839EF" w:rsidR="00924C3E" w:rsidRPr="00B65B1E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A2E3E">
              <w:rPr>
                <w:rFonts w:ascii="Arial" w:hAnsi="Arial" w:cs="Arial"/>
                <w:lang w:val="en-US" w:eastAsia="en-GB"/>
              </w:rPr>
              <w:t xml:space="preserve"> </w:t>
            </w:r>
            <w:r w:rsidRPr="000D6BE5">
              <w:rPr>
                <w:rFonts w:ascii="Arial" w:hAnsi="Arial" w:cs="Arial"/>
                <w:lang w:val="en-US" w:eastAsia="en-GB"/>
              </w:rPr>
              <w:t>fl_NR_Derive_RLC_Parameter_am_WithLongSN_RedCap_r17</w:t>
            </w:r>
            <w:r w:rsidR="002230B9"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924C3E" w14:paraId="0E711B9C" w14:textId="77777777" w:rsidTr="00C7594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A2C5" w14:textId="77777777" w:rsidR="00924C3E" w:rsidRDefault="00924C3E" w:rsidP="00C759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5F04" w14:textId="6E1E5A78" w:rsidR="00924C3E" w:rsidRPr="008D31B6" w:rsidRDefault="002230B9" w:rsidP="00C7594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Current implementation is not considering R17 redcap support</w:t>
            </w:r>
            <w:r w:rsidR="001323D9">
              <w:rPr>
                <w:rFonts w:ascii="Arial" w:hAnsi="Arial" w:cs="Arial"/>
                <w:lang w:eastAsia="zh-CN"/>
              </w:rPr>
              <w:t xml:space="preserve"> for checking of </w:t>
            </w:r>
            <w:r w:rsidR="001323D9" w:rsidRPr="004B12E4">
              <w:rPr>
                <w:rFonts w:ascii="Arial" w:hAnsi="Arial" w:cs="Arial"/>
                <w:lang w:val="en-US" w:eastAsia="en-GB"/>
              </w:rPr>
              <w:t>am_WithLongSN_RedCap_r17</w:t>
            </w:r>
            <w:r w:rsidR="001323D9">
              <w:rPr>
                <w:rFonts w:ascii="Arial" w:hAnsi="Arial" w:cs="Arial"/>
                <w:lang w:val="en-US" w:eastAsia="en-GB"/>
              </w:rPr>
              <w:t xml:space="preserve"> capability</w:t>
            </w:r>
          </w:p>
        </w:tc>
      </w:tr>
      <w:tr w:rsidR="00924C3E" w14:paraId="3B5811EF" w14:textId="77777777" w:rsidTr="00C75946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EC97" w14:textId="77777777" w:rsidR="00924C3E" w:rsidRDefault="00924C3E" w:rsidP="00C759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2A2E" w14:textId="2F980C74" w:rsidR="00924C3E" w:rsidRPr="0066224B" w:rsidRDefault="00667140" w:rsidP="00C75946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Correct checkin</w:t>
            </w:r>
            <w:r w:rsidR="000D7922">
              <w:rPr>
                <w:noProof/>
              </w:rPr>
              <w:t>g</w:t>
            </w:r>
            <w:r w:rsidR="00C41AF7">
              <w:rPr>
                <w:noProof/>
              </w:rPr>
              <w:t xml:space="preserve"> </w:t>
            </w:r>
          </w:p>
        </w:tc>
      </w:tr>
      <w:tr w:rsidR="00924C3E" w14:paraId="4CB31565" w14:textId="77777777" w:rsidTr="00C7594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D4E4" w14:textId="77777777" w:rsidR="00924C3E" w:rsidRDefault="00924C3E" w:rsidP="00C759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0B38" w14:textId="77777777" w:rsidR="00924C3E" w:rsidRDefault="00924C3E" w:rsidP="00C75946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E5AD5">
              <w:rPr>
                <w:rFonts w:ascii="Arial" w:hAnsi="Arial" w:cs="Arial"/>
                <w:lang w:eastAsia="zh-CN"/>
              </w:rPr>
              <w:t>NR_AuxiliaryCapCheckFunctions</w:t>
            </w:r>
            <w:r w:rsidRPr="00B66AAC">
              <w:rPr>
                <w:rFonts w:ascii="Arial" w:hAnsi="Arial" w:cs="Arial"/>
                <w:lang w:eastAsia="zh-CN"/>
              </w:rPr>
              <w:t>.ttcn</w:t>
            </w:r>
            <w:proofErr w:type="spellEnd"/>
            <w:r w:rsidRPr="00DF7CEE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924C3E" w14:paraId="2A14B105" w14:textId="77777777" w:rsidTr="00C7594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AA6C" w14:textId="77777777" w:rsidR="00924C3E" w:rsidRDefault="00924C3E" w:rsidP="00C759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6005" w14:textId="0E8057EB" w:rsidR="008767E3" w:rsidRPr="008767E3" w:rsidRDefault="008767E3" w:rsidP="008767E3">
            <w:pPr>
              <w:rPr>
                <w:rFonts w:ascii="Arial" w:hAnsi="Arial"/>
                <w:lang w:eastAsia="zh-CN"/>
              </w:rPr>
            </w:pPr>
            <w:r w:rsidRPr="008767E3">
              <w:rPr>
                <w:rFonts w:ascii="Arial" w:hAnsi="Arial"/>
                <w:highlight w:val="cyan"/>
                <w:lang w:eastAsia="zh-CN"/>
              </w:rPr>
              <w:t xml:space="preserve">Accepted. Same change applied in </w:t>
            </w:r>
            <w:r w:rsidRPr="008767E3">
              <w:rPr>
                <w:rFonts w:ascii="Arial" w:hAnsi="Arial"/>
                <w:highlight w:val="cyan"/>
                <w:lang w:eastAsia="zh-CN"/>
              </w:rPr>
              <w:t>f_NR_longSN_RedCap_r17</w:t>
            </w:r>
            <w:r w:rsidRPr="008767E3">
              <w:rPr>
                <w:rFonts w:ascii="Arial" w:hAnsi="Arial"/>
                <w:highlight w:val="cyan"/>
                <w:lang w:eastAsia="zh-CN"/>
              </w:rPr>
              <w:t xml:space="preserve"> and </w:t>
            </w:r>
            <w:r w:rsidRPr="008767E3">
              <w:rPr>
                <w:rFonts w:ascii="Arial" w:hAnsi="Arial"/>
                <w:highlight w:val="cyan"/>
                <w:lang w:eastAsia="zh-CN"/>
              </w:rPr>
              <w:t>f_Derive_supportOf16DRB_RedCap_</w:t>
            </w:r>
            <w:proofErr w:type="gramStart"/>
            <w:r w:rsidRPr="008767E3">
              <w:rPr>
                <w:rFonts w:ascii="Arial" w:hAnsi="Arial"/>
                <w:highlight w:val="cyan"/>
                <w:lang w:eastAsia="zh-CN"/>
              </w:rPr>
              <w:t>r17</w:t>
            </w:r>
            <w:proofErr w:type="gramEnd"/>
          </w:p>
          <w:p w14:paraId="37BEB439" w14:textId="3C826E31" w:rsidR="00924C3E" w:rsidRDefault="00924C3E" w:rsidP="00C75946">
            <w:pPr>
              <w:rPr>
                <w:rFonts w:ascii="Arial" w:hAnsi="Arial"/>
                <w:lang w:eastAsia="zh-CN"/>
              </w:rPr>
            </w:pPr>
          </w:p>
        </w:tc>
      </w:tr>
    </w:tbl>
    <w:p w14:paraId="76D7DD23" w14:textId="77777777" w:rsidR="00924C3E" w:rsidRDefault="00924C3E" w:rsidP="00924C3E">
      <w:pPr>
        <w:rPr>
          <w:lang w:val="en-US" w:eastAsia="zh-CN"/>
        </w:rPr>
      </w:pPr>
    </w:p>
    <w:p w14:paraId="524B7D20" w14:textId="77777777" w:rsidR="00924C3E" w:rsidRDefault="00924C3E" w:rsidP="00924C3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24C3E" w14:paraId="4012776E" w14:textId="77777777" w:rsidTr="00C7594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26BE" w14:textId="77777777" w:rsidR="00924C3E" w:rsidRPr="004B12E4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12E4">
              <w:rPr>
                <w:rFonts w:ascii="Arial" w:hAnsi="Arial" w:cs="Arial"/>
                <w:lang w:val="en-US" w:eastAsia="en-GB"/>
              </w:rPr>
              <w:t xml:space="preserve">  function fl_NR_Derive_RLC_Parameter_am_WithLongSN_RedCap_r17() return template RLC_Parameter_am_WithLongSN_RedCap_</w:t>
            </w:r>
            <w:proofErr w:type="gramStart"/>
            <w:r w:rsidRPr="004B12E4">
              <w:rPr>
                <w:rFonts w:ascii="Arial" w:hAnsi="Arial" w:cs="Arial"/>
                <w:lang w:val="en-US" w:eastAsia="en-GB"/>
              </w:rPr>
              <w:t>r17</w:t>
            </w:r>
            <w:proofErr w:type="gramEnd"/>
            <w:r w:rsidRPr="004B12E4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2E371301" w14:textId="77777777" w:rsidR="00924C3E" w:rsidRPr="004B12E4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12E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1E0C7E3" w14:textId="77777777" w:rsidR="00924C3E" w:rsidRPr="004B12E4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12E4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924C3E">
              <w:rPr>
                <w:rFonts w:ascii="Arial" w:hAnsi="Arial" w:cs="Arial"/>
                <w:lang w:val="en-US" w:eastAsia="en-GB"/>
              </w:rPr>
              <w:t>if (</w:t>
            </w:r>
            <w:proofErr w:type="spellStart"/>
            <w:r w:rsidRPr="00924C3E">
              <w:rPr>
                <w:rFonts w:ascii="Arial" w:hAnsi="Arial" w:cs="Arial"/>
                <w:lang w:val="en-US" w:eastAsia="en-GB"/>
              </w:rPr>
              <w:t>pc_am_WithLongSN</w:t>
            </w:r>
            <w:proofErr w:type="spellEnd"/>
            <w:r w:rsidRPr="00924C3E">
              <w:rPr>
                <w:rFonts w:ascii="Arial" w:hAnsi="Arial" w:cs="Arial"/>
                <w:lang w:val="en-US" w:eastAsia="en-GB"/>
              </w:rPr>
              <w:t>) {</w:t>
            </w:r>
          </w:p>
          <w:p w14:paraId="7760FD9E" w14:textId="77777777" w:rsidR="00924C3E" w:rsidRPr="004B12E4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12E4">
              <w:rPr>
                <w:rFonts w:ascii="Arial" w:hAnsi="Arial" w:cs="Arial"/>
                <w:lang w:val="en-US" w:eastAsia="en-GB"/>
              </w:rPr>
              <w:t xml:space="preserve">      return </w:t>
            </w:r>
            <w:proofErr w:type="gramStart"/>
            <w:r w:rsidRPr="004B12E4">
              <w:rPr>
                <w:rFonts w:ascii="Arial" w:hAnsi="Arial" w:cs="Arial"/>
                <w:lang w:val="en-US" w:eastAsia="en-GB"/>
              </w:rPr>
              <w:t>supported;</w:t>
            </w:r>
            <w:proofErr w:type="gramEnd"/>
          </w:p>
          <w:p w14:paraId="5EEE9267" w14:textId="77777777" w:rsidR="00924C3E" w:rsidRPr="004B12E4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12E4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01736AF0" w14:textId="77777777" w:rsidR="00924C3E" w:rsidRPr="004B12E4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12E4">
              <w:rPr>
                <w:rFonts w:ascii="Arial" w:hAnsi="Arial" w:cs="Arial"/>
                <w:lang w:val="en-US" w:eastAsia="en-GB"/>
              </w:rPr>
              <w:t xml:space="preserve">      return </w:t>
            </w:r>
            <w:proofErr w:type="gramStart"/>
            <w:r w:rsidRPr="004B12E4">
              <w:rPr>
                <w:rFonts w:ascii="Arial" w:hAnsi="Arial" w:cs="Arial"/>
                <w:lang w:val="en-US" w:eastAsia="en-GB"/>
              </w:rPr>
              <w:t>omit;</w:t>
            </w:r>
            <w:proofErr w:type="gramEnd"/>
          </w:p>
          <w:p w14:paraId="43DA33C8" w14:textId="77777777" w:rsidR="00924C3E" w:rsidRPr="004B12E4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12E4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25015B26" w14:textId="77777777" w:rsidR="00924C3E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B12E4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1F7C7A66" w14:textId="77777777" w:rsidR="00924C3E" w:rsidRDefault="00924C3E" w:rsidP="00924C3E">
      <w:pPr>
        <w:spacing w:after="0"/>
        <w:rPr>
          <w:rFonts w:ascii="Arial" w:hAnsi="Arial"/>
          <w:b/>
          <w:lang w:eastAsia="en-GB"/>
        </w:rPr>
      </w:pPr>
    </w:p>
    <w:p w14:paraId="057060D1" w14:textId="77777777" w:rsidR="00924C3E" w:rsidRDefault="00924C3E" w:rsidP="00924C3E">
      <w:pPr>
        <w:spacing w:after="0"/>
        <w:rPr>
          <w:rFonts w:ascii="Arial" w:hAnsi="Arial"/>
          <w:b/>
          <w:lang w:eastAsia="en-GB"/>
        </w:rPr>
      </w:pPr>
    </w:p>
    <w:p w14:paraId="433EE986" w14:textId="77777777" w:rsidR="00924C3E" w:rsidRDefault="00924C3E" w:rsidP="00924C3E">
      <w:pPr>
        <w:spacing w:after="0"/>
        <w:rPr>
          <w:rFonts w:ascii="Arial" w:hAnsi="Arial"/>
          <w:b/>
          <w:lang w:eastAsia="en-GB"/>
        </w:rPr>
      </w:pPr>
    </w:p>
    <w:p w14:paraId="5F918AFA" w14:textId="77777777" w:rsidR="00924C3E" w:rsidRDefault="00924C3E" w:rsidP="00924C3E">
      <w:pPr>
        <w:spacing w:after="0"/>
        <w:rPr>
          <w:rFonts w:ascii="Arial" w:hAnsi="Arial"/>
          <w:b/>
          <w:lang w:eastAsia="en-GB"/>
        </w:rPr>
      </w:pPr>
    </w:p>
    <w:p w14:paraId="6D8D75BB" w14:textId="77777777" w:rsidR="00924C3E" w:rsidRDefault="00924C3E" w:rsidP="00924C3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24C3E" w14:paraId="48773D2F" w14:textId="77777777" w:rsidTr="00C7594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69C3" w14:textId="77777777" w:rsidR="00924C3E" w:rsidRPr="000311FD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1FD">
              <w:rPr>
                <w:rFonts w:ascii="Arial" w:hAnsi="Arial" w:cs="Arial"/>
                <w:lang w:val="en-US" w:eastAsia="en-GB"/>
              </w:rPr>
              <w:t xml:space="preserve">  function fl_NR_Derive_RLC_Parameter_am_WithLongSN_RedCap_r17() return template RLC_Parameter_am_WithLongSN_RedCap_</w:t>
            </w:r>
            <w:proofErr w:type="gramStart"/>
            <w:r w:rsidRPr="000311FD">
              <w:rPr>
                <w:rFonts w:ascii="Arial" w:hAnsi="Arial" w:cs="Arial"/>
                <w:lang w:val="en-US" w:eastAsia="en-GB"/>
              </w:rPr>
              <w:t>r17</w:t>
            </w:r>
            <w:proofErr w:type="gramEnd"/>
          </w:p>
          <w:p w14:paraId="49E84E28" w14:textId="77777777" w:rsidR="00924C3E" w:rsidRPr="000311FD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1FD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00B3915" w14:textId="59426641" w:rsidR="00924C3E" w:rsidRPr="000311FD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1FD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924C3E">
              <w:rPr>
                <w:rFonts w:ascii="Arial" w:hAnsi="Arial" w:cs="Arial"/>
                <w:lang w:val="en-US" w:eastAsia="en-GB"/>
              </w:rPr>
              <w:t>if (</w:t>
            </w:r>
            <w:r w:rsidRPr="007F7B3D">
              <w:rPr>
                <w:rFonts w:ascii="Arial" w:hAnsi="Arial" w:cs="Arial"/>
                <w:highlight w:val="yellow"/>
                <w:lang w:val="en-US" w:eastAsia="en-GB"/>
              </w:rPr>
              <w:t xml:space="preserve">pc_supportOfRedCap_r17 and </w:t>
            </w:r>
            <w:proofErr w:type="spellStart"/>
            <w:r w:rsidRPr="007F7B3D">
              <w:rPr>
                <w:rFonts w:ascii="Arial" w:hAnsi="Arial" w:cs="Arial"/>
                <w:lang w:val="en-US" w:eastAsia="en-GB"/>
              </w:rPr>
              <w:t>pc_am_WithLongSN</w:t>
            </w:r>
            <w:proofErr w:type="spellEnd"/>
            <w:r w:rsidRPr="00924C3E">
              <w:rPr>
                <w:rFonts w:ascii="Arial" w:hAnsi="Arial" w:cs="Arial"/>
                <w:lang w:val="en-US" w:eastAsia="en-GB"/>
              </w:rPr>
              <w:t>)</w:t>
            </w:r>
          </w:p>
          <w:p w14:paraId="7999D1B0" w14:textId="77777777" w:rsidR="00924C3E" w:rsidRPr="000311FD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1FD">
              <w:rPr>
                <w:rFonts w:ascii="Arial" w:hAnsi="Arial" w:cs="Arial"/>
                <w:lang w:val="en-US" w:eastAsia="en-GB"/>
              </w:rPr>
              <w:t xml:space="preserve">      return </w:t>
            </w:r>
            <w:proofErr w:type="gramStart"/>
            <w:r w:rsidRPr="000311FD">
              <w:rPr>
                <w:rFonts w:ascii="Arial" w:hAnsi="Arial" w:cs="Arial"/>
                <w:lang w:val="en-US" w:eastAsia="en-GB"/>
              </w:rPr>
              <w:t>supported;</w:t>
            </w:r>
            <w:proofErr w:type="gramEnd"/>
          </w:p>
          <w:p w14:paraId="1D0E3EE8" w14:textId="77777777" w:rsidR="00924C3E" w:rsidRPr="000311FD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1FD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46900866" w14:textId="77777777" w:rsidR="00924C3E" w:rsidRPr="000311FD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1FD">
              <w:rPr>
                <w:rFonts w:ascii="Arial" w:hAnsi="Arial" w:cs="Arial"/>
                <w:lang w:val="en-US" w:eastAsia="en-GB"/>
              </w:rPr>
              <w:t xml:space="preserve">      return </w:t>
            </w:r>
            <w:proofErr w:type="gramStart"/>
            <w:r w:rsidRPr="000311FD">
              <w:rPr>
                <w:rFonts w:ascii="Arial" w:hAnsi="Arial" w:cs="Arial"/>
                <w:lang w:val="en-US" w:eastAsia="en-GB"/>
              </w:rPr>
              <w:t>omit;</w:t>
            </w:r>
            <w:proofErr w:type="gramEnd"/>
          </w:p>
          <w:p w14:paraId="1E9EFAC9" w14:textId="77777777" w:rsidR="00924C3E" w:rsidRPr="000311FD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11FD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407C0AB" w14:textId="77777777" w:rsidR="00924C3E" w:rsidRPr="001C599F" w:rsidRDefault="00924C3E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311FD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2172FE7B" w14:textId="77777777" w:rsidR="00924C3E" w:rsidRDefault="00924C3E" w:rsidP="00924C3E">
      <w:pPr>
        <w:rPr>
          <w:lang w:val="en-US" w:eastAsia="zh-CN"/>
        </w:rPr>
      </w:pPr>
    </w:p>
    <w:p w14:paraId="7AE92AFF" w14:textId="77777777" w:rsidR="000579F6" w:rsidRDefault="000579F6" w:rsidP="000579F6"/>
    <w:sectPr w:rsidR="000579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50CEA" w14:textId="77777777" w:rsidR="00CD49CB" w:rsidRDefault="00CD49CB">
      <w:r>
        <w:separator/>
      </w:r>
    </w:p>
  </w:endnote>
  <w:endnote w:type="continuationSeparator" w:id="0">
    <w:p w14:paraId="60FB1ED0" w14:textId="77777777" w:rsidR="00CD49CB" w:rsidRDefault="00CD4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A66AB" w14:textId="77777777" w:rsidR="00CD49CB" w:rsidRDefault="00CD49CB">
      <w:r>
        <w:separator/>
      </w:r>
    </w:p>
  </w:footnote>
  <w:footnote w:type="continuationSeparator" w:id="0">
    <w:p w14:paraId="525DBE2D" w14:textId="77777777" w:rsidR="00CD49CB" w:rsidRDefault="00CD4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2C15"/>
    <w:rsid w:val="00022E4A"/>
    <w:rsid w:val="000339D8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0D7922"/>
    <w:rsid w:val="00110E0E"/>
    <w:rsid w:val="001323D9"/>
    <w:rsid w:val="00145D43"/>
    <w:rsid w:val="001534C7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45B8"/>
    <w:rsid w:val="002230B9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A7662"/>
    <w:rsid w:val="002B5741"/>
    <w:rsid w:val="002C17AA"/>
    <w:rsid w:val="002E472E"/>
    <w:rsid w:val="00300A0F"/>
    <w:rsid w:val="00300A5B"/>
    <w:rsid w:val="00305409"/>
    <w:rsid w:val="00314C5F"/>
    <w:rsid w:val="003609EF"/>
    <w:rsid w:val="0036231A"/>
    <w:rsid w:val="00363423"/>
    <w:rsid w:val="00374096"/>
    <w:rsid w:val="00374415"/>
    <w:rsid w:val="00374DD4"/>
    <w:rsid w:val="00385FBA"/>
    <w:rsid w:val="00392E62"/>
    <w:rsid w:val="00392EC6"/>
    <w:rsid w:val="003E1A36"/>
    <w:rsid w:val="003E3B97"/>
    <w:rsid w:val="003E3BEE"/>
    <w:rsid w:val="00410371"/>
    <w:rsid w:val="004242F1"/>
    <w:rsid w:val="00441797"/>
    <w:rsid w:val="0044768E"/>
    <w:rsid w:val="00456520"/>
    <w:rsid w:val="00464805"/>
    <w:rsid w:val="00497DD7"/>
    <w:rsid w:val="004A56B1"/>
    <w:rsid w:val="004B75B7"/>
    <w:rsid w:val="004C07BC"/>
    <w:rsid w:val="004C63DD"/>
    <w:rsid w:val="004D2284"/>
    <w:rsid w:val="005141D9"/>
    <w:rsid w:val="0051580D"/>
    <w:rsid w:val="0054711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E2C44"/>
    <w:rsid w:val="00621188"/>
    <w:rsid w:val="006257ED"/>
    <w:rsid w:val="0063325D"/>
    <w:rsid w:val="00650E43"/>
    <w:rsid w:val="00653DE4"/>
    <w:rsid w:val="00663D89"/>
    <w:rsid w:val="00665C47"/>
    <w:rsid w:val="00667140"/>
    <w:rsid w:val="00670255"/>
    <w:rsid w:val="00672CBB"/>
    <w:rsid w:val="00695808"/>
    <w:rsid w:val="00696E59"/>
    <w:rsid w:val="006B3C66"/>
    <w:rsid w:val="006B46FB"/>
    <w:rsid w:val="006B6F80"/>
    <w:rsid w:val="006C5486"/>
    <w:rsid w:val="006E21FB"/>
    <w:rsid w:val="006F4AD0"/>
    <w:rsid w:val="00732F5A"/>
    <w:rsid w:val="00745C21"/>
    <w:rsid w:val="0076150F"/>
    <w:rsid w:val="00771F32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7F7B3D"/>
    <w:rsid w:val="00800809"/>
    <w:rsid w:val="008040A8"/>
    <w:rsid w:val="00807EA0"/>
    <w:rsid w:val="008279FA"/>
    <w:rsid w:val="008626E7"/>
    <w:rsid w:val="00870EE7"/>
    <w:rsid w:val="008712E1"/>
    <w:rsid w:val="00873374"/>
    <w:rsid w:val="008767E3"/>
    <w:rsid w:val="0088068E"/>
    <w:rsid w:val="008863B9"/>
    <w:rsid w:val="008A0AAC"/>
    <w:rsid w:val="008A45A6"/>
    <w:rsid w:val="008C166F"/>
    <w:rsid w:val="008D3CCC"/>
    <w:rsid w:val="008D4170"/>
    <w:rsid w:val="008F3789"/>
    <w:rsid w:val="008F686C"/>
    <w:rsid w:val="0091207D"/>
    <w:rsid w:val="009148DE"/>
    <w:rsid w:val="00916574"/>
    <w:rsid w:val="00924C3E"/>
    <w:rsid w:val="00927946"/>
    <w:rsid w:val="00941E30"/>
    <w:rsid w:val="00973773"/>
    <w:rsid w:val="00975727"/>
    <w:rsid w:val="009777D9"/>
    <w:rsid w:val="0098422A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562A"/>
    <w:rsid w:val="009F734F"/>
    <w:rsid w:val="00A246B6"/>
    <w:rsid w:val="00A308F0"/>
    <w:rsid w:val="00A34D2E"/>
    <w:rsid w:val="00A47E70"/>
    <w:rsid w:val="00A50CF0"/>
    <w:rsid w:val="00A63A85"/>
    <w:rsid w:val="00A7071B"/>
    <w:rsid w:val="00A71099"/>
    <w:rsid w:val="00A7671C"/>
    <w:rsid w:val="00A9176F"/>
    <w:rsid w:val="00AA2CBC"/>
    <w:rsid w:val="00AB66B1"/>
    <w:rsid w:val="00AC2713"/>
    <w:rsid w:val="00AC5820"/>
    <w:rsid w:val="00AD1CD8"/>
    <w:rsid w:val="00AF01A9"/>
    <w:rsid w:val="00B0233C"/>
    <w:rsid w:val="00B03E98"/>
    <w:rsid w:val="00B05011"/>
    <w:rsid w:val="00B258BB"/>
    <w:rsid w:val="00B36D49"/>
    <w:rsid w:val="00B37FA6"/>
    <w:rsid w:val="00B56630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11ECC"/>
    <w:rsid w:val="00C240CC"/>
    <w:rsid w:val="00C41AF7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49CB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B2C64"/>
    <w:rsid w:val="00DB3990"/>
    <w:rsid w:val="00DB3B9F"/>
    <w:rsid w:val="00DD34E0"/>
    <w:rsid w:val="00DE12D9"/>
    <w:rsid w:val="00DE34CF"/>
    <w:rsid w:val="00E13F3D"/>
    <w:rsid w:val="00E34898"/>
    <w:rsid w:val="00E35060"/>
    <w:rsid w:val="00E50DF1"/>
    <w:rsid w:val="00E53BB2"/>
    <w:rsid w:val="00E9177E"/>
    <w:rsid w:val="00EA51E8"/>
    <w:rsid w:val="00EB09B7"/>
    <w:rsid w:val="00EB394A"/>
    <w:rsid w:val="00EC6DB7"/>
    <w:rsid w:val="00EE7D7C"/>
    <w:rsid w:val="00F02F66"/>
    <w:rsid w:val="00F25D98"/>
    <w:rsid w:val="00F2700A"/>
    <w:rsid w:val="00F300FB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5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534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1900-01-01T00:00:00Z</cp:lastPrinted>
  <dcterms:created xsi:type="dcterms:W3CDTF">2023-08-01T09:13:00Z</dcterms:created>
  <dcterms:modified xsi:type="dcterms:W3CDTF">2023-08-01T09:13:00Z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