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EE3A9" w14:textId="77777777" w:rsidR="00A758A6" w:rsidRDefault="00A758A6" w:rsidP="00A758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R5s230529</w:t>
        </w:r>
      </w:fldSimple>
    </w:p>
    <w:p w14:paraId="1FB0BCF6" w14:textId="77777777" w:rsidR="00A758A6" w:rsidRDefault="00CD099B" w:rsidP="00A758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758A6" w:rsidRPr="00BA51D9">
          <w:rPr>
            <w:b/>
            <w:noProof/>
            <w:sz w:val="24"/>
          </w:rPr>
          <w:t>Online</w:t>
        </w:r>
      </w:fldSimple>
      <w:r w:rsidR="00A758A6">
        <w:rPr>
          <w:b/>
          <w:noProof/>
          <w:sz w:val="24"/>
        </w:rPr>
        <w:t xml:space="preserve">, </w:t>
      </w:r>
      <w:r w:rsidR="00A758A6">
        <w:fldChar w:fldCharType="begin"/>
      </w:r>
      <w:r w:rsidR="00A758A6">
        <w:instrText xml:space="preserve"> DOCPROPERTY  Country  \* MERGEFORMAT </w:instrText>
      </w:r>
      <w:r w:rsidR="00A758A6">
        <w:fldChar w:fldCharType="end"/>
      </w:r>
      <w:r w:rsidR="00A758A6">
        <w:rPr>
          <w:b/>
          <w:noProof/>
          <w:sz w:val="24"/>
        </w:rPr>
        <w:t xml:space="preserve">, </w:t>
      </w:r>
      <w:fldSimple w:instr=" DOCPROPERTY  StartDate  \* MERGEFORMAT ">
        <w:r w:rsidR="00A758A6" w:rsidRPr="00BA51D9">
          <w:rPr>
            <w:b/>
            <w:noProof/>
            <w:sz w:val="24"/>
          </w:rPr>
          <w:t>9th Dec 2022</w:t>
        </w:r>
      </w:fldSimple>
      <w:r w:rsidR="00A758A6">
        <w:rPr>
          <w:b/>
          <w:noProof/>
          <w:sz w:val="24"/>
        </w:rPr>
        <w:t xml:space="preserve"> - </w:t>
      </w:r>
      <w:fldSimple w:instr=" DOCPROPERTY  EndDate  \* MERGEFORMAT ">
        <w:r w:rsidR="00A758A6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8A6" w14:paraId="7C512BC5" w14:textId="77777777" w:rsidTr="002C61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F8DD" w14:textId="77777777" w:rsidR="00A758A6" w:rsidRDefault="00A758A6" w:rsidP="002C61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58A6" w14:paraId="65C077BA" w14:textId="77777777" w:rsidTr="002C6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91D93" w14:textId="77777777" w:rsidR="00A758A6" w:rsidRDefault="00A758A6" w:rsidP="002C6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8A6" w14:paraId="4C1C31DF" w14:textId="77777777" w:rsidTr="002C6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E06EB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0ABA03F9" w14:textId="77777777" w:rsidTr="002C61A7">
        <w:tc>
          <w:tcPr>
            <w:tcW w:w="142" w:type="dxa"/>
            <w:tcBorders>
              <w:left w:val="single" w:sz="4" w:space="0" w:color="auto"/>
            </w:tcBorders>
          </w:tcPr>
          <w:p w14:paraId="70B2234E" w14:textId="77777777"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016BBB" w14:textId="77777777" w:rsidR="00A758A6" w:rsidRPr="00410371" w:rsidRDefault="00CD099B" w:rsidP="002C61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58A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A8EE3A3" w14:textId="77777777" w:rsidR="00A758A6" w:rsidRDefault="00A758A6" w:rsidP="002C6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BFC40D" w14:textId="77777777" w:rsidR="00A758A6" w:rsidRPr="00410371" w:rsidRDefault="00CD099B" w:rsidP="002C61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58A6" w:rsidRPr="00410371">
                <w:rPr>
                  <w:b/>
                  <w:noProof/>
                  <w:sz w:val="28"/>
                </w:rPr>
                <w:t>3136</w:t>
              </w:r>
            </w:fldSimple>
          </w:p>
        </w:tc>
        <w:tc>
          <w:tcPr>
            <w:tcW w:w="709" w:type="dxa"/>
          </w:tcPr>
          <w:p w14:paraId="55D0E669" w14:textId="77777777" w:rsidR="00A758A6" w:rsidRDefault="00A758A6" w:rsidP="002C61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24331E" w14:textId="77777777" w:rsidR="00A758A6" w:rsidRPr="00410371" w:rsidRDefault="00CD099B" w:rsidP="002C61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58A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C9F218" w14:textId="77777777" w:rsidR="00A758A6" w:rsidRDefault="00A758A6" w:rsidP="002C61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967A7" w14:textId="77777777" w:rsidR="00A758A6" w:rsidRPr="00410371" w:rsidRDefault="00CD099B" w:rsidP="002C6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58A6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EA187C" w14:textId="77777777" w:rsidR="00A758A6" w:rsidRDefault="00A758A6" w:rsidP="002C61A7">
            <w:pPr>
              <w:pStyle w:val="CRCoverPage"/>
              <w:spacing w:after="0"/>
              <w:rPr>
                <w:noProof/>
              </w:rPr>
            </w:pPr>
          </w:p>
        </w:tc>
      </w:tr>
      <w:tr w:rsidR="00A758A6" w14:paraId="66E2EB0E" w14:textId="77777777" w:rsidTr="002C6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72068" w14:textId="77777777" w:rsidR="00A758A6" w:rsidRDefault="00A758A6" w:rsidP="002C61A7">
            <w:pPr>
              <w:pStyle w:val="CRCoverPage"/>
              <w:spacing w:after="0"/>
              <w:rPr>
                <w:noProof/>
              </w:rPr>
            </w:pPr>
          </w:p>
        </w:tc>
      </w:tr>
      <w:tr w:rsidR="00A758A6" w14:paraId="4D0B5912" w14:textId="77777777" w:rsidTr="002C61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578C" w14:textId="77777777" w:rsidR="00A758A6" w:rsidRPr="00F25D98" w:rsidRDefault="00A758A6" w:rsidP="002C61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8A6" w14:paraId="03C27C71" w14:textId="77777777" w:rsidTr="002C61A7">
        <w:tc>
          <w:tcPr>
            <w:tcW w:w="9641" w:type="dxa"/>
            <w:gridSpan w:val="9"/>
          </w:tcPr>
          <w:p w14:paraId="4764DEC1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2CA4DC" w14:textId="77777777" w:rsidR="00A758A6" w:rsidRDefault="00A758A6" w:rsidP="00A758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8A6" w14:paraId="78B5B13A" w14:textId="77777777" w:rsidTr="002C61A7">
        <w:tc>
          <w:tcPr>
            <w:tcW w:w="2835" w:type="dxa"/>
          </w:tcPr>
          <w:p w14:paraId="66BD7365" w14:textId="77777777" w:rsidR="00A758A6" w:rsidRDefault="00A758A6" w:rsidP="002C61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00E3FA" w14:textId="77777777"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36B214" w14:textId="77777777" w:rsidR="00A758A6" w:rsidRDefault="00A758A6" w:rsidP="002C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5A9550" w14:textId="77777777" w:rsidR="00A758A6" w:rsidRDefault="00A758A6" w:rsidP="002C61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EF534" w14:textId="77777777" w:rsidR="00A758A6" w:rsidRDefault="00A758A6" w:rsidP="002C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1AF3F" w14:textId="77777777" w:rsidR="00A758A6" w:rsidRDefault="00A758A6" w:rsidP="002C61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9CD82F" w14:textId="77777777" w:rsidR="00A758A6" w:rsidRDefault="00A758A6" w:rsidP="002C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1E43D0" w14:textId="77777777"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C5A01" w14:textId="77777777" w:rsidR="00A758A6" w:rsidRDefault="00A758A6" w:rsidP="002C61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CE83E" w14:textId="77777777" w:rsidR="00A758A6" w:rsidRDefault="00A758A6" w:rsidP="00A758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8A6" w14:paraId="4AF123ED" w14:textId="77777777" w:rsidTr="002C61A7">
        <w:tc>
          <w:tcPr>
            <w:tcW w:w="9640" w:type="dxa"/>
            <w:gridSpan w:val="11"/>
          </w:tcPr>
          <w:p w14:paraId="20467B33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653F14E3" w14:textId="77777777" w:rsidTr="002C61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FC111E" w14:textId="77777777"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97375" w14:textId="77777777" w:rsidR="00A758A6" w:rsidRDefault="00CD099B" w:rsidP="002C6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58A6">
                <w:t>Correction to NR5GC testcase 11.3.10</w:t>
              </w:r>
            </w:fldSimple>
          </w:p>
        </w:tc>
      </w:tr>
      <w:tr w:rsidR="00A758A6" w14:paraId="57DC42F6" w14:textId="77777777" w:rsidTr="002C61A7">
        <w:tc>
          <w:tcPr>
            <w:tcW w:w="1843" w:type="dxa"/>
            <w:tcBorders>
              <w:left w:val="single" w:sz="4" w:space="0" w:color="auto"/>
            </w:tcBorders>
          </w:tcPr>
          <w:p w14:paraId="401129F2" w14:textId="77777777"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30ED0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28731191" w14:textId="77777777" w:rsidTr="002C61A7">
        <w:tc>
          <w:tcPr>
            <w:tcW w:w="1843" w:type="dxa"/>
            <w:tcBorders>
              <w:left w:val="single" w:sz="4" w:space="0" w:color="auto"/>
            </w:tcBorders>
          </w:tcPr>
          <w:p w14:paraId="3801CBE2" w14:textId="77777777"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F761E3" w14:textId="77777777" w:rsidR="00A758A6" w:rsidRDefault="00CD099B" w:rsidP="002C6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58A6">
                <w:rPr>
                  <w:noProof/>
                </w:rPr>
                <w:t>ROHDE &amp; SCHWARZ</w:t>
              </w:r>
            </w:fldSimple>
          </w:p>
        </w:tc>
      </w:tr>
      <w:tr w:rsidR="00A758A6" w14:paraId="0A4AF9C4" w14:textId="77777777" w:rsidTr="002C61A7">
        <w:tc>
          <w:tcPr>
            <w:tcW w:w="1843" w:type="dxa"/>
            <w:tcBorders>
              <w:left w:val="single" w:sz="4" w:space="0" w:color="auto"/>
            </w:tcBorders>
          </w:tcPr>
          <w:p w14:paraId="6175A1D2" w14:textId="77777777"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DCD54" w14:textId="77777777" w:rsidR="00A758A6" w:rsidRDefault="00A758A6" w:rsidP="002C61A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58A6" w14:paraId="58C952B7" w14:textId="77777777" w:rsidTr="002C61A7">
        <w:tc>
          <w:tcPr>
            <w:tcW w:w="1843" w:type="dxa"/>
            <w:tcBorders>
              <w:left w:val="single" w:sz="4" w:space="0" w:color="auto"/>
            </w:tcBorders>
          </w:tcPr>
          <w:p w14:paraId="795C9D8E" w14:textId="77777777"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154A1E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080132EE" w14:textId="77777777" w:rsidTr="002C61A7">
        <w:tc>
          <w:tcPr>
            <w:tcW w:w="1843" w:type="dxa"/>
            <w:tcBorders>
              <w:left w:val="single" w:sz="4" w:space="0" w:color="auto"/>
            </w:tcBorders>
          </w:tcPr>
          <w:p w14:paraId="3E770D06" w14:textId="77777777"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3B7126" w14:textId="77777777" w:rsidR="00A758A6" w:rsidRDefault="00CD099B" w:rsidP="002C6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58A6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70B412" w14:textId="77777777" w:rsidR="00A758A6" w:rsidRDefault="00A758A6" w:rsidP="002C61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8D45B" w14:textId="77777777" w:rsidR="00A758A6" w:rsidRDefault="00A758A6" w:rsidP="002C6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77B47" w14:textId="77777777" w:rsidR="00A758A6" w:rsidRDefault="00CD099B" w:rsidP="002C6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758A6">
                <w:rPr>
                  <w:noProof/>
                </w:rPr>
                <w:t>2023-07-05</w:t>
              </w:r>
            </w:fldSimple>
          </w:p>
        </w:tc>
      </w:tr>
      <w:tr w:rsidR="00A758A6" w14:paraId="132D110B" w14:textId="77777777" w:rsidTr="002C61A7">
        <w:tc>
          <w:tcPr>
            <w:tcW w:w="1843" w:type="dxa"/>
            <w:tcBorders>
              <w:left w:val="single" w:sz="4" w:space="0" w:color="auto"/>
            </w:tcBorders>
          </w:tcPr>
          <w:p w14:paraId="310B89A9" w14:textId="77777777"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ACF0E3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A1FBCC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597F3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3331F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35855756" w14:textId="77777777" w:rsidTr="002C61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F3923C" w14:textId="77777777" w:rsidR="00A758A6" w:rsidRDefault="00A758A6" w:rsidP="002C6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3DED54" w14:textId="77777777" w:rsidR="00A758A6" w:rsidRDefault="00CD099B" w:rsidP="002C61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58A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667B7" w14:textId="77777777" w:rsidR="00A758A6" w:rsidRDefault="00A758A6" w:rsidP="002C61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8593CC" w14:textId="77777777" w:rsidR="00A758A6" w:rsidRDefault="00A758A6" w:rsidP="002C61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3DB6B" w14:textId="77777777" w:rsidR="00A758A6" w:rsidRDefault="00CD099B" w:rsidP="002C6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58A6">
                <w:rPr>
                  <w:noProof/>
                </w:rPr>
                <w:t>Rel-17</w:t>
              </w:r>
            </w:fldSimple>
          </w:p>
        </w:tc>
      </w:tr>
      <w:tr w:rsidR="00A758A6" w14:paraId="5C7FE36E" w14:textId="77777777" w:rsidTr="002C61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745250" w14:textId="77777777"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69943" w14:textId="77777777" w:rsidR="00A758A6" w:rsidRDefault="00A758A6" w:rsidP="002C61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25CC8" w14:textId="77777777" w:rsidR="00A758A6" w:rsidRDefault="00A758A6" w:rsidP="002C61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9E3C67" w14:textId="77777777" w:rsidR="00A758A6" w:rsidRPr="007C2097" w:rsidRDefault="00A758A6" w:rsidP="002C61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58A6" w14:paraId="4172DF0D" w14:textId="77777777" w:rsidTr="002C61A7">
        <w:tc>
          <w:tcPr>
            <w:tcW w:w="1843" w:type="dxa"/>
          </w:tcPr>
          <w:p w14:paraId="3144CCA7" w14:textId="77777777" w:rsidR="00A758A6" w:rsidRDefault="00A758A6" w:rsidP="002C6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BE667" w14:textId="77777777" w:rsidR="00A758A6" w:rsidRDefault="00A758A6" w:rsidP="002C6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476FB7E4" w14:textId="77777777" w:rsidTr="002C6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E3C332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44E53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for Steps 11-11A, following functions are called in this sequence :</w:t>
            </w:r>
          </w:p>
          <w:p w14:paraId="2FFD950E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14:paraId="2E4BF7D4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f_NR_CellInfo_SetSIB1_UacBarringInfo(nr_Cell1, omit);</w:t>
            </w:r>
          </w:p>
          <w:p w14:paraId="336F4D45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 w:rsidRPr="00C2054D">
              <w:rPr>
                <w:noProof/>
                <w:highlight w:val="cyan"/>
              </w:rPr>
              <w:t>f_NR_ModifySysinfo(nr_Cell1, -, RRC_CONNECTED); //@sic R5s230133 sic@</w:t>
            </w:r>
          </w:p>
          <w:p w14:paraId="4FF40DF5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f_NR_WaitModificationPeriods(nr_Cell1);   </w:t>
            </w:r>
          </w:p>
          <w:p w14:paraId="60C84B31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f_IMS_IPCAN_SendCoOrdMsg(IMS[tsc_Index_IMS1]);</w:t>
            </w:r>
          </w:p>
          <w:p w14:paraId="7EF972CF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14:paraId="42B67180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C2054D">
              <w:rPr>
                <w:noProof/>
                <w:highlight w:val="cyan"/>
              </w:rPr>
              <w:t>highlighted</w:t>
            </w:r>
            <w:r>
              <w:rPr>
                <w:noProof/>
              </w:rPr>
              <w:t xml:space="preserve"> function, the UE is paged about updated SIB, and then a tmer of 2*modification period is started. Once this timer expires, a coordination message is sent to IMS PTC to expect the re-REGISTER.</w:t>
            </w:r>
          </w:p>
          <w:p w14:paraId="6C2D108B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14:paraId="17E0848F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some UEs could read the updated SIB1 in the first cycle of modification period itself, and then try to send a re-REGISTER immediately. This causes TC failure as IMS PTC is not yet ready for this because the coordination message that transfers control is not yet called on NR side.</w:t>
            </w:r>
          </w:p>
          <w:p w14:paraId="1B4A1055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  <w:p w14:paraId="03615111" w14:textId="77777777" w:rsidR="00A758A6" w:rsidRPr="00D268E5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A758A6" w14:paraId="0A9A1148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E80F1" w14:textId="77777777"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57299" w14:textId="77777777" w:rsidR="00A758A6" w:rsidRPr="00D268E5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1A70E721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A563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6A394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 w:rsidRPr="009643CD">
              <w:rPr>
                <w:noProof/>
              </w:rPr>
              <w:t xml:space="preserve">Moved </w:t>
            </w:r>
            <w:r>
              <w:rPr>
                <w:noProof/>
              </w:rPr>
              <w:t>the function call to f_IMS_IPCAN_SendCoOrdMsg(IMS[tsc_Index_IMS1]);</w:t>
            </w:r>
          </w:p>
          <w:p w14:paraId="46EE2BB9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starting the call to f_NR_WaitModificationPeriods(nr_Cell1);</w:t>
            </w:r>
          </w:p>
          <w:p w14:paraId="3A103292" w14:textId="77777777" w:rsidR="00A758A6" w:rsidRPr="00D268E5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A758A6" w14:paraId="2195E228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9987" w14:textId="77777777"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1C742" w14:textId="77777777" w:rsidR="00A758A6" w:rsidRPr="00D268E5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1F70070F" w14:textId="77777777" w:rsidTr="002C61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1CE55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55663" w14:textId="77777777" w:rsidR="00A758A6" w:rsidRPr="00D268E5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reliablity will be reduced and a conformant UE may fail the test case.</w:t>
            </w:r>
          </w:p>
        </w:tc>
      </w:tr>
      <w:tr w:rsidR="00A758A6" w14:paraId="656564F4" w14:textId="77777777" w:rsidTr="002C61A7">
        <w:tc>
          <w:tcPr>
            <w:tcW w:w="2694" w:type="dxa"/>
            <w:gridSpan w:val="2"/>
          </w:tcPr>
          <w:p w14:paraId="27CB7DED" w14:textId="77777777"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ABEC5" w14:textId="77777777" w:rsidR="00A758A6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694F957D" w14:textId="77777777" w:rsidTr="002C6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ED93A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0782F" w14:textId="77777777" w:rsidR="00A758A6" w:rsidRDefault="00A758A6" w:rsidP="00A7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11.3.10.NR5GC</w:t>
            </w:r>
          </w:p>
        </w:tc>
      </w:tr>
      <w:tr w:rsidR="00A758A6" w14:paraId="24F63EAE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6C443" w14:textId="77777777"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40EBD" w14:textId="77777777" w:rsidR="00A758A6" w:rsidRDefault="00A758A6" w:rsidP="00A75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8A6" w14:paraId="65453EDE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F60C5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02AF3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C8DC3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173162" w14:textId="77777777" w:rsidR="00A758A6" w:rsidRDefault="00A758A6" w:rsidP="00A75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E3147" w14:textId="77777777"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14:paraId="3EAB19E4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AED4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4CF3C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F10EF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95605" w14:textId="77777777" w:rsidR="00A758A6" w:rsidRDefault="00A758A6" w:rsidP="00A75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5FCAB" w14:textId="77777777"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14:paraId="0C282902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1DB7" w14:textId="77777777"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BFD0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493A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63EE4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77E61" w14:textId="77777777"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14:paraId="496E8B0B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D610" w14:textId="77777777"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27B0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D58CA" w14:textId="77777777" w:rsidR="00A758A6" w:rsidRDefault="00A758A6" w:rsidP="00A75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40CA8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6699D" w14:textId="77777777" w:rsidR="00A758A6" w:rsidRDefault="00A758A6" w:rsidP="00A75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8A6" w14:paraId="591E76F7" w14:textId="77777777" w:rsidTr="002C6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90B20" w14:textId="77777777" w:rsidR="00A758A6" w:rsidRDefault="00A758A6" w:rsidP="00A75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C9435" w14:textId="77777777" w:rsidR="00A758A6" w:rsidRDefault="00A758A6" w:rsidP="00A758A6">
            <w:pPr>
              <w:pStyle w:val="CRCoverPage"/>
              <w:spacing w:after="0"/>
              <w:rPr>
                <w:noProof/>
              </w:rPr>
            </w:pPr>
          </w:p>
        </w:tc>
      </w:tr>
      <w:tr w:rsidR="00A758A6" w14:paraId="5E5BE5C7" w14:textId="77777777" w:rsidTr="002C61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6C70A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E6DEC" w14:textId="77777777" w:rsidR="00A758A6" w:rsidRDefault="00A758A6" w:rsidP="00A75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8A6" w:rsidRPr="008863B9" w14:paraId="43861920" w14:textId="77777777" w:rsidTr="002C61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AEFF1" w14:textId="77777777" w:rsidR="00A758A6" w:rsidRPr="008863B9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3B291" w14:textId="77777777" w:rsidR="00A758A6" w:rsidRPr="008863B9" w:rsidRDefault="00A758A6" w:rsidP="00A75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8A6" w14:paraId="51AF3EFF" w14:textId="77777777" w:rsidTr="002C6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EC02A" w14:textId="77777777" w:rsidR="00A758A6" w:rsidRDefault="00A758A6" w:rsidP="00A75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EAF13" w14:textId="77777777" w:rsidR="00A758A6" w:rsidRDefault="00A758A6" w:rsidP="00A75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10A756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58F05AE5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BD611" w14:textId="77777777" w:rsidR="00446488" w:rsidRPr="00D268E5" w:rsidRDefault="00446488" w:rsidP="00446488">
      <w:pPr>
        <w:pStyle w:val="Ttulo"/>
        <w:jc w:val="left"/>
        <w:rPr>
          <w:rStyle w:val="nfasis"/>
          <w:rFonts w:ascii="Arial" w:hAnsi="Arial" w:cs="Arial"/>
          <w:b w:val="0"/>
          <w:i w:val="0"/>
          <w:lang w:eastAsia="en-GB"/>
        </w:rPr>
      </w:pPr>
      <w:bookmarkStart w:id="1" w:name="_Toc138933182"/>
      <w:r w:rsidRPr="00D268E5">
        <w:rPr>
          <w:rStyle w:val="nf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7AFF99A" w14:textId="77777777" w:rsidR="009643CD" w:rsidRDefault="00446488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643CD" w:rsidRPr="007C20AB">
        <w:rPr>
          <w:rFonts w:ascii="Arial" w:hAnsi="Arial" w:cs="Arial"/>
          <w:iCs/>
        </w:rPr>
        <w:t>Table of Contents</w:t>
      </w:r>
      <w:r w:rsidR="009643CD">
        <w:tab/>
      </w:r>
      <w:r w:rsidR="009643CD">
        <w:fldChar w:fldCharType="begin"/>
      </w:r>
      <w:r w:rsidR="009643CD">
        <w:instrText xml:space="preserve"> PAGEREF _Toc138933182 \h </w:instrText>
      </w:r>
      <w:r w:rsidR="009643CD">
        <w:fldChar w:fldCharType="separate"/>
      </w:r>
      <w:r w:rsidR="009643CD">
        <w:t>2</w:t>
      </w:r>
      <w:r w:rsidR="009643CD">
        <w:fldChar w:fldCharType="end"/>
      </w:r>
    </w:p>
    <w:p w14:paraId="65078852" w14:textId="77777777" w:rsidR="009643CD" w:rsidRDefault="009643C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_Toc138933183 \h </w:instrText>
      </w:r>
      <w:r>
        <w:fldChar w:fldCharType="separate"/>
      </w:r>
      <w:r>
        <w:t>3</w:t>
      </w:r>
      <w:r>
        <w:fldChar w:fldCharType="end"/>
      </w:r>
    </w:p>
    <w:p w14:paraId="6D05A9E6" w14:textId="77777777" w:rsidR="009643CD" w:rsidRDefault="009643C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_Toc138933184 \h </w:instrText>
      </w:r>
      <w:r>
        <w:fldChar w:fldCharType="separate"/>
      </w:r>
      <w:r>
        <w:t>4</w:t>
      </w:r>
      <w:r>
        <w:fldChar w:fldCharType="end"/>
      </w:r>
    </w:p>
    <w:p w14:paraId="0D53BCEA" w14:textId="77777777" w:rsidR="009643CD" w:rsidRDefault="009643C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C20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C20AB">
        <w:rPr>
          <w:rFonts w:cs="Arial"/>
          <w:b/>
          <w:color w:val="000000"/>
          <w:lang w:eastAsia="en-GB"/>
        </w:rPr>
        <w:t>Function f_TC_7_1_1_1_16_NR_TestBody</w:t>
      </w:r>
      <w:r>
        <w:tab/>
      </w:r>
      <w:r>
        <w:fldChar w:fldCharType="begin"/>
      </w:r>
      <w:r>
        <w:instrText xml:space="preserve"> PAGEREF _Toc138933185 \h </w:instrText>
      </w:r>
      <w:r>
        <w:fldChar w:fldCharType="separate"/>
      </w:r>
      <w:r>
        <w:t>4</w:t>
      </w:r>
      <w:r>
        <w:fldChar w:fldCharType="end"/>
      </w:r>
    </w:p>
    <w:p w14:paraId="60832743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22860F68" w14:textId="77777777" w:rsidR="00446488" w:rsidRPr="00D268E5" w:rsidRDefault="00446488" w:rsidP="0001190B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38933183"/>
      <w:r w:rsidRPr="00D268E5">
        <w:rPr>
          <w:rFonts w:cs="Arial"/>
        </w:rPr>
        <w:lastRenderedPageBreak/>
        <w:t>Overview</w:t>
      </w:r>
      <w:bookmarkEnd w:id="2"/>
      <w:bookmarkEnd w:id="3"/>
    </w:p>
    <w:p w14:paraId="0C09C900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6E70ABA9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7376681B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ipervnculo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2084BB70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1F177342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</w:p>
    <w:p w14:paraId="61AD6DF6" w14:textId="77777777" w:rsidR="00446488" w:rsidRPr="00D268E5" w:rsidRDefault="00446488" w:rsidP="0001190B">
      <w:pPr>
        <w:pStyle w:val="Ttulo1"/>
        <w:numPr>
          <w:ilvl w:val="0"/>
          <w:numId w:val="1"/>
        </w:numPr>
        <w:autoSpaceDN w:val="0"/>
        <w:rPr>
          <w:rFonts w:cs="Arial"/>
        </w:rPr>
      </w:pPr>
      <w:bookmarkStart w:id="6" w:name="_Toc138933184"/>
      <w:r w:rsidRPr="00D268E5">
        <w:rPr>
          <w:rFonts w:cs="Arial"/>
        </w:rPr>
        <w:t>Corrections required</w:t>
      </w:r>
      <w:bookmarkEnd w:id="4"/>
      <w:bookmarkEnd w:id="5"/>
      <w:bookmarkEnd w:id="6"/>
    </w:p>
    <w:p w14:paraId="55605F0B" w14:textId="77777777" w:rsidR="00F84478" w:rsidRPr="008974E7" w:rsidRDefault="00F84478" w:rsidP="0001190B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8933185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82383D" w:rsidRPr="0082383D">
        <w:rPr>
          <w:rFonts w:cs="Arial"/>
          <w:b/>
          <w:color w:val="000000"/>
          <w:lang w:eastAsia="en-GB"/>
        </w:rPr>
        <w:t>fl_TC_11_3_10_TestBody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646D3CDB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F951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DD7" w14:textId="77777777" w:rsidR="00F84478" w:rsidRPr="005E2E04" w:rsidRDefault="0082383D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2383D">
              <w:rPr>
                <w:noProof/>
              </w:rPr>
              <w:t>fl_TC_11_3_10_TestBody</w:t>
            </w:r>
          </w:p>
        </w:tc>
      </w:tr>
      <w:tr w:rsidR="00F84478" w:rsidRPr="00D268E5" w14:paraId="509A6022" w14:textId="77777777" w:rsidTr="00A600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8FE6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4B71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In the current TTCN, for Steps 11-11A, following functions are called in this sequence :</w:t>
            </w:r>
          </w:p>
          <w:p w14:paraId="6047DC34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FD7B2E6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f_NR_CellInfo_SetSIB1_UacBarringInfo(nr_Cell1, omit);</w:t>
            </w:r>
          </w:p>
          <w:p w14:paraId="50F6ECA2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  <w:highlight w:val="cyan"/>
              </w:rPr>
              <w:t>f_NR_ModifySysinfo(nr_Cell1, -, RRC_CONNECTED); //@sic R5s230133 sic@</w:t>
            </w:r>
          </w:p>
          <w:p w14:paraId="2BE0DCD8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 xml:space="preserve">f_NR_WaitModificationPeriods(nr_Cell1);   </w:t>
            </w:r>
          </w:p>
          <w:p w14:paraId="6C8503B6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f_IMS_IPCAN_SendCoOrdMsg(IMS[tsc_Index_IMS1]);</w:t>
            </w:r>
          </w:p>
          <w:p w14:paraId="45EC54A1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677738A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 xml:space="preserve">In the </w:t>
            </w:r>
            <w:r w:rsidRPr="0082383D">
              <w:rPr>
                <w:rFonts w:cs="Arial"/>
                <w:noProof/>
                <w:highlight w:val="cyan"/>
              </w:rPr>
              <w:t>highlighted</w:t>
            </w:r>
            <w:r w:rsidRPr="0082383D">
              <w:rPr>
                <w:rFonts w:cs="Arial"/>
                <w:noProof/>
              </w:rPr>
              <w:t xml:space="preserve"> function, the UE is paged about updated SIB, and then a tmer of 2*modification period is started. Once this timer expires, a coordination message is sent to IMS PTC to expect the re-REGISTER.</w:t>
            </w:r>
          </w:p>
          <w:p w14:paraId="7F9840CF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EFB3093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However, some UEs could read the updated SIB1 in the first cycle of modification period itself, and then try to send a re-REGISTER immediately. This causes TC failure as IMS PTC is not yet ready for this because the coordination message that transfers control is not yet called on NR side.</w:t>
            </w:r>
          </w:p>
          <w:p w14:paraId="5583361E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5BFF803" w14:textId="77777777" w:rsidR="0056250C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This needs to be addressed.</w:t>
            </w:r>
          </w:p>
        </w:tc>
      </w:tr>
      <w:tr w:rsidR="00F84478" w:rsidRPr="00D268E5" w14:paraId="4C9D7354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D869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08BC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t>Moved the function call to f_IMS_IPCAN_SendCoOrdMsg(IMS[tsc_Index_IMS1]);</w:t>
            </w:r>
          </w:p>
          <w:p w14:paraId="0D211746" w14:textId="77777777" w:rsidR="0082383D" w:rsidRPr="0082383D" w:rsidRDefault="0082383D" w:rsidP="0082383D">
            <w:pPr>
              <w:pStyle w:val="CRCoverPage"/>
              <w:spacing w:after="0"/>
              <w:rPr>
                <w:rFonts w:cs="Arial"/>
                <w:noProof/>
              </w:rPr>
            </w:pPr>
            <w:r w:rsidRPr="0082383D">
              <w:rPr>
                <w:rFonts w:cs="Arial"/>
                <w:noProof/>
              </w:rPr>
              <w:lastRenderedPageBreak/>
              <w:t>Before starting the call to f_NR_WaitModificationPeriods(nr_Cell1);</w:t>
            </w:r>
          </w:p>
          <w:p w14:paraId="49869F63" w14:textId="77777777" w:rsidR="00591369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82383D">
              <w:rPr>
                <w:rFonts w:ascii="Arial" w:hAnsi="Arial" w:cs="Arial"/>
                <w:noProof/>
              </w:rPr>
              <w:t>Please see below.</w:t>
            </w:r>
          </w:p>
        </w:tc>
      </w:tr>
      <w:tr w:rsidR="00F84478" w:rsidRPr="001D039E" w14:paraId="35D19B0B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399A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BD9" w14:textId="77777777" w:rsidR="00F84478" w:rsidRPr="0082383D" w:rsidRDefault="0082383D" w:rsidP="001333F4">
            <w:pPr>
              <w:spacing w:after="0"/>
              <w:rPr>
                <w:rFonts w:ascii="Arial" w:hAnsi="Arial" w:cs="Arial"/>
                <w:lang w:eastAsia="en-GB"/>
              </w:rPr>
            </w:pPr>
            <w:r w:rsidRPr="0082383D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F84478" w:rsidRPr="00D268E5" w14:paraId="2D584956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CE89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39EF" w14:textId="1E4FE4F3" w:rsidR="00AA794B" w:rsidRPr="002D3549" w:rsidRDefault="002D3549" w:rsidP="001333F4">
            <w:pPr>
              <w:rPr>
                <w:rFonts w:ascii="Arial" w:hAnsi="Arial" w:cs="Arial"/>
                <w:lang w:eastAsia="zh-CN"/>
              </w:rPr>
            </w:pPr>
            <w:r w:rsidRPr="002D3549">
              <w:rPr>
                <w:rFonts w:ascii="Arial" w:hAnsi="Arial" w:cs="Arial"/>
                <w:highlight w:val="cyan"/>
                <w:lang w:val="en-US" w:eastAsia="ja-JP"/>
              </w:rPr>
              <w:t xml:space="preserve">Accepted in principle but implemented </w:t>
            </w:r>
            <w:r w:rsidRPr="00CD7635">
              <w:rPr>
                <w:rFonts w:ascii="Arial" w:hAnsi="Arial" w:cs="Arial"/>
                <w:highlight w:val="cyan"/>
                <w:lang w:val="en-US" w:eastAsia="ja-JP"/>
              </w:rPr>
              <w:t>differently</w:t>
            </w:r>
            <w:r w:rsidRPr="00CD7635">
              <w:rPr>
                <w:rFonts w:ascii="Arial" w:hAnsi="Arial" w:cs="Arial"/>
                <w:highlight w:val="cyan"/>
                <w:lang w:val="en-US" w:eastAsia="ja-JP"/>
              </w:rPr>
              <w:t xml:space="preserve">. A prose CR must be </w:t>
            </w:r>
            <w:proofErr w:type="spellStart"/>
            <w:r w:rsidRPr="00CD7635">
              <w:rPr>
                <w:rFonts w:ascii="Arial" w:hAnsi="Arial" w:cs="Arial"/>
                <w:highlight w:val="cyan"/>
                <w:lang w:val="en-US" w:eastAsia="ja-JP"/>
              </w:rPr>
              <w:t>submuitted</w:t>
            </w:r>
            <w:proofErr w:type="spellEnd"/>
            <w:r w:rsidR="00CD7635" w:rsidRPr="00CD7635">
              <w:rPr>
                <w:rFonts w:ascii="Arial" w:hAnsi="Arial" w:cs="Arial"/>
                <w:highlight w:val="cyan"/>
                <w:lang w:val="en-US" w:eastAsia="ja-JP"/>
              </w:rPr>
              <w:t xml:space="preserve"> to remove step 11A</w:t>
            </w:r>
          </w:p>
        </w:tc>
      </w:tr>
    </w:tbl>
    <w:p w14:paraId="2F0234F8" w14:textId="77777777" w:rsidR="00F84478" w:rsidRDefault="00F84478" w:rsidP="00F84478">
      <w:pPr>
        <w:rPr>
          <w:lang w:eastAsia="en-GB"/>
        </w:rPr>
      </w:pPr>
    </w:p>
    <w:p w14:paraId="02B6E7F0" w14:textId="77777777" w:rsidR="00F84478" w:rsidRPr="0082383D" w:rsidRDefault="00F84478" w:rsidP="00F84478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68D86589" w14:textId="77777777" w:rsidTr="00A600A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D7F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function fl_TC_11_3_10_TestBody() runs on NR5GC_PTC</w:t>
            </w:r>
          </w:p>
          <w:p w14:paraId="36FD1A88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6EF9246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CB4A1D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9 - 9A" siclog@</w:t>
            </w:r>
          </w:p>
          <w:p w14:paraId="44E72DB3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38.508-1[4] Table 11.3.10.3.3-2 and send Short Message on PDCCH using P-RNTI.    &lt;-- PDCCH (DCI 1_0): Short Message  -   -</w:t>
            </w:r>
          </w:p>
          <w:p w14:paraId="73D10CD5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14:paraId="35E63B4B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C7D8615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f_NR_CellInfo_SetSIB1_UacBarringInfo(nr_Cell1, //@sic R5-221459 sic@</w:t>
            </w:r>
          </w:p>
          <w:p w14:paraId="568DCBAA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cs_SIB1_UacBarringInfo(cs_UAC_BarringPerCatList_1Entry(9,1),</w:t>
            </w:r>
          </w:p>
          <w:p w14:paraId="18CB1226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-, cs_UAC_BarringInfoSetList_1Entry(p00, s4, '0000000'B)));</w:t>
            </w:r>
          </w:p>
          <w:p w14:paraId="41840A08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-, RRC_CONNECTED); //@sic R5s230133 sic@</w:t>
            </w:r>
          </w:p>
          <w:p w14:paraId="0181A0AA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f_NR_WaitModificationPeriods(nr_Cell1);</w:t>
            </w:r>
          </w:p>
          <w:p w14:paraId="64FD3F5F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750065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f_IMS_IPCAN_SendCoOrdMsg(IMS[tsc_Index_IMS1]);</w:t>
            </w:r>
          </w:p>
          <w:p w14:paraId="3D9D02AD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 w14:paraId="4B7C7479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8D26B2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121AE2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11 - 11A" siclog@</w:t>
            </w:r>
          </w:p>
          <w:p w14:paraId="4B9E2DFD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systemInfoModification  &lt;-- PDCCH (DCI 1_0): Short Message</w:t>
            </w:r>
          </w:p>
          <w:p w14:paraId="0E5718B5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14:paraId="3E5B8A68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D98987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f_NR_CellInfo_SetSIB1_UacBarringInfo(nr_Cell1, omit);</w:t>
            </w:r>
          </w:p>
          <w:p w14:paraId="2C7DE067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-, RRC_CONNECTED); //@sic R5s230133 sic@</w:t>
            </w:r>
          </w:p>
          <w:p w14:paraId="74169985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f_NR_WaitModificationPeriods(nr_Cell1);</w:t>
            </w:r>
          </w:p>
          <w:p w14:paraId="220C75CF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104EA7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f_IMS_IPCAN_SendCoOrdMsg(IMS[tsc_Index_IMS1]);</w:t>
            </w:r>
          </w:p>
          <w:p w14:paraId="33A64F4F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3D6018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14:paraId="639C3CC0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f_IMS_IPCAN_WaitForTrigger(IMS[tsc_Index_IMS1]);</w:t>
            </w:r>
          </w:p>
          <w:p w14:paraId="7BD38F40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E2B93F7" w14:textId="77777777" w:rsidR="00F84478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0BC2DE2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5E390D45" w14:textId="77777777" w:rsidR="00F84478" w:rsidRPr="0082383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82383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32BDBED9" w14:textId="77777777" w:rsidTr="00A600A5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E58F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>function fl_TC_11_3_10_TestBody() runs on NR5GC_PTC</w:t>
            </w:r>
          </w:p>
          <w:p w14:paraId="2F798275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{    </w:t>
            </w:r>
          </w:p>
          <w:p w14:paraId="638E7E5F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</w:p>
          <w:p w14:paraId="6C92E15E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9 - 9A" siclog@</w:t>
            </w:r>
          </w:p>
          <w:p w14:paraId="59DCD1B3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38.508-1[4] Table 11.3.10.3.3-2 and send Short Message on PDCCH using P-RNTI.    &lt;-- PDCCH (DCI 1_0): Short Message  -   -</w:t>
            </w:r>
          </w:p>
          <w:p w14:paraId="0765B84B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14:paraId="645BB6D0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2D8131CA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f_NR_CellInfo_SetSIB1_UacBarringInfo(nr_Cell1, //@sic R5-221459 sic@</w:t>
            </w:r>
          </w:p>
          <w:p w14:paraId="505FDF42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cs_SIB1_UacBarringInfo(cs_UAC_BarringPerCatList_1Entry(9,1),</w:t>
            </w:r>
          </w:p>
          <w:p w14:paraId="0904CEC2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-, cs_UAC_BarringInfoSetList_1Entry(p00, s4, '0000000'B)));      </w:t>
            </w:r>
          </w:p>
          <w:p w14:paraId="187C8B8C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-, RRC_CONNECTED); //@sic R5s230133 sic@      </w:t>
            </w:r>
          </w:p>
          <w:p w14:paraId="7D022DA2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f_NR_WaitModificationPeriods(nr_Cell1);</w:t>
            </w:r>
          </w:p>
          <w:p w14:paraId="579D8D65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2464B1C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f_IMS_IPCAN_SendCoOrdMsg(IMS[tsc_Index_IMS1]);</w:t>
            </w:r>
          </w:p>
          <w:p w14:paraId="6DBC4ED4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C291D2A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f_IMS_IPCAN_WaitForTrigger(IMS[tsc_Index_IMS1]);   </w:t>
            </w:r>
          </w:p>
          <w:p w14:paraId="0050C1BB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524E4F2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11 - 11A" siclog@</w:t>
            </w:r>
          </w:p>
          <w:p w14:paraId="636FF2BA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according to 38.508-1 [4] Table 4.6.1-28 and transmits a Short message on PDCCH using P-RNTI indicating a systemInfoModification  &lt;-- PDCCH (DCI 1_0): Short Message</w:t>
            </w:r>
          </w:p>
          <w:p w14:paraId="58BFB77D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to allow the new system information to take effect</w:t>
            </w:r>
          </w:p>
          <w:p w14:paraId="4DEF2228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FE3A03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f_NR_CellInfo_SetSIB1_UacBarringInfo(nr_Cell1, omit);</w:t>
            </w:r>
          </w:p>
          <w:p w14:paraId="59046AFE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f_NR_ModifySysinfo(nr_Cell1, -, RRC_CONNECTED); //@sic R5s230133 sic@      </w:t>
            </w:r>
          </w:p>
          <w:p w14:paraId="19896D50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21E3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f_IMS_IPCAN_SendCoOrdMsg(IMS[tsc_Index_IMS1]); //WA#11_3_10</w:t>
            </w:r>
          </w:p>
          <w:p w14:paraId="48336423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f_NR_WaitModificationPeriods(nr_Cell1);</w:t>
            </w:r>
          </w:p>
          <w:p w14:paraId="769576E4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EFF0369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//WA#11_3_10 </w:t>
            </w:r>
            <w:r w:rsidRPr="0082383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MOVED</w:t>
            </w:r>
            <w:r w:rsidRPr="008238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f_IMS_IPCAN_SendCoOrdMsg(IMS[tsc_Index_IMS1]);</w:t>
            </w:r>
          </w:p>
          <w:p w14:paraId="7832B346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C14865B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7329B3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 after receiving coordination from IMS PTC</w:t>
            </w:r>
          </w:p>
          <w:p w14:paraId="3F138D4C" w14:textId="77777777" w:rsidR="0082383D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f_IMS_IPCAN_WaitForTrigger(IMS[tsc_Index_IMS1]); </w:t>
            </w:r>
          </w:p>
          <w:p w14:paraId="6C206B35" w14:textId="77777777" w:rsidR="00F84478" w:rsidRPr="0082383D" w:rsidRDefault="0082383D" w:rsidP="008238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38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8"/>
      <w:bookmarkEnd w:id="9"/>
      <w:bookmarkEnd w:id="10"/>
    </w:tbl>
    <w:p w14:paraId="344F6892" w14:textId="77777777" w:rsidR="00F84478" w:rsidRDefault="00F84478" w:rsidP="00F84478">
      <w:pPr>
        <w:rPr>
          <w:lang w:eastAsia="en-GB"/>
        </w:rPr>
      </w:pPr>
    </w:p>
    <w:p w14:paraId="76AC0D5E" w14:textId="77777777" w:rsidR="006E0DA0" w:rsidRDefault="006E0DA0" w:rsidP="00F84478">
      <w:pPr>
        <w:rPr>
          <w:lang w:eastAsia="en-GB"/>
        </w:rPr>
      </w:pPr>
    </w:p>
    <w:p w14:paraId="6A43FE60" w14:textId="77777777" w:rsidR="003865D7" w:rsidRDefault="003865D7" w:rsidP="00F84478">
      <w:pPr>
        <w:rPr>
          <w:b/>
          <w:bCs/>
          <w:highlight w:val="cyan"/>
          <w:lang w:eastAsia="en-GB"/>
        </w:rPr>
      </w:pPr>
    </w:p>
    <w:p w14:paraId="5AC67C8C" w14:textId="0A0D33E0" w:rsidR="006E0DA0" w:rsidRDefault="006E0DA0" w:rsidP="00F84478">
      <w:pPr>
        <w:rPr>
          <w:b/>
          <w:bCs/>
          <w:lang w:eastAsia="en-GB"/>
        </w:rPr>
      </w:pPr>
      <w:r w:rsidRPr="00AF5FDC">
        <w:rPr>
          <w:b/>
          <w:bCs/>
          <w:highlight w:val="cyan"/>
          <w:lang w:eastAsia="en-GB"/>
        </w:rPr>
        <w:lastRenderedPageBreak/>
        <w:t xml:space="preserve">MCC160 </w:t>
      </w:r>
      <w:r w:rsidR="00AF5FDC" w:rsidRPr="00AF5FDC">
        <w:rPr>
          <w:b/>
          <w:bCs/>
          <w:highlight w:val="cyan"/>
          <w:lang w:eastAsia="en-GB"/>
        </w:rPr>
        <w:t>Implementation</w:t>
      </w:r>
    </w:p>
    <w:p w14:paraId="1305ED7B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>function fl_TC_11_3_10_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TestBody(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>) runs on NR5GC_PTC</w:t>
      </w:r>
    </w:p>
    <w:p w14:paraId="65744439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{    </w:t>
      </w:r>
    </w:p>
    <w:p w14:paraId="386A35EB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      </w:t>
      </w:r>
    </w:p>
    <w:p w14:paraId="5DA351D6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//@siclog "Steps 9 - 9A"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@</w:t>
      </w:r>
    </w:p>
    <w:p w14:paraId="5D8753EF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//The SS changes the SIB1 according to 38.508-1[4] Table 11.3.10.3.3-2 and send Short Message on PDCCH using P-RNTI.    &lt;-- PDCCH (DCI 1_0): Short 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Message  -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 xml:space="preserve">   -</w:t>
      </w:r>
    </w:p>
    <w:p w14:paraId="2BABE5D2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//Wait for 2.1* modification period to allow the new system information to take effect</w:t>
      </w:r>
    </w:p>
    <w:p w14:paraId="7C9C75A3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</w:t>
      </w:r>
    </w:p>
    <w:p w14:paraId="1959F1F1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f_NR_CellInfo_SetSIB1_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UacBarringInfo(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>nr_Cell1, //@sic R5-221459 sic@</w:t>
      </w:r>
    </w:p>
    <w:p w14:paraId="2AA36A9E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                                    cs_SIB1_UacBarringInfo(cs_UAC_BarringPerCatList_1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Entry(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>9,1),</w:t>
      </w:r>
    </w:p>
    <w:p w14:paraId="5A3DEE7D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                                    -, cs_UAC_BarringInfoSetList_1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Entry(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 xml:space="preserve">p00, s4, '0000000'B)));      </w:t>
      </w:r>
    </w:p>
    <w:p w14:paraId="14F30901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f_NR_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ModifySysinfo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 xml:space="preserve">nr_Cell1, -, RRC_CONNECTED); //@sic R5s230133 sic@      </w:t>
      </w:r>
    </w:p>
    <w:p w14:paraId="4AAD2BCD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f_NR_WaitModificationPeriods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(nr_Cell1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);</w:t>
      </w:r>
      <w:proofErr w:type="gramEnd"/>
    </w:p>
    <w:p w14:paraId="70763967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 </w:t>
      </w:r>
    </w:p>
    <w:p w14:paraId="02850DC5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f_IMS_IPCAN_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SendCoOrdMsg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>IMS[tsc_Index_IMS1]);</w:t>
      </w:r>
    </w:p>
    <w:p w14:paraId="456E0107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 </w:t>
      </w:r>
    </w:p>
    <w:p w14:paraId="282A47CF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f_IMS_IPCAN_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WaitForTrigger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 xml:space="preserve">IMS[tsc_Index_IMS1]);   </w:t>
      </w:r>
    </w:p>
    <w:p w14:paraId="791187A5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</w:p>
    <w:p w14:paraId="308DAEAB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//@siclog "Steps 11 - 11A"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@</w:t>
      </w:r>
    </w:p>
    <w:p w14:paraId="467294FC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//The SS changes the SIB1 according to 38.508-1 [4] Table 4.6.1-28 and transmits a Short message on PDCCH using P-RNTI indicating a </w:t>
      </w:r>
      <w:proofErr w:type="spellStart"/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systemInfoModification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 xml:space="preserve">  &lt;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>-- PDCCH (DCI 1_0): Short Message</w:t>
      </w:r>
    </w:p>
    <w:p w14:paraId="34CA7099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//Wait for 2.1* modification period to allow the new system information to take effect</w:t>
      </w:r>
    </w:p>
    <w:p w14:paraId="554E6A62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3C541269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f_NR_CellInfo_SetSIB1_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UacBarringInfo(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>nr_Cell1, omit);</w:t>
      </w:r>
    </w:p>
    <w:p w14:paraId="005313B3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f_NR_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ModifySysinfo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 xml:space="preserve">nr_Cell1, -, RRC_CONNECTED); //@sic R5s230133 sic@      </w:t>
      </w:r>
    </w:p>
    <w:p w14:paraId="199DDFAB" w14:textId="2204A650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r w:rsidRPr="006E0DA0">
        <w:rPr>
          <w:rFonts w:ascii="Courier New" w:hAnsi="Courier New" w:cs="Courier New"/>
          <w:color w:val="000000"/>
          <w:highlight w:val="green"/>
          <w:lang w:eastAsia="de-DE"/>
        </w:rPr>
        <w:t>//</w:t>
      </w:r>
      <w:proofErr w:type="spellStart"/>
      <w:r w:rsidRPr="006E0DA0">
        <w:rPr>
          <w:rFonts w:ascii="Courier New" w:hAnsi="Courier New" w:cs="Courier New"/>
          <w:color w:val="000000"/>
          <w:highlight w:val="green"/>
          <w:lang w:eastAsia="de-DE"/>
        </w:rPr>
        <w:t>f_NR_WaitModificationPeriods</w:t>
      </w:r>
      <w:proofErr w:type="spellEnd"/>
      <w:r w:rsidRPr="006E0DA0">
        <w:rPr>
          <w:rFonts w:ascii="Courier New" w:hAnsi="Courier New" w:cs="Courier New"/>
          <w:color w:val="000000"/>
          <w:highlight w:val="green"/>
          <w:lang w:eastAsia="de-DE"/>
        </w:rPr>
        <w:t>(nr_Cell1);</w:t>
      </w:r>
      <w:r w:rsidRPr="006E0DA0">
        <w:rPr>
          <w:rFonts w:ascii="Courier New" w:hAnsi="Courier New" w:cs="Courier New"/>
          <w:b/>
          <w:bCs/>
          <w:color w:val="000000"/>
          <w:highlight w:val="green"/>
          <w:lang w:eastAsia="de-DE"/>
        </w:rPr>
        <w:t xml:space="preserve"> REMOVED</w:t>
      </w:r>
    </w:p>
    <w:p w14:paraId="589A68A2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</w:t>
      </w:r>
    </w:p>
    <w:p w14:paraId="36AD061F" w14:textId="38D53844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6E0DA0">
        <w:rPr>
          <w:rFonts w:ascii="Courier New" w:hAnsi="Courier New" w:cs="Courier New"/>
          <w:color w:val="000000"/>
          <w:lang w:eastAsia="de-DE"/>
        </w:rPr>
        <w:t>f_IMS_IPCAN_</w:t>
      </w:r>
      <w:proofErr w:type="gramStart"/>
      <w:r w:rsidRPr="006E0DA0">
        <w:rPr>
          <w:rFonts w:ascii="Courier New" w:hAnsi="Courier New" w:cs="Courier New"/>
          <w:color w:val="000000"/>
          <w:lang w:eastAsia="de-DE"/>
        </w:rPr>
        <w:t>SendCoOrdMsg</w:t>
      </w:r>
      <w:proofErr w:type="spellEnd"/>
      <w:r w:rsidRPr="006E0DA0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6E0DA0">
        <w:rPr>
          <w:rFonts w:ascii="Courier New" w:hAnsi="Courier New" w:cs="Courier New"/>
          <w:color w:val="000000"/>
          <w:lang w:eastAsia="de-DE"/>
        </w:rPr>
        <w:t>IMS[tsc_Index_IMS1]);</w:t>
      </w:r>
    </w:p>
    <w:p w14:paraId="26D09533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  </w:t>
      </w:r>
    </w:p>
    <w:p w14:paraId="2AF89960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</w:p>
    <w:p w14:paraId="1E20B52B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//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Postamble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 xml:space="preserve"> after receiving coordination from IMS PTC</w:t>
      </w:r>
    </w:p>
    <w:p w14:paraId="67D2FC6C" w14:textId="77777777" w:rsidR="006E0DA0" w:rsidRPr="0082383D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82383D">
        <w:rPr>
          <w:rFonts w:ascii="Courier New" w:hAnsi="Courier New" w:cs="Courier New"/>
          <w:color w:val="000000"/>
          <w:lang w:eastAsia="de-DE"/>
        </w:rPr>
        <w:t>f_IMS_IPCAN_</w:t>
      </w:r>
      <w:proofErr w:type="gramStart"/>
      <w:r w:rsidRPr="0082383D">
        <w:rPr>
          <w:rFonts w:ascii="Courier New" w:hAnsi="Courier New" w:cs="Courier New"/>
          <w:color w:val="000000"/>
          <w:lang w:eastAsia="de-DE"/>
        </w:rPr>
        <w:t>WaitForTrigger</w:t>
      </w:r>
      <w:proofErr w:type="spellEnd"/>
      <w:r w:rsidRPr="0082383D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82383D">
        <w:rPr>
          <w:rFonts w:ascii="Courier New" w:hAnsi="Courier New" w:cs="Courier New"/>
          <w:color w:val="000000"/>
          <w:lang w:eastAsia="de-DE"/>
        </w:rPr>
        <w:t xml:space="preserve">IMS[tsc_Index_IMS1]); </w:t>
      </w:r>
    </w:p>
    <w:p w14:paraId="4EE5895B" w14:textId="1CF0EC12" w:rsidR="006E0DA0" w:rsidRPr="006E0DA0" w:rsidRDefault="006E0DA0" w:rsidP="006E0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en-GB"/>
        </w:rPr>
      </w:pPr>
      <w:r w:rsidRPr="0082383D">
        <w:rPr>
          <w:rFonts w:ascii="Courier New" w:hAnsi="Courier New" w:cs="Courier New"/>
          <w:color w:val="000000"/>
          <w:lang w:eastAsia="de-DE"/>
        </w:rPr>
        <w:t xml:space="preserve">  }</w:t>
      </w:r>
    </w:p>
    <w:sectPr w:rsidR="006E0DA0" w:rsidRPr="006E0DA0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05B0" w14:textId="77777777" w:rsidR="00441795" w:rsidRDefault="00441795">
      <w:r>
        <w:separator/>
      </w:r>
    </w:p>
  </w:endnote>
  <w:endnote w:type="continuationSeparator" w:id="0">
    <w:p w14:paraId="6F41672F" w14:textId="77777777" w:rsidR="00441795" w:rsidRDefault="0044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2555" w14:textId="77777777" w:rsidR="00C2054D" w:rsidRDefault="00C205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46922" w14:textId="77777777" w:rsidR="00C2054D" w:rsidRDefault="00C2054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60D52" w14:textId="77777777" w:rsidR="00C2054D" w:rsidRDefault="00C205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15100" w14:textId="77777777" w:rsidR="00441795" w:rsidRDefault="00441795">
      <w:r>
        <w:separator/>
      </w:r>
    </w:p>
  </w:footnote>
  <w:footnote w:type="continuationSeparator" w:id="0">
    <w:p w14:paraId="5AE004D2" w14:textId="77777777" w:rsidR="00441795" w:rsidRDefault="0044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2562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D83F6F" wp14:editId="570668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13F540DA" w14:textId="77777777" w:rsidR="00383C0E" w:rsidRPr="00A11327" w:rsidRDefault="00383C0E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83F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13F540DA" w14:textId="77777777" w:rsidR="00383C0E" w:rsidRPr="00A11327" w:rsidRDefault="00383C0E" w:rsidP="00AF03D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BE8B5" w14:textId="77777777" w:rsidR="00383C0E" w:rsidRDefault="00383C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BD69069" wp14:editId="616EE9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6758F57" w14:textId="77777777" w:rsidR="00383C0E" w:rsidRPr="00A11327" w:rsidRDefault="00383C0E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D69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6758F57" w14:textId="77777777" w:rsidR="00383C0E" w:rsidRPr="00A11327" w:rsidRDefault="00383C0E" w:rsidP="00AF03D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9BFBF" w14:textId="77777777" w:rsidR="00383C0E" w:rsidRDefault="00383C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7097FC0" wp14:editId="4276DA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09AD1E5D" w14:textId="77777777" w:rsidR="00383C0E" w:rsidRPr="00A11327" w:rsidRDefault="00383C0E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097FC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09AD1E5D" w14:textId="77777777" w:rsidR="00383C0E" w:rsidRPr="00A11327" w:rsidRDefault="00383C0E" w:rsidP="00AF03D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54AF6" w14:textId="77777777" w:rsidR="00383C0E" w:rsidRDefault="00383C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4A043BC" wp14:editId="735365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458C65F" w14:textId="77777777" w:rsidR="00383C0E" w:rsidRPr="00A11327" w:rsidRDefault="00383C0E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043B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458C65F" w14:textId="77777777" w:rsidR="00383C0E" w:rsidRPr="00A11327" w:rsidRDefault="00383C0E" w:rsidP="00AF03D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4EAC" w14:textId="77777777" w:rsidR="00383C0E" w:rsidRDefault="00383C0E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736A83" wp14:editId="23CA15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5647CBAD" w14:textId="77777777" w:rsidR="00383C0E" w:rsidRPr="00A11327" w:rsidRDefault="00383C0E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736A8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5647CBAD" w14:textId="77777777" w:rsidR="00383C0E" w:rsidRPr="00A11327" w:rsidRDefault="00383C0E" w:rsidP="00AF03D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9251" w14:textId="77777777" w:rsidR="00383C0E" w:rsidRDefault="00383C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AB54C7A" wp14:editId="384396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720612C2" w14:textId="77777777" w:rsidR="00383C0E" w:rsidRPr="00A11327" w:rsidRDefault="00383C0E" w:rsidP="00AF03D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B54C7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720612C2" w14:textId="77777777" w:rsidR="00383C0E" w:rsidRPr="00A11327" w:rsidRDefault="00383C0E" w:rsidP="00AF03D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3779141">
    <w:abstractNumId w:val="1"/>
  </w:num>
  <w:num w:numId="2" w16cid:durableId="1116951240">
    <w:abstractNumId w:val="0"/>
  </w:num>
  <w:num w:numId="3" w16cid:durableId="82165227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1A4C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57C10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5998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549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3C0E"/>
    <w:rsid w:val="003842CD"/>
    <w:rsid w:val="003865D7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5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60203"/>
    <w:rsid w:val="00461F12"/>
    <w:rsid w:val="004620D7"/>
    <w:rsid w:val="004625FF"/>
    <w:rsid w:val="00464898"/>
    <w:rsid w:val="00466199"/>
    <w:rsid w:val="004669DF"/>
    <w:rsid w:val="00466BE4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774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E6B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43F4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0DA0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383D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6BBB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450B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3CD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4F69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58A6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A794B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5FD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054D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A12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099B"/>
    <w:rsid w:val="00CD4A35"/>
    <w:rsid w:val="00CD76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1E3E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3F617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83D"/>
    <w:pPr>
      <w:spacing w:after="180"/>
    </w:pPr>
    <w:rPr>
      <w:rFonts w:ascii="Times New Roman" w:hAnsi="Times New Roman"/>
      <w:lang w:val="en-GB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link w:val="Ttulo3Car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rsid w:val="000B7FED"/>
    <w:pPr>
      <w:outlineLvl w:val="5"/>
    </w:pPr>
  </w:style>
  <w:style w:type="paragraph" w:styleId="Ttulo7">
    <w:name w:val="heading 7"/>
    <w:basedOn w:val="H6"/>
    <w:next w:val="Normal"/>
    <w:link w:val="Ttulo7Car"/>
    <w:qFormat/>
    <w:rsid w:val="000B7FED"/>
    <w:pPr>
      <w:outlineLvl w:val="6"/>
    </w:pPr>
  </w:style>
  <w:style w:type="paragraph" w:styleId="Ttulo8">
    <w:name w:val="heading 8"/>
    <w:basedOn w:val="Ttulo1"/>
    <w:next w:val="Normal"/>
    <w:link w:val="Ttulo8Car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link w:val="EncabezadoC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link w:val="PiedepginaC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link w:val="TextocomentarioCar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B7FED"/>
    <w:rPr>
      <w:b/>
      <w:bCs/>
    </w:rPr>
  </w:style>
  <w:style w:type="paragraph" w:styleId="Mapadeldocumento">
    <w:name w:val="Document Map"/>
    <w:basedOn w:val="Normal"/>
    <w:link w:val="MapadeldocumentoC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C94DFE"/>
    <w:pPr>
      <w:ind w:left="720"/>
    </w:pPr>
  </w:style>
  <w:style w:type="character" w:styleId="Mencinsinresolver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Ttulo2Car">
    <w:name w:val="Título 2 Car"/>
    <w:aliases w:val="Head2A Car,2 Car,H2 Car,h2 Car"/>
    <w:link w:val="Ttulo2"/>
    <w:rsid w:val="00C15688"/>
    <w:rPr>
      <w:rFonts w:ascii="Arial" w:hAnsi="Arial"/>
      <w:sz w:val="32"/>
      <w:lang w:val="en-GB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link w:val="Ttulo1"/>
    <w:rsid w:val="00A01CF2"/>
    <w:rPr>
      <w:rFonts w:ascii="Arial" w:hAnsi="Arial"/>
      <w:sz w:val="36"/>
      <w:lang w:val="en-GB"/>
    </w:rPr>
  </w:style>
  <w:style w:type="character" w:customStyle="1" w:styleId="Ttulo3Car">
    <w:name w:val="Título 3 Car"/>
    <w:aliases w:val="Underrubrik2 Car,H3 Car,0H Car,h3 Car,no break Car"/>
    <w:link w:val="Ttulo3"/>
    <w:rsid w:val="00A01CF2"/>
    <w:rPr>
      <w:rFonts w:ascii="Arial" w:hAnsi="Arial"/>
      <w:sz w:val="28"/>
      <w:lang w:val="en-GB"/>
    </w:rPr>
  </w:style>
  <w:style w:type="character" w:customStyle="1" w:styleId="Ttulo4Car">
    <w:name w:val="Título 4 Car"/>
    <w:link w:val="Ttulo4"/>
    <w:rsid w:val="00A01CF2"/>
    <w:rPr>
      <w:rFonts w:ascii="Arial" w:hAnsi="Arial"/>
      <w:sz w:val="24"/>
      <w:lang w:val="en-GB"/>
    </w:rPr>
  </w:style>
  <w:style w:type="character" w:customStyle="1" w:styleId="Ttulo5Car">
    <w:name w:val="Título 5 Car"/>
    <w:link w:val="Ttulo5"/>
    <w:rsid w:val="00A01CF2"/>
    <w:rPr>
      <w:rFonts w:ascii="Arial" w:hAnsi="Arial"/>
      <w:sz w:val="22"/>
      <w:lang w:val="en-GB"/>
    </w:rPr>
  </w:style>
  <w:style w:type="character" w:customStyle="1" w:styleId="Ttulo6Car">
    <w:name w:val="Título 6 Car"/>
    <w:link w:val="Ttulo6"/>
    <w:rsid w:val="00A01CF2"/>
    <w:rPr>
      <w:rFonts w:ascii="Arial" w:hAnsi="Arial"/>
      <w:lang w:val="en-GB"/>
    </w:rPr>
  </w:style>
  <w:style w:type="character" w:customStyle="1" w:styleId="Ttulo7Car">
    <w:name w:val="Título 7 Car"/>
    <w:link w:val="Ttulo7"/>
    <w:rsid w:val="00A01CF2"/>
    <w:rPr>
      <w:rFonts w:ascii="Arial" w:hAnsi="Arial"/>
      <w:lang w:val="en-GB"/>
    </w:rPr>
  </w:style>
  <w:style w:type="character" w:customStyle="1" w:styleId="Ttulo8Car">
    <w:name w:val="Título 8 Car"/>
    <w:link w:val="Ttulo8"/>
    <w:rsid w:val="00A01CF2"/>
    <w:rPr>
      <w:rFonts w:ascii="Arial" w:hAnsi="Arial"/>
      <w:sz w:val="36"/>
      <w:lang w:val="en-GB"/>
    </w:rPr>
  </w:style>
  <w:style w:type="character" w:customStyle="1" w:styleId="Ttulo9Car">
    <w:name w:val="Título 9 Car"/>
    <w:link w:val="Ttulo9"/>
    <w:rsid w:val="00A01CF2"/>
    <w:rPr>
      <w:rFonts w:ascii="Arial" w:hAnsi="Arial"/>
      <w:sz w:val="36"/>
      <w:lang w:val="en-GB"/>
    </w:rPr>
  </w:style>
  <w:style w:type="character" w:customStyle="1" w:styleId="EncabezadoCar">
    <w:name w:val="Encabezado Car"/>
    <w:link w:val="Encabezado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TextonotapieCar">
    <w:name w:val="Texto nota pie Car"/>
    <w:link w:val="Textonotapie"/>
    <w:semiHidden/>
    <w:rsid w:val="00A01CF2"/>
    <w:rPr>
      <w:rFonts w:ascii="Times New Roman" w:hAnsi="Times New Roman"/>
      <w:sz w:val="16"/>
      <w:lang w:val="en-GB"/>
    </w:rPr>
  </w:style>
  <w:style w:type="character" w:customStyle="1" w:styleId="PiedepginaCar">
    <w:name w:val="Pie de página Car"/>
    <w:link w:val="Piedepgina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TextocomentarioCar">
    <w:name w:val="Texto comentario Car"/>
    <w:link w:val="Textocomentario"/>
    <w:semiHidden/>
    <w:rsid w:val="00A01CF2"/>
    <w:rPr>
      <w:rFonts w:ascii="Times New Roman" w:hAnsi="Times New Roman"/>
      <w:lang w:val="en-GB"/>
    </w:rPr>
  </w:style>
  <w:style w:type="character" w:customStyle="1" w:styleId="TextodegloboCar">
    <w:name w:val="Texto de globo Car"/>
    <w:link w:val="Textodeglobo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suntodelcomentarioCar">
    <w:name w:val="Asunto del comentario Car"/>
    <w:link w:val="Asuntodelcomentario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MapadeldocumentoCar">
    <w:name w:val="Mapa del documento Car"/>
    <w:link w:val="Mapadeldocumento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Fuentedeprrafopredeter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584659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02A1D-CBD4-4BF0-BE8D-A0E779E1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7</Pages>
  <Words>1551</Words>
  <Characters>8535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13</cp:revision>
  <cp:lastPrinted>1900-01-01T00:00:00Z</cp:lastPrinted>
  <dcterms:created xsi:type="dcterms:W3CDTF">2023-07-11T06:19:00Z</dcterms:created>
  <dcterms:modified xsi:type="dcterms:W3CDTF">2023-07-12T07:20:00Z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