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D2F50" w14:textId="77777777" w:rsidR="00B55D8F" w:rsidRDefault="00B55D8F" w:rsidP="00B55D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R5s230514</w:t>
        </w:r>
      </w:fldSimple>
    </w:p>
    <w:p w14:paraId="584CF2E4" w14:textId="77777777" w:rsidR="00B55D8F" w:rsidRDefault="00000000" w:rsidP="00B55D8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55D8F" w:rsidRPr="00BA51D9">
          <w:rPr>
            <w:b/>
            <w:noProof/>
            <w:sz w:val="24"/>
          </w:rPr>
          <w:t>Online</w:t>
        </w:r>
      </w:fldSimple>
      <w:r w:rsidR="00B55D8F">
        <w:rPr>
          <w:b/>
          <w:noProof/>
          <w:sz w:val="24"/>
        </w:rPr>
        <w:t xml:space="preserve">, </w:t>
      </w:r>
      <w:r w:rsidR="00B55D8F">
        <w:fldChar w:fldCharType="begin"/>
      </w:r>
      <w:r w:rsidR="00B55D8F">
        <w:instrText xml:space="preserve"> DOCPROPERTY  Country  \* MERGEFORMAT </w:instrText>
      </w:r>
      <w:r w:rsidR="00B55D8F">
        <w:fldChar w:fldCharType="end"/>
      </w:r>
      <w:r w:rsidR="00B55D8F">
        <w:rPr>
          <w:b/>
          <w:noProof/>
          <w:sz w:val="24"/>
        </w:rPr>
        <w:t xml:space="preserve">, </w:t>
      </w:r>
      <w:fldSimple w:instr=" DOCPROPERTY  StartDate  \* MERGEFORMAT ">
        <w:r w:rsidR="00B55D8F" w:rsidRPr="00BA51D9">
          <w:rPr>
            <w:b/>
            <w:noProof/>
            <w:sz w:val="24"/>
          </w:rPr>
          <w:t>9th Dec 2022</w:t>
        </w:r>
      </w:fldSimple>
      <w:r w:rsidR="00B55D8F">
        <w:rPr>
          <w:b/>
          <w:noProof/>
          <w:sz w:val="24"/>
        </w:rPr>
        <w:t xml:space="preserve"> - </w:t>
      </w:r>
      <w:fldSimple w:instr=" DOCPROPERTY  EndDate  \* MERGEFORMAT ">
        <w:r w:rsidR="00B55D8F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55D8F" w14:paraId="2A426120" w14:textId="77777777" w:rsidTr="009E36D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0F0513" w14:textId="77777777" w:rsidR="00B55D8F" w:rsidRDefault="00B55D8F" w:rsidP="009E36D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55D8F" w14:paraId="1D002992" w14:textId="77777777" w:rsidTr="009E36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4DD71" w14:textId="77777777" w:rsidR="00B55D8F" w:rsidRDefault="00B55D8F" w:rsidP="009E36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55D8F" w14:paraId="141EA258" w14:textId="77777777" w:rsidTr="009E36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4780A2" w14:textId="77777777" w:rsidR="00B55D8F" w:rsidRDefault="00B55D8F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D8F" w14:paraId="4FED60DC" w14:textId="77777777" w:rsidTr="009E36D9">
        <w:tc>
          <w:tcPr>
            <w:tcW w:w="142" w:type="dxa"/>
            <w:tcBorders>
              <w:left w:val="single" w:sz="4" w:space="0" w:color="auto"/>
            </w:tcBorders>
          </w:tcPr>
          <w:p w14:paraId="7646B520" w14:textId="77777777" w:rsidR="00B55D8F" w:rsidRDefault="00B55D8F" w:rsidP="009E36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9F7E72" w14:textId="77777777" w:rsidR="00B55D8F" w:rsidRPr="00410371" w:rsidRDefault="00000000" w:rsidP="009E36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55D8F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EC28B98" w14:textId="77777777" w:rsidR="00B55D8F" w:rsidRDefault="00B55D8F" w:rsidP="009E36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721830" w14:textId="77777777" w:rsidR="00B55D8F" w:rsidRPr="00410371" w:rsidRDefault="00000000" w:rsidP="009E36D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55D8F" w:rsidRPr="00410371">
                <w:rPr>
                  <w:b/>
                  <w:noProof/>
                  <w:sz w:val="28"/>
                </w:rPr>
                <w:t>3128</w:t>
              </w:r>
            </w:fldSimple>
          </w:p>
        </w:tc>
        <w:tc>
          <w:tcPr>
            <w:tcW w:w="709" w:type="dxa"/>
          </w:tcPr>
          <w:p w14:paraId="4C16DEB3" w14:textId="77777777" w:rsidR="00B55D8F" w:rsidRDefault="00B55D8F" w:rsidP="009E36D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6A5D35" w14:textId="77777777" w:rsidR="00B55D8F" w:rsidRPr="00410371" w:rsidRDefault="00000000" w:rsidP="009E36D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55D8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F868E7A" w14:textId="77777777" w:rsidR="00B55D8F" w:rsidRDefault="00B55D8F" w:rsidP="009E36D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149818" w14:textId="77777777" w:rsidR="00B55D8F" w:rsidRPr="00410371" w:rsidRDefault="00000000" w:rsidP="009E36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55D8F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1B85EC" w14:textId="77777777" w:rsidR="00B55D8F" w:rsidRDefault="00B55D8F" w:rsidP="009E36D9">
            <w:pPr>
              <w:pStyle w:val="CRCoverPage"/>
              <w:spacing w:after="0"/>
              <w:rPr>
                <w:noProof/>
              </w:rPr>
            </w:pPr>
          </w:p>
        </w:tc>
      </w:tr>
      <w:tr w:rsidR="00B55D8F" w14:paraId="6C0F153D" w14:textId="77777777" w:rsidTr="009E36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9C59D" w14:textId="77777777" w:rsidR="00B55D8F" w:rsidRDefault="00B55D8F" w:rsidP="009E36D9">
            <w:pPr>
              <w:pStyle w:val="CRCoverPage"/>
              <w:spacing w:after="0"/>
              <w:rPr>
                <w:noProof/>
              </w:rPr>
            </w:pPr>
          </w:p>
        </w:tc>
      </w:tr>
      <w:tr w:rsidR="00B55D8F" w14:paraId="5E16124A" w14:textId="77777777" w:rsidTr="009E36D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EB302" w14:textId="77777777" w:rsidR="00B55D8F" w:rsidRPr="00F25D98" w:rsidRDefault="00B55D8F" w:rsidP="009E36D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55D8F" w14:paraId="1CF2D086" w14:textId="77777777" w:rsidTr="009E36D9">
        <w:tc>
          <w:tcPr>
            <w:tcW w:w="9641" w:type="dxa"/>
            <w:gridSpan w:val="9"/>
          </w:tcPr>
          <w:p w14:paraId="0FC8946D" w14:textId="77777777" w:rsidR="00B55D8F" w:rsidRDefault="00B55D8F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365DA0" w14:textId="77777777" w:rsidR="00B55D8F" w:rsidRDefault="00B55D8F" w:rsidP="00B55D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55D8F" w14:paraId="79E51BFA" w14:textId="77777777" w:rsidTr="009E36D9">
        <w:tc>
          <w:tcPr>
            <w:tcW w:w="2835" w:type="dxa"/>
          </w:tcPr>
          <w:p w14:paraId="02B29EC4" w14:textId="77777777" w:rsidR="00B55D8F" w:rsidRDefault="00B55D8F" w:rsidP="009E36D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817E4D" w14:textId="77777777" w:rsidR="00B55D8F" w:rsidRDefault="00B55D8F" w:rsidP="009E36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D71330" w14:textId="77777777" w:rsidR="00B55D8F" w:rsidRDefault="00B55D8F" w:rsidP="009E3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07E04C" w14:textId="77777777" w:rsidR="00B55D8F" w:rsidRDefault="00B55D8F" w:rsidP="009E36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347E82" w14:textId="77777777" w:rsidR="00B55D8F" w:rsidRDefault="00B55D8F" w:rsidP="009E3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E5EBDC" w14:textId="77777777" w:rsidR="00B55D8F" w:rsidRDefault="00B55D8F" w:rsidP="009E36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963E52" w14:textId="77777777" w:rsidR="00B55D8F" w:rsidRDefault="00B55D8F" w:rsidP="009E3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E1C31B" w14:textId="77777777" w:rsidR="00B55D8F" w:rsidRDefault="00B55D8F" w:rsidP="009E36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06AB43" w14:textId="77777777" w:rsidR="00B55D8F" w:rsidRDefault="00B55D8F" w:rsidP="009E36D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6F42B9" w14:textId="77777777" w:rsidR="00B55D8F" w:rsidRDefault="00B55D8F" w:rsidP="00B55D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55D8F" w14:paraId="0947A245" w14:textId="77777777" w:rsidTr="009E36D9">
        <w:tc>
          <w:tcPr>
            <w:tcW w:w="9640" w:type="dxa"/>
            <w:gridSpan w:val="11"/>
          </w:tcPr>
          <w:p w14:paraId="785FAB9D" w14:textId="77777777" w:rsidR="00B55D8F" w:rsidRDefault="00B55D8F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D8F" w14:paraId="0C7A5BD4" w14:textId="77777777" w:rsidTr="009E36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28EAD7" w14:textId="77777777" w:rsidR="00B55D8F" w:rsidRDefault="00B55D8F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5EF4D" w14:textId="77777777" w:rsidR="00B55D8F" w:rsidRDefault="00000000" w:rsidP="009E36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55D8F">
                <w:t>Correction to NR5GC testcase 8.1.6.1.1.2</w:t>
              </w:r>
            </w:fldSimple>
          </w:p>
        </w:tc>
      </w:tr>
      <w:tr w:rsidR="00B55D8F" w14:paraId="5A1591D4" w14:textId="77777777" w:rsidTr="009E36D9">
        <w:tc>
          <w:tcPr>
            <w:tcW w:w="1843" w:type="dxa"/>
            <w:tcBorders>
              <w:left w:val="single" w:sz="4" w:space="0" w:color="auto"/>
            </w:tcBorders>
          </w:tcPr>
          <w:p w14:paraId="4D219B59" w14:textId="77777777" w:rsidR="00B55D8F" w:rsidRDefault="00B55D8F" w:rsidP="009E3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517C2D" w14:textId="77777777" w:rsidR="00B55D8F" w:rsidRDefault="00B55D8F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D8F" w14:paraId="6C662EDC" w14:textId="77777777" w:rsidTr="009E36D9">
        <w:tc>
          <w:tcPr>
            <w:tcW w:w="1843" w:type="dxa"/>
            <w:tcBorders>
              <w:left w:val="single" w:sz="4" w:space="0" w:color="auto"/>
            </w:tcBorders>
          </w:tcPr>
          <w:p w14:paraId="088856CC" w14:textId="77777777" w:rsidR="00B55D8F" w:rsidRDefault="00B55D8F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768F59" w14:textId="77777777" w:rsidR="00B55D8F" w:rsidRDefault="00000000" w:rsidP="009E36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55D8F">
                <w:rPr>
                  <w:noProof/>
                </w:rPr>
                <w:t>ROHDE &amp; SCHWARZ</w:t>
              </w:r>
            </w:fldSimple>
          </w:p>
        </w:tc>
      </w:tr>
      <w:tr w:rsidR="00B55D8F" w14:paraId="3DB474DA" w14:textId="77777777" w:rsidTr="009E36D9">
        <w:tc>
          <w:tcPr>
            <w:tcW w:w="1843" w:type="dxa"/>
            <w:tcBorders>
              <w:left w:val="single" w:sz="4" w:space="0" w:color="auto"/>
            </w:tcBorders>
          </w:tcPr>
          <w:p w14:paraId="27208C8F" w14:textId="77777777" w:rsidR="00B55D8F" w:rsidRDefault="00B55D8F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BD0D50" w14:textId="77777777" w:rsidR="00B55D8F" w:rsidRDefault="00B55D8F" w:rsidP="009E36D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55D8F" w14:paraId="63E869E9" w14:textId="77777777" w:rsidTr="009E36D9">
        <w:tc>
          <w:tcPr>
            <w:tcW w:w="1843" w:type="dxa"/>
            <w:tcBorders>
              <w:left w:val="single" w:sz="4" w:space="0" w:color="auto"/>
            </w:tcBorders>
          </w:tcPr>
          <w:p w14:paraId="4EF3B147" w14:textId="77777777" w:rsidR="00B55D8F" w:rsidRDefault="00B55D8F" w:rsidP="009E3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E4C1B6" w14:textId="77777777" w:rsidR="00B55D8F" w:rsidRDefault="00B55D8F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D8F" w14:paraId="35A015A5" w14:textId="77777777" w:rsidTr="009E36D9">
        <w:tc>
          <w:tcPr>
            <w:tcW w:w="1843" w:type="dxa"/>
            <w:tcBorders>
              <w:left w:val="single" w:sz="4" w:space="0" w:color="auto"/>
            </w:tcBorders>
          </w:tcPr>
          <w:p w14:paraId="66340727" w14:textId="77777777" w:rsidR="00B55D8F" w:rsidRDefault="00B55D8F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035881" w14:textId="77777777" w:rsidR="00B55D8F" w:rsidRDefault="00000000" w:rsidP="009E36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55D8F">
                <w:rPr>
                  <w:noProof/>
                </w:rPr>
                <w:t>TEI16_Test, NR_SON_MDT-UEConTest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C6737F0" w14:textId="77777777" w:rsidR="00B55D8F" w:rsidRDefault="00B55D8F" w:rsidP="009E36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D9BB65" w14:textId="77777777" w:rsidR="00B55D8F" w:rsidRDefault="00B55D8F" w:rsidP="009E36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F6D6ED" w14:textId="77777777" w:rsidR="00B55D8F" w:rsidRDefault="00000000" w:rsidP="009E36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55D8F">
                <w:rPr>
                  <w:noProof/>
                </w:rPr>
                <w:t>2023-06-29</w:t>
              </w:r>
            </w:fldSimple>
          </w:p>
        </w:tc>
      </w:tr>
      <w:tr w:rsidR="00B55D8F" w14:paraId="6009B5B5" w14:textId="77777777" w:rsidTr="009E36D9">
        <w:tc>
          <w:tcPr>
            <w:tcW w:w="1843" w:type="dxa"/>
            <w:tcBorders>
              <w:left w:val="single" w:sz="4" w:space="0" w:color="auto"/>
            </w:tcBorders>
          </w:tcPr>
          <w:p w14:paraId="596B22B9" w14:textId="77777777" w:rsidR="00B55D8F" w:rsidRDefault="00B55D8F" w:rsidP="009E3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1FED7E" w14:textId="77777777" w:rsidR="00B55D8F" w:rsidRDefault="00B55D8F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E6F642" w14:textId="77777777" w:rsidR="00B55D8F" w:rsidRDefault="00B55D8F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8202A4" w14:textId="77777777" w:rsidR="00B55D8F" w:rsidRDefault="00B55D8F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AC1E0D" w14:textId="77777777" w:rsidR="00B55D8F" w:rsidRDefault="00B55D8F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D8F" w14:paraId="275E4F00" w14:textId="77777777" w:rsidTr="009E36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8CCA8D" w14:textId="77777777" w:rsidR="00B55D8F" w:rsidRDefault="00B55D8F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436F59" w14:textId="77777777" w:rsidR="00B55D8F" w:rsidRDefault="00000000" w:rsidP="009E36D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55D8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136101" w14:textId="77777777" w:rsidR="00B55D8F" w:rsidRDefault="00B55D8F" w:rsidP="009E36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7D3BA2" w14:textId="77777777" w:rsidR="00B55D8F" w:rsidRDefault="00B55D8F" w:rsidP="009E36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656848" w14:textId="77777777" w:rsidR="00B55D8F" w:rsidRDefault="00000000" w:rsidP="009E36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55D8F">
                <w:rPr>
                  <w:noProof/>
                </w:rPr>
                <w:t>Rel-17</w:t>
              </w:r>
            </w:fldSimple>
          </w:p>
        </w:tc>
      </w:tr>
      <w:tr w:rsidR="00B55D8F" w14:paraId="5AD00F49" w14:textId="77777777" w:rsidTr="009E36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09795B" w14:textId="77777777" w:rsidR="00B55D8F" w:rsidRDefault="00B55D8F" w:rsidP="009E36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818767" w14:textId="77777777" w:rsidR="00B55D8F" w:rsidRDefault="00B55D8F" w:rsidP="009E36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34511C" w14:textId="77777777" w:rsidR="00B55D8F" w:rsidRDefault="00B55D8F" w:rsidP="009E36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187F15" w14:textId="77777777" w:rsidR="00B55D8F" w:rsidRPr="007C2097" w:rsidRDefault="00B55D8F" w:rsidP="009E36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55D8F" w14:paraId="73C3741C" w14:textId="77777777" w:rsidTr="009E36D9">
        <w:tc>
          <w:tcPr>
            <w:tcW w:w="1843" w:type="dxa"/>
          </w:tcPr>
          <w:p w14:paraId="7AE7485F" w14:textId="77777777" w:rsidR="00B55D8F" w:rsidRDefault="00B55D8F" w:rsidP="009E3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D05116" w14:textId="77777777" w:rsidR="00B55D8F" w:rsidRDefault="00B55D8F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D8F" w14:paraId="7299F44D" w14:textId="77777777" w:rsidTr="009E36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4A3C13" w14:textId="77777777" w:rsidR="00B55D8F" w:rsidRDefault="00B55D8F" w:rsidP="00B55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EF7FF1" w14:textId="77777777" w:rsidR="00B55D8F" w:rsidRPr="00854BD3" w:rsidRDefault="00B55D8F" w:rsidP="00B55D8F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the </w:t>
            </w:r>
            <w:r w:rsidRPr="00F35EF9">
              <w:rPr>
                <w:noProof/>
              </w:rPr>
              <w:t>function f_TC_8_1_6_1_1_2_NR5GC()</w:t>
            </w:r>
            <w:r>
              <w:rPr>
                <w:noProof/>
              </w:rPr>
              <w:t xml:space="preserve"> , </w:t>
            </w:r>
            <w:r w:rsidRPr="00F35EF9">
              <w:rPr>
                <w:noProof/>
              </w:rPr>
              <w:t>TEST_LOOPModeA_ON is configured in the preamble</w:t>
            </w:r>
            <w:r>
              <w:rPr>
                <w:noProof/>
              </w:rPr>
              <w:t xml:space="preserve"> function “</w:t>
            </w:r>
            <w:r w:rsidRPr="00640B13">
              <w:rPr>
                <w:i/>
                <w:noProof/>
              </w:rPr>
              <w:t>f_MultipleQoSPreamble_Part1</w:t>
            </w:r>
            <w:r>
              <w:rPr>
                <w:noProof/>
              </w:rPr>
              <w:t>”</w:t>
            </w:r>
            <w:r w:rsidRPr="00F35EF9">
              <w:rPr>
                <w:noProof/>
              </w:rPr>
              <w:t xml:space="preserve"> where as in the function </w:t>
            </w:r>
            <w:r>
              <w:rPr>
                <w:noProof/>
              </w:rPr>
              <w:t>“</w:t>
            </w:r>
            <w:r w:rsidRPr="00640B13">
              <w:rPr>
                <w:i/>
                <w:noProof/>
              </w:rPr>
              <w:t>f_NR5GC_RRC_ConnectedState3N_Def</w:t>
            </w:r>
            <w:r>
              <w:rPr>
                <w:i/>
                <w:noProof/>
              </w:rPr>
              <w:t>”</w:t>
            </w:r>
            <w:r w:rsidRPr="00F35EF9">
              <w:rPr>
                <w:noProof/>
              </w:rPr>
              <w:t xml:space="preserve"> , TEST_LOOPModeB_ON is used.</w:t>
            </w:r>
          </w:p>
          <w:p w14:paraId="1D0C0EA1" w14:textId="77777777" w:rsidR="00B55D8F" w:rsidRPr="0037699A" w:rsidRDefault="00B55D8F" w:rsidP="00B55D8F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As this test case is also configuring </w:t>
            </w:r>
            <w:r w:rsidRPr="00854BD3">
              <w:rPr>
                <w:noProof/>
              </w:rPr>
              <w:t>v_IP_PDU_delay</w:t>
            </w:r>
            <w:r>
              <w:rPr>
                <w:noProof/>
              </w:rPr>
              <w:t xml:space="preserve"> , it is proposed to stick with </w:t>
            </w:r>
            <w:r w:rsidRPr="00854BD3">
              <w:rPr>
                <w:noProof/>
              </w:rPr>
              <w:t>TEST_LOOPModeB_ON</w:t>
            </w:r>
            <w:r>
              <w:rPr>
                <w:noProof/>
              </w:rPr>
              <w:t xml:space="preserve"> in preamble.</w:t>
            </w:r>
          </w:p>
        </w:tc>
      </w:tr>
      <w:tr w:rsidR="00B55D8F" w14:paraId="03B00169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E288F" w14:textId="77777777" w:rsidR="00B55D8F" w:rsidRDefault="00B55D8F" w:rsidP="00B55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A6AFB8" w14:textId="77777777" w:rsidR="00B55D8F" w:rsidRPr="00F12C50" w:rsidRDefault="00B55D8F" w:rsidP="00B55D8F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B55D8F" w14:paraId="257626AF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CB46" w14:textId="77777777" w:rsidR="00B55D8F" w:rsidRDefault="00B55D8F" w:rsidP="00B55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AD03C3" w14:textId="77777777" w:rsidR="00B55D8F" w:rsidRPr="006316B2" w:rsidRDefault="00B55D8F" w:rsidP="00B55D8F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 w:rsidRPr="00640B13">
              <w:t>f_MultipleQoSPreamble_Part1</w:t>
            </w:r>
            <w:r>
              <w:t xml:space="preserve"> is configured with </w:t>
            </w:r>
            <w:r w:rsidRPr="00F35EF9">
              <w:rPr>
                <w:noProof/>
              </w:rPr>
              <w:t>TEST_LOOPModeB_ON</w:t>
            </w:r>
          </w:p>
        </w:tc>
      </w:tr>
      <w:tr w:rsidR="00B55D8F" w14:paraId="608973E3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B6CF0E" w14:textId="77777777" w:rsidR="00B55D8F" w:rsidRDefault="00B55D8F" w:rsidP="00B55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3230DD" w14:textId="77777777" w:rsidR="00B55D8F" w:rsidRPr="00CF39F2" w:rsidRDefault="00B55D8F" w:rsidP="00B55D8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B55D8F" w14:paraId="6A62740F" w14:textId="77777777" w:rsidTr="009E36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2FB0FF" w14:textId="77777777" w:rsidR="00B55D8F" w:rsidRDefault="00B55D8F" w:rsidP="00B55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5DED6" w14:textId="77777777" w:rsidR="00B55D8F" w:rsidRPr="00CF39F2" w:rsidRDefault="00B55D8F" w:rsidP="00B55D8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B55D8F" w14:paraId="52320B9F" w14:textId="77777777" w:rsidTr="009E36D9">
        <w:tc>
          <w:tcPr>
            <w:tcW w:w="2694" w:type="dxa"/>
            <w:gridSpan w:val="2"/>
          </w:tcPr>
          <w:p w14:paraId="5E0B45C1" w14:textId="77777777" w:rsidR="00B55D8F" w:rsidRDefault="00B55D8F" w:rsidP="00B55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7FE2F0" w14:textId="77777777" w:rsidR="00B55D8F" w:rsidRDefault="00B55D8F" w:rsidP="00B55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D8F" w14:paraId="72C266B8" w14:textId="77777777" w:rsidTr="009E36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F4A51B" w14:textId="77777777" w:rsidR="00B55D8F" w:rsidRDefault="00B55D8F" w:rsidP="00B55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6EEE8D" w14:textId="77777777" w:rsidR="00B55D8F" w:rsidRDefault="00B55D8F" w:rsidP="00B55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8.1.6.1.1.2.NR5GC</w:t>
            </w:r>
          </w:p>
        </w:tc>
      </w:tr>
      <w:tr w:rsidR="00B55D8F" w14:paraId="255AB4EF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B9655" w14:textId="77777777" w:rsidR="00B55D8F" w:rsidRDefault="00B55D8F" w:rsidP="00B55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F30D87" w14:textId="77777777" w:rsidR="00B55D8F" w:rsidRDefault="00B55D8F" w:rsidP="00B55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D8F" w14:paraId="0D64DB59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DBF3D7" w14:textId="77777777" w:rsidR="00B55D8F" w:rsidRDefault="00B55D8F" w:rsidP="00B55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264FBA" w14:textId="77777777" w:rsidR="00B55D8F" w:rsidRDefault="00B55D8F" w:rsidP="00B55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CD7D7F" w14:textId="77777777" w:rsidR="00B55D8F" w:rsidRDefault="00B55D8F" w:rsidP="00B55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42C54" w14:textId="77777777" w:rsidR="00B55D8F" w:rsidRDefault="00B55D8F" w:rsidP="00B55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357F63" w14:textId="77777777" w:rsidR="00B55D8F" w:rsidRDefault="00B55D8F" w:rsidP="00B55D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5D8F" w14:paraId="6582E02C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FABC3" w14:textId="77777777" w:rsidR="00B55D8F" w:rsidRDefault="00B55D8F" w:rsidP="00B55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AD4E27" w14:textId="77777777" w:rsidR="00B55D8F" w:rsidRDefault="00B55D8F" w:rsidP="00B55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9C00D0" w14:textId="77777777" w:rsidR="00B55D8F" w:rsidRDefault="00B55D8F" w:rsidP="00B55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D812D1" w14:textId="77777777" w:rsidR="00B55D8F" w:rsidRDefault="00B55D8F" w:rsidP="00B55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569AF2" w14:textId="77777777" w:rsidR="00B55D8F" w:rsidRDefault="00B55D8F" w:rsidP="00B55D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5D8F" w14:paraId="4138C003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EE2E8" w14:textId="77777777" w:rsidR="00B55D8F" w:rsidRDefault="00B55D8F" w:rsidP="00B55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B3BFD6" w14:textId="77777777" w:rsidR="00B55D8F" w:rsidRDefault="00B55D8F" w:rsidP="00B55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3619E" w14:textId="77777777" w:rsidR="00B55D8F" w:rsidRDefault="00B55D8F" w:rsidP="00B55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B549AF4" w14:textId="77777777" w:rsidR="00B55D8F" w:rsidRDefault="00B55D8F" w:rsidP="00B55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C95117" w14:textId="77777777" w:rsidR="00B55D8F" w:rsidRDefault="00B55D8F" w:rsidP="00B55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B55D8F" w14:paraId="70300C42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B1911" w14:textId="77777777" w:rsidR="00B55D8F" w:rsidRDefault="00B55D8F" w:rsidP="00B55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6D832F" w14:textId="77777777" w:rsidR="00B55D8F" w:rsidRDefault="00B55D8F" w:rsidP="00B55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E6C08" w14:textId="77777777" w:rsidR="00B55D8F" w:rsidRDefault="00B55D8F" w:rsidP="00B55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932D18" w14:textId="77777777" w:rsidR="00B55D8F" w:rsidRDefault="00B55D8F" w:rsidP="00B55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35E8C8" w14:textId="77777777" w:rsidR="00B55D8F" w:rsidRDefault="00B55D8F" w:rsidP="00B55D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5D8F" w14:paraId="73DA71A1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32461" w14:textId="77777777" w:rsidR="00B55D8F" w:rsidRDefault="00B55D8F" w:rsidP="00B55D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A7865D" w14:textId="77777777" w:rsidR="00B55D8F" w:rsidRDefault="00B55D8F" w:rsidP="00B55D8F">
            <w:pPr>
              <w:pStyle w:val="CRCoverPage"/>
              <w:spacing w:after="0"/>
              <w:rPr>
                <w:noProof/>
              </w:rPr>
            </w:pPr>
          </w:p>
        </w:tc>
      </w:tr>
      <w:tr w:rsidR="00B55D8F" w14:paraId="57F3413E" w14:textId="77777777" w:rsidTr="009E36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461125" w14:textId="77777777" w:rsidR="00B55D8F" w:rsidRDefault="00B55D8F" w:rsidP="00B55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C8266" w14:textId="77777777" w:rsidR="00B55D8F" w:rsidRDefault="00B55D8F" w:rsidP="00B55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associated Prose CR will be raised </w:t>
            </w:r>
          </w:p>
        </w:tc>
      </w:tr>
      <w:tr w:rsidR="00B55D8F" w:rsidRPr="008863B9" w14:paraId="3BF82577" w14:textId="77777777" w:rsidTr="009E36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1ADE96" w14:textId="77777777" w:rsidR="00B55D8F" w:rsidRPr="008863B9" w:rsidRDefault="00B55D8F" w:rsidP="00B55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D9F77B" w14:textId="77777777" w:rsidR="00B55D8F" w:rsidRPr="008863B9" w:rsidRDefault="00B55D8F" w:rsidP="00B55D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55D8F" w14:paraId="4A41E912" w14:textId="77777777" w:rsidTr="009E36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C222C5" w14:textId="77777777" w:rsidR="00B55D8F" w:rsidRDefault="00B55D8F" w:rsidP="00B55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C9F8E" w14:textId="77777777" w:rsidR="00B55D8F" w:rsidRDefault="00B55D8F" w:rsidP="00B55D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973340" w14:textId="77777777" w:rsidR="00B55D8F" w:rsidRDefault="00B55D8F" w:rsidP="00B55D8F">
      <w:pPr>
        <w:rPr>
          <w:noProof/>
        </w:rPr>
      </w:pPr>
    </w:p>
    <w:p w14:paraId="0C9604AE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723E464C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1BCF90" w14:textId="77777777" w:rsidR="009478EE" w:rsidRDefault="009478EE" w:rsidP="009478EE">
      <w:pPr>
        <w:rPr>
          <w:noProof/>
        </w:rPr>
      </w:pPr>
    </w:p>
    <w:p w14:paraId="77F6AE30" w14:textId="77777777" w:rsidR="007A73E5" w:rsidRPr="00D83A7A" w:rsidRDefault="007A73E5" w:rsidP="007A73E5">
      <w:pPr>
        <w:pStyle w:val="Titel"/>
        <w:jc w:val="left"/>
        <w:rPr>
          <w:rStyle w:val="Hervorhebung"/>
          <w:rFonts w:ascii="Arial" w:hAnsi="Arial" w:cs="Arial"/>
          <w:i w:val="0"/>
          <w:lang w:eastAsia="en-GB"/>
        </w:rPr>
      </w:pPr>
      <w:bookmarkStart w:id="0" w:name="_Toc138964072"/>
      <w:r w:rsidRPr="00D83A7A">
        <w:rPr>
          <w:rStyle w:val="Hervorhebung"/>
          <w:rFonts w:ascii="Arial" w:hAnsi="Arial" w:cs="Arial"/>
          <w:i w:val="0"/>
        </w:rPr>
        <w:t>Table of Contents</w:t>
      </w:r>
      <w:bookmarkEnd w:id="0"/>
    </w:p>
    <w:p w14:paraId="4D855056" w14:textId="77777777" w:rsidR="00B55D8F" w:rsidRDefault="007A73E5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55D8F" w:rsidRPr="00760BAB">
        <w:rPr>
          <w:rFonts w:ascii="Arial" w:hAnsi="Arial" w:cs="Arial"/>
          <w:iCs/>
        </w:rPr>
        <w:t>Table of Contents</w:t>
      </w:r>
      <w:r w:rsidR="00B55D8F">
        <w:tab/>
      </w:r>
      <w:r w:rsidR="00B55D8F">
        <w:fldChar w:fldCharType="begin"/>
      </w:r>
      <w:r w:rsidR="00B55D8F">
        <w:instrText xml:space="preserve"> PAGEREF _Toc138964072 \h </w:instrText>
      </w:r>
      <w:r w:rsidR="00B55D8F">
        <w:fldChar w:fldCharType="separate"/>
      </w:r>
      <w:r w:rsidR="00B55D8F">
        <w:t>2</w:t>
      </w:r>
      <w:r w:rsidR="00B55D8F">
        <w:fldChar w:fldCharType="end"/>
      </w:r>
    </w:p>
    <w:p w14:paraId="0E67D879" w14:textId="77777777" w:rsidR="00B55D8F" w:rsidRDefault="00B55D8F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760BAB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60BAB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_Toc138964073 \h </w:instrText>
      </w:r>
      <w:r>
        <w:fldChar w:fldCharType="separate"/>
      </w:r>
      <w:r>
        <w:t>2</w:t>
      </w:r>
      <w:r>
        <w:fldChar w:fldCharType="end"/>
      </w:r>
    </w:p>
    <w:p w14:paraId="40E85CA5" w14:textId="77777777" w:rsidR="00B55D8F" w:rsidRDefault="00B55D8F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760BA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60BA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_Toc138964074 \h </w:instrText>
      </w:r>
      <w:r>
        <w:fldChar w:fldCharType="separate"/>
      </w:r>
      <w:r>
        <w:t>2</w:t>
      </w:r>
      <w:r>
        <w:fldChar w:fldCharType="end"/>
      </w:r>
    </w:p>
    <w:p w14:paraId="2D36F2BF" w14:textId="77777777" w:rsidR="00B55D8F" w:rsidRDefault="00B55D8F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60BAB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60BAB">
        <w:rPr>
          <w:rFonts w:cs="Arial"/>
          <w:b/>
          <w:color w:val="000000"/>
          <w:lang w:eastAsia="en-GB"/>
        </w:rPr>
        <w:t xml:space="preserve">Correction to the </w:t>
      </w:r>
      <w:r w:rsidRPr="00760BAB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760BAB">
        <w:rPr>
          <w:b/>
        </w:rPr>
        <w:t>f_TC_8_1_6_1_1_2_NR5GC</w:t>
      </w:r>
      <w:r>
        <w:tab/>
      </w:r>
      <w:r>
        <w:fldChar w:fldCharType="begin"/>
      </w:r>
      <w:r>
        <w:instrText xml:space="preserve"> PAGEREF _Toc138964075 \h </w:instrText>
      </w:r>
      <w:r>
        <w:fldChar w:fldCharType="separate"/>
      </w:r>
      <w:r>
        <w:t>2</w:t>
      </w:r>
      <w:r>
        <w:fldChar w:fldCharType="end"/>
      </w:r>
    </w:p>
    <w:p w14:paraId="300B43D5" w14:textId="77777777" w:rsidR="00B55D8F" w:rsidRPr="00D268E5" w:rsidRDefault="007A73E5" w:rsidP="00B55D8F">
      <w:pPr>
        <w:pStyle w:val="berschrift1"/>
        <w:numPr>
          <w:ilvl w:val="0"/>
          <w:numId w:val="2"/>
        </w:numPr>
        <w:autoSpaceDN w:val="0"/>
        <w:rPr>
          <w:rFonts w:cs="Arial"/>
        </w:rPr>
      </w:pPr>
      <w:r>
        <w:rPr>
          <w:rFonts w:cs="Arial"/>
          <w:noProof/>
        </w:rPr>
        <w:fldChar w:fldCharType="end"/>
      </w:r>
      <w:bookmarkStart w:id="1" w:name="_Toc122434485"/>
      <w:bookmarkStart w:id="2" w:name="_Toc138933183"/>
      <w:r w:rsidR="00B55D8F" w:rsidRPr="00B55D8F">
        <w:rPr>
          <w:rFonts w:cs="Arial"/>
        </w:rPr>
        <w:t xml:space="preserve"> </w:t>
      </w:r>
      <w:bookmarkStart w:id="3" w:name="_Toc138964073"/>
      <w:r w:rsidR="00B55D8F" w:rsidRPr="00D268E5">
        <w:rPr>
          <w:rFonts w:cs="Arial"/>
        </w:rPr>
        <w:t>Overview</w:t>
      </w:r>
      <w:bookmarkEnd w:id="1"/>
      <w:bookmarkEnd w:id="2"/>
      <w:bookmarkEnd w:id="3"/>
    </w:p>
    <w:p w14:paraId="3B360FEE" w14:textId="77777777" w:rsidR="00B55D8F" w:rsidRDefault="00B55D8F" w:rsidP="00B55D8F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</w:t>
      </w:r>
      <w:r>
        <w:rPr>
          <w:rFonts w:cs="Arial"/>
          <w:sz w:val="24"/>
          <w:lang w:eastAsia="ja-JP"/>
        </w:rPr>
        <w:t>24</w:t>
      </w:r>
      <w:r w:rsidRPr="0072258E">
        <w:rPr>
          <w:rFonts w:cs="Arial"/>
          <w:sz w:val="24"/>
          <w:lang w:eastAsia="ja-JP"/>
        </w:rPr>
        <w:t xml:space="preserve"> related to the title of this CR.</w:t>
      </w:r>
    </w:p>
    <w:p w14:paraId="240DF73A" w14:textId="77777777" w:rsidR="00B55D8F" w:rsidRPr="00D268E5" w:rsidRDefault="00B55D8F" w:rsidP="00B55D8F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  <w:t>Parikshit Bhise</w:t>
      </w:r>
    </w:p>
    <w:p w14:paraId="46D236C6" w14:textId="77777777" w:rsidR="00B55D8F" w:rsidRDefault="00B55D8F" w:rsidP="00B55D8F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22" w:history="1">
        <w:r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Pr="00D268E5">
        <w:rPr>
          <w:rFonts w:cs="Arial"/>
          <w:sz w:val="24"/>
          <w:lang w:eastAsia="ja-JP"/>
        </w:rPr>
        <w:t xml:space="preserve"> </w:t>
      </w:r>
    </w:p>
    <w:p w14:paraId="098C2772" w14:textId="77777777" w:rsidR="007A73E5" w:rsidRDefault="007A73E5" w:rsidP="007A73E5">
      <w:pPr>
        <w:rPr>
          <w:b/>
          <w:sz w:val="24"/>
          <w:lang w:eastAsia="ja-JP"/>
        </w:rPr>
      </w:pPr>
    </w:p>
    <w:p w14:paraId="60D1E7E6" w14:textId="77777777" w:rsidR="007A73E5" w:rsidRDefault="007A73E5" w:rsidP="00B55D8F">
      <w:pPr>
        <w:pStyle w:val="berschrift1"/>
        <w:numPr>
          <w:ilvl w:val="0"/>
          <w:numId w:val="2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38964074"/>
      <w:r w:rsidRPr="00854C55">
        <w:rPr>
          <w:b/>
        </w:rPr>
        <w:t>Corrections required</w:t>
      </w:r>
      <w:bookmarkEnd w:id="4"/>
      <w:bookmarkEnd w:id="5"/>
      <w:bookmarkEnd w:id="6"/>
    </w:p>
    <w:p w14:paraId="6FBA5831" w14:textId="77777777" w:rsidR="00FB0A08" w:rsidRPr="003D65E8" w:rsidRDefault="00F45719" w:rsidP="00FB0A08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38964075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41320E">
        <w:rPr>
          <w:rFonts w:cs="Arial"/>
          <w:b/>
          <w:bCs/>
          <w:color w:val="000000"/>
          <w:lang w:val="en-US" w:eastAsia="en-GB"/>
        </w:rPr>
        <w:t>Function</w:t>
      </w:r>
      <w:r w:rsidR="00182D1A">
        <w:rPr>
          <w:rFonts w:cs="Arial"/>
          <w:b/>
          <w:bCs/>
          <w:color w:val="000000"/>
          <w:lang w:val="en-US" w:eastAsia="en-GB"/>
        </w:rPr>
        <w:t xml:space="preserve"> </w:t>
      </w:r>
      <w:r w:rsidR="00C0422F" w:rsidRPr="00FF6D51">
        <w:rPr>
          <w:rStyle w:val="k"/>
          <w:b/>
        </w:rPr>
        <w:t>f_TC_8_1_6_1_1_2_NR5GC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4ED96CAB" w14:textId="77777777" w:rsidTr="00060C6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63062" w14:textId="77777777" w:rsidR="00FB0A08" w:rsidRDefault="00060C6A" w:rsidP="002B42D8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FEAF" w14:textId="77777777" w:rsidR="00FB0A08" w:rsidRPr="00060C6A" w:rsidRDefault="00C0422F" w:rsidP="00B6670E">
            <w:pPr>
              <w:pStyle w:val="CRCoverPage"/>
              <w:spacing w:after="0"/>
              <w:rPr>
                <w:noProof/>
              </w:rPr>
            </w:pPr>
            <w:r w:rsidRPr="00ED5FC0">
              <w:rPr>
                <w:rStyle w:val="k"/>
              </w:rPr>
              <w:t>f_TC_8_1_6_1_1_2_NR5GC</w:t>
            </w:r>
          </w:p>
        </w:tc>
      </w:tr>
      <w:tr w:rsidR="00FB0A08" w14:paraId="6C782A11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AC7F2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5101" w14:textId="77777777" w:rsidR="00BB027D" w:rsidRPr="00854BD3" w:rsidRDefault="00BB027D" w:rsidP="00BB027D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the </w:t>
            </w:r>
            <w:r w:rsidRPr="00F35EF9">
              <w:rPr>
                <w:noProof/>
              </w:rPr>
              <w:t>function f_TC_8_1_6_1_1_2_NR5GC()</w:t>
            </w:r>
            <w:r>
              <w:rPr>
                <w:noProof/>
              </w:rPr>
              <w:t xml:space="preserve"> , </w:t>
            </w:r>
            <w:r w:rsidRPr="00F35EF9">
              <w:rPr>
                <w:noProof/>
              </w:rPr>
              <w:t>TEST_LOOPModeA_ON is configured in the preamble</w:t>
            </w:r>
            <w:r>
              <w:rPr>
                <w:noProof/>
              </w:rPr>
              <w:t xml:space="preserve"> function “</w:t>
            </w:r>
            <w:r w:rsidRPr="00640B13">
              <w:rPr>
                <w:i/>
                <w:noProof/>
              </w:rPr>
              <w:t>f_MultipleQoSPreamble_Part1</w:t>
            </w:r>
            <w:r>
              <w:rPr>
                <w:noProof/>
              </w:rPr>
              <w:t>”</w:t>
            </w:r>
            <w:r w:rsidRPr="00F35EF9">
              <w:rPr>
                <w:noProof/>
              </w:rPr>
              <w:t xml:space="preserve"> where as in the function </w:t>
            </w:r>
            <w:r>
              <w:rPr>
                <w:noProof/>
              </w:rPr>
              <w:t>“</w:t>
            </w:r>
            <w:r w:rsidRPr="00640B13">
              <w:rPr>
                <w:i/>
                <w:noProof/>
              </w:rPr>
              <w:t>f_NR5GC_RRC_ConnectedState3N_Def</w:t>
            </w:r>
            <w:r>
              <w:rPr>
                <w:i/>
                <w:noProof/>
              </w:rPr>
              <w:t>”</w:t>
            </w:r>
            <w:r w:rsidRPr="00F35EF9">
              <w:rPr>
                <w:noProof/>
              </w:rPr>
              <w:t xml:space="preserve"> , TEST_LOOPModeB_ON is used.</w:t>
            </w:r>
          </w:p>
          <w:p w14:paraId="28414EC8" w14:textId="77777777" w:rsidR="00FB0A08" w:rsidRPr="00AD4ADA" w:rsidRDefault="00BB027D" w:rsidP="00BB027D">
            <w:pPr>
              <w:pStyle w:val="CRCoverPage"/>
              <w:numPr>
                <w:ilvl w:val="0"/>
                <w:numId w:val="17"/>
              </w:numPr>
              <w:spacing w:after="0"/>
            </w:pPr>
            <w:r>
              <w:rPr>
                <w:noProof/>
              </w:rPr>
              <w:t xml:space="preserve">As this test case is also configuring </w:t>
            </w:r>
            <w:r w:rsidRPr="00854BD3">
              <w:rPr>
                <w:noProof/>
              </w:rPr>
              <w:t>v_IP_PDU_delay</w:t>
            </w:r>
            <w:r>
              <w:rPr>
                <w:noProof/>
              </w:rPr>
              <w:t xml:space="preserve"> , it is proposed to stick with </w:t>
            </w:r>
            <w:r w:rsidRPr="00854BD3">
              <w:rPr>
                <w:noProof/>
              </w:rPr>
              <w:t>TEST_LOOPModeB_ON</w:t>
            </w:r>
            <w:r>
              <w:rPr>
                <w:noProof/>
              </w:rPr>
              <w:t xml:space="preserve"> in preamble.</w:t>
            </w:r>
          </w:p>
        </w:tc>
      </w:tr>
      <w:tr w:rsidR="00FB0A08" w14:paraId="6E1BB235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2BF17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CB5D" w14:textId="77777777" w:rsidR="005C6479" w:rsidRPr="001124B3" w:rsidRDefault="001C7C2B" w:rsidP="00A02021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 w:rsidRPr="00640B13">
              <w:t>f_MultipleQoSPreamble_Part1</w:t>
            </w:r>
            <w:r>
              <w:t xml:space="preserve"> is configured with </w:t>
            </w:r>
            <w:r w:rsidRPr="00F35EF9">
              <w:rPr>
                <w:noProof/>
              </w:rPr>
              <w:t>TEST_LOOPModeB_ON</w:t>
            </w:r>
          </w:p>
        </w:tc>
      </w:tr>
      <w:tr w:rsidR="00FB0A08" w14:paraId="1E557AEA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08C2C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43A2" w14:textId="77777777" w:rsidR="00FB0A08" w:rsidRPr="00CC39F9" w:rsidRDefault="001F4E20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1F4E20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1F4E20">
              <w:rPr>
                <w:rFonts w:ascii="Arial" w:hAnsi="Arial" w:cs="Arial"/>
                <w:lang w:eastAsia="en-GB"/>
              </w:rPr>
              <w:t>/develop/NR5GC/8_1_6/RRC_MDT_IntraNR_Immediate_NR5GC.ttcn</w:t>
            </w:r>
          </w:p>
        </w:tc>
      </w:tr>
      <w:tr w:rsidR="00FB0A08" w14:paraId="340F52C7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92D69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 xml:space="preserve">MCC160 </w:t>
            </w:r>
            <w:r w:rsidRPr="00A9629B">
              <w:rPr>
                <w:rFonts w:ascii="Arial" w:hAnsi="Arial"/>
                <w:b/>
                <w:color w:val="000000" w:themeColor="text1"/>
              </w:rPr>
              <w:t>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FD26" w14:textId="5F8AF7C7" w:rsidR="00FB0A08" w:rsidRPr="00A9629B" w:rsidRDefault="00A9629B" w:rsidP="002B42D8">
            <w:pPr>
              <w:rPr>
                <w:rFonts w:ascii="Arial" w:hAnsi="Arial"/>
                <w:highlight w:val="green"/>
                <w:lang w:eastAsia="zh-CN"/>
              </w:rPr>
            </w:pPr>
            <w:r w:rsidRPr="00A9629B">
              <w:rPr>
                <w:rFonts w:ascii="Arial" w:hAnsi="Arial"/>
                <w:highlight w:val="green"/>
                <w:lang w:eastAsia="zh-CN"/>
              </w:rPr>
              <w:t>Accepted due to approval of Prose CR R5-234503 at RAN5#100</w:t>
            </w:r>
          </w:p>
        </w:tc>
      </w:tr>
    </w:tbl>
    <w:p w14:paraId="4AE76A11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2ADCFCD9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7ADCCF2B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10AECAF3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A99F" w14:textId="77777777" w:rsidR="00ED5FC0" w:rsidRPr="00ED5FC0" w:rsidRDefault="00F7580F" w:rsidP="00ED5FC0">
            <w:pPr>
              <w:pStyle w:val="HTMLVorformatiert"/>
              <w:rPr>
                <w:rStyle w:val="k"/>
              </w:rPr>
            </w:pPr>
            <w:r w:rsidRPr="00F7580F">
              <w:rPr>
                <w:color w:val="000000"/>
                <w:lang w:eastAsia="de-DE"/>
              </w:rPr>
              <w:t xml:space="preserve">  </w:t>
            </w:r>
            <w:r w:rsidR="00ED5FC0" w:rsidRPr="00ED5FC0">
              <w:rPr>
                <w:rStyle w:val="k"/>
              </w:rPr>
              <w:t>function f_TC_8_1_6_1_1_2_NR5GC() runs on NR5GC_PTC</w:t>
            </w:r>
          </w:p>
          <w:p w14:paraId="41EBFC1F" w14:textId="77777777" w:rsidR="00ED5FC0" w:rsidRPr="00ED5FC0" w:rsidRDefault="00ED5FC0" w:rsidP="00ED5FC0">
            <w:pPr>
              <w:pStyle w:val="HTMLVorformatiert"/>
              <w:rPr>
                <w:rStyle w:val="k"/>
              </w:rPr>
            </w:pPr>
            <w:r w:rsidRPr="00ED5FC0">
              <w:rPr>
                <w:rStyle w:val="k"/>
              </w:rPr>
              <w:t xml:space="preserve">  { //Immediate MDT / Measurement / Latency metrics for UL PDCP Packet Delay per DRB</w:t>
            </w:r>
          </w:p>
          <w:p w14:paraId="1534166B" w14:textId="77777777" w:rsidR="00ED5FC0" w:rsidRPr="00ED5FC0" w:rsidRDefault="00ED5FC0" w:rsidP="00ED5FC0">
            <w:pPr>
              <w:pStyle w:val="HTMLVorformatiert"/>
              <w:rPr>
                <w:rStyle w:val="k"/>
              </w:rPr>
            </w:pPr>
            <w:r w:rsidRPr="00ED5FC0">
              <w:rPr>
                <w:rStyle w:val="k"/>
              </w:rPr>
              <w:t xml:space="preserve">   </w:t>
            </w:r>
          </w:p>
          <w:p w14:paraId="0A4CC298" w14:textId="77777777" w:rsidR="00ED5FC0" w:rsidRPr="00247E6E" w:rsidRDefault="00ED5FC0" w:rsidP="00ED5FC0">
            <w:pPr>
              <w:pStyle w:val="HTMLVorformatiert"/>
              <w:rPr>
                <w:rStyle w:val="k"/>
                <w:b/>
              </w:rPr>
            </w:pPr>
            <w:r w:rsidRPr="00ED5FC0">
              <w:rPr>
                <w:rStyle w:val="k"/>
              </w:rPr>
              <w:t xml:space="preserve">    </w:t>
            </w:r>
            <w:r w:rsidRPr="00247E6E">
              <w:rPr>
                <w:rStyle w:val="k"/>
                <w:b/>
              </w:rPr>
              <w:t>&lt;&lt; SKIPPED CODE &gt;&gt;</w:t>
            </w:r>
          </w:p>
          <w:p w14:paraId="3DD1EBC7" w14:textId="77777777" w:rsidR="00ED5FC0" w:rsidRPr="00ED5FC0" w:rsidRDefault="00ED5FC0" w:rsidP="00ED5FC0">
            <w:pPr>
              <w:pStyle w:val="HTMLVorformatiert"/>
              <w:rPr>
                <w:rStyle w:val="k"/>
              </w:rPr>
            </w:pPr>
            <w:r w:rsidRPr="00ED5FC0">
              <w:rPr>
                <w:rStyle w:val="k"/>
              </w:rPr>
              <w:t xml:space="preserve">    </w:t>
            </w:r>
            <w:proofErr w:type="spellStart"/>
            <w:r w:rsidRPr="00ED5FC0">
              <w:rPr>
                <w:rStyle w:val="k"/>
              </w:rPr>
              <w:t>v_GSM_MobilityInfo_Type</w:t>
            </w:r>
            <w:proofErr w:type="spellEnd"/>
            <w:r w:rsidRPr="00ED5FC0">
              <w:rPr>
                <w:rStyle w:val="k"/>
              </w:rPr>
              <w:t xml:space="preserve"> := f_MultipleQoSPreamble_Part1 (nr_Cell1, </w:t>
            </w:r>
            <w:proofErr w:type="spellStart"/>
            <w:r w:rsidRPr="00ED5FC0">
              <w:rPr>
                <w:rStyle w:val="k"/>
              </w:rPr>
              <w:t>TEST_LOOPModeA_ON</w:t>
            </w:r>
            <w:proofErr w:type="spellEnd"/>
            <w:r w:rsidRPr="00ED5FC0">
              <w:rPr>
                <w:rStyle w:val="k"/>
              </w:rPr>
              <w:t>); //@sic R5s230321 sic@</w:t>
            </w:r>
          </w:p>
          <w:p w14:paraId="394F11BA" w14:textId="77777777" w:rsidR="00ED5FC0" w:rsidRPr="00247E6E" w:rsidRDefault="00247E6E" w:rsidP="00ED5FC0">
            <w:pPr>
              <w:pStyle w:val="HTMLVorformatiert"/>
              <w:rPr>
                <w:rStyle w:val="k"/>
                <w:b/>
              </w:rPr>
            </w:pPr>
            <w:r>
              <w:rPr>
                <w:rStyle w:val="k"/>
                <w:b/>
              </w:rPr>
              <w:t xml:space="preserve">    </w:t>
            </w:r>
            <w:r w:rsidR="00ED5FC0" w:rsidRPr="00247E6E">
              <w:rPr>
                <w:rStyle w:val="k"/>
                <w:b/>
              </w:rPr>
              <w:t>&lt;&lt; SKIPPED CODE &gt;&gt;</w:t>
            </w:r>
          </w:p>
          <w:p w14:paraId="2967DDA5" w14:textId="77777777" w:rsidR="002C2496" w:rsidRPr="00455951" w:rsidRDefault="00ED5FC0" w:rsidP="00ED5F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D5FC0">
              <w:rPr>
                <w:rStyle w:val="k"/>
              </w:rPr>
              <w:t>}</w:t>
            </w:r>
          </w:p>
        </w:tc>
      </w:tr>
    </w:tbl>
    <w:p w14:paraId="1CAC951C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23E11BEE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4CF0F168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3B40" w14:textId="77777777" w:rsidR="005514EE" w:rsidRPr="005514EE" w:rsidRDefault="005514EE" w:rsidP="005514EE">
            <w:pPr>
              <w:pStyle w:val="HTMLVorformatiert"/>
              <w:rPr>
                <w:rStyle w:val="k"/>
              </w:rPr>
            </w:pPr>
            <w:r w:rsidRPr="005514EE">
              <w:rPr>
                <w:rStyle w:val="k"/>
              </w:rPr>
              <w:t>function f_TC_8_1_6_1_1_2_NR5GC() runs on NR5GC_PTC</w:t>
            </w:r>
          </w:p>
          <w:p w14:paraId="2D62CC29" w14:textId="77777777" w:rsidR="005514EE" w:rsidRPr="005514EE" w:rsidRDefault="005514EE" w:rsidP="005514EE">
            <w:pPr>
              <w:pStyle w:val="HTMLVorformatiert"/>
              <w:rPr>
                <w:rStyle w:val="k"/>
              </w:rPr>
            </w:pPr>
            <w:r w:rsidRPr="005514EE">
              <w:rPr>
                <w:rStyle w:val="k"/>
              </w:rPr>
              <w:t xml:space="preserve">  { //Immediate MDT / Measurement / Latency metrics for UL PDCP Packet Delay per DRB</w:t>
            </w:r>
          </w:p>
          <w:p w14:paraId="423F066E" w14:textId="77777777" w:rsidR="005514EE" w:rsidRPr="005514EE" w:rsidRDefault="005514EE" w:rsidP="005514EE">
            <w:pPr>
              <w:pStyle w:val="HTMLVorformatiert"/>
              <w:rPr>
                <w:rStyle w:val="k"/>
              </w:rPr>
            </w:pPr>
            <w:r w:rsidRPr="005514EE">
              <w:rPr>
                <w:rStyle w:val="k"/>
              </w:rPr>
              <w:t xml:space="preserve">   </w:t>
            </w:r>
          </w:p>
          <w:p w14:paraId="06E67305" w14:textId="77777777" w:rsidR="005514EE" w:rsidRPr="00F41BCB" w:rsidRDefault="005514EE" w:rsidP="005514EE">
            <w:pPr>
              <w:pStyle w:val="HTMLVorformatiert"/>
              <w:rPr>
                <w:rStyle w:val="k"/>
                <w:b/>
              </w:rPr>
            </w:pPr>
            <w:r w:rsidRPr="005514EE">
              <w:rPr>
                <w:rStyle w:val="k"/>
              </w:rPr>
              <w:t xml:space="preserve">    </w:t>
            </w:r>
            <w:r w:rsidRPr="00F41BCB">
              <w:rPr>
                <w:rStyle w:val="k"/>
                <w:b/>
              </w:rPr>
              <w:t>&lt;&lt; SKIPPED CODE &gt;&gt;</w:t>
            </w:r>
          </w:p>
          <w:p w14:paraId="51D73E1D" w14:textId="77777777" w:rsidR="005514EE" w:rsidRPr="005514EE" w:rsidRDefault="005514EE" w:rsidP="005514EE">
            <w:pPr>
              <w:pStyle w:val="HTMLVorformatiert"/>
              <w:rPr>
                <w:rStyle w:val="k"/>
              </w:rPr>
            </w:pPr>
            <w:r w:rsidRPr="005514EE">
              <w:rPr>
                <w:rStyle w:val="k"/>
              </w:rPr>
              <w:t xml:space="preserve">    </w:t>
            </w:r>
            <w:proofErr w:type="spellStart"/>
            <w:r w:rsidRPr="00252957">
              <w:rPr>
                <w:rStyle w:val="k"/>
                <w:highlight w:val="yellow"/>
              </w:rPr>
              <w:t>v_GSM_MobilityInfo_Type</w:t>
            </w:r>
            <w:proofErr w:type="spellEnd"/>
            <w:r w:rsidRPr="00252957">
              <w:rPr>
                <w:rStyle w:val="k"/>
                <w:highlight w:val="yellow"/>
              </w:rPr>
              <w:t xml:space="preserve"> := f_MultipleQoSPreamble_Part1 (nr_Cell1); //@sic R5s230321 sic@ //WA#WI=1166950</w:t>
            </w:r>
          </w:p>
          <w:p w14:paraId="4976BA52" w14:textId="77777777" w:rsidR="005514EE" w:rsidRPr="00F41BCB" w:rsidRDefault="00F41BCB" w:rsidP="005514EE">
            <w:pPr>
              <w:pStyle w:val="HTMLVorformatiert"/>
              <w:rPr>
                <w:rStyle w:val="k"/>
                <w:b/>
              </w:rPr>
            </w:pPr>
            <w:r>
              <w:rPr>
                <w:rStyle w:val="k"/>
              </w:rPr>
              <w:t xml:space="preserve">    </w:t>
            </w:r>
            <w:r w:rsidR="005514EE" w:rsidRPr="00F41BCB">
              <w:rPr>
                <w:rStyle w:val="k"/>
                <w:b/>
              </w:rPr>
              <w:t>&lt;&lt; SKIPPED CODE &gt;&gt;</w:t>
            </w:r>
          </w:p>
          <w:p w14:paraId="6AD6C92F" w14:textId="77777777" w:rsidR="00FB0A08" w:rsidRPr="006D35E4" w:rsidRDefault="005514EE" w:rsidP="005514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514EE">
              <w:rPr>
                <w:rStyle w:val="k"/>
              </w:rPr>
              <w:t>}</w:t>
            </w:r>
          </w:p>
        </w:tc>
      </w:tr>
    </w:tbl>
    <w:p w14:paraId="5269FAD2" w14:textId="77777777" w:rsidR="001C6BC1" w:rsidRDefault="001C6BC1" w:rsidP="002B543A">
      <w:pPr>
        <w:pStyle w:val="berschrift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11420" w14:textId="77777777" w:rsidR="00336F51" w:rsidRDefault="00336F51">
      <w:r>
        <w:separator/>
      </w:r>
    </w:p>
  </w:endnote>
  <w:endnote w:type="continuationSeparator" w:id="0">
    <w:p w14:paraId="59B8521C" w14:textId="77777777" w:rsidR="00336F51" w:rsidRDefault="00336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8F562" w14:textId="77777777" w:rsidR="00B55D8F" w:rsidRDefault="00B55D8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30F61" w14:textId="77777777" w:rsidR="00B55D8F" w:rsidRDefault="00B55D8F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D7A" w14:textId="77777777" w:rsidR="00B55D8F" w:rsidRDefault="00B55D8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5AA16" w14:textId="77777777" w:rsidR="00336F51" w:rsidRDefault="00336F51">
      <w:r>
        <w:separator/>
      </w:r>
    </w:p>
  </w:footnote>
  <w:footnote w:type="continuationSeparator" w:id="0">
    <w:p w14:paraId="5A770DAB" w14:textId="77777777" w:rsidR="00336F51" w:rsidRDefault="00336F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6EAE7" w14:textId="77777777"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BA7FFFD" wp14:editId="5714716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1EAA1C3E" w14:textId="77777777" w:rsidR="00B75C71" w:rsidRPr="00A11327" w:rsidRDefault="00B55D8F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A7FFFD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Content>
                      <w:p w14:paraId="1EAA1C3E" w14:textId="77777777" w:rsidR="00B75C71" w:rsidRPr="00A11327" w:rsidRDefault="00B55D8F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05375" w14:textId="77777777" w:rsidR="00B75C71" w:rsidRDefault="00B75C71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64ED30F" wp14:editId="5903B61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4430B137" w14:textId="77777777" w:rsidR="00B75C71" w:rsidRPr="00A11327" w:rsidRDefault="00B55D8F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4ED30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4430B137" w14:textId="77777777" w:rsidR="00B75C71" w:rsidRPr="00A11327" w:rsidRDefault="00B55D8F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5984D" w14:textId="77777777" w:rsidR="00B75C71" w:rsidRDefault="00B75C71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E6DBA24" wp14:editId="528AE7D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1EDCE153" w14:textId="77777777" w:rsidR="00B75C71" w:rsidRPr="00A11327" w:rsidRDefault="00B55D8F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6DBA2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Content>
                      <w:p w14:paraId="1EDCE153" w14:textId="77777777" w:rsidR="00B75C71" w:rsidRPr="00A11327" w:rsidRDefault="00B55D8F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59226" w14:textId="77777777" w:rsidR="000E5A69" w:rsidRDefault="00B75C71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5ED318C" wp14:editId="679286C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5F801E6E" w14:textId="77777777" w:rsidR="00B75C71" w:rsidRPr="00A11327" w:rsidRDefault="00B55D8F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5ED318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Content>
                      <w:p w14:paraId="5F801E6E" w14:textId="77777777" w:rsidR="00B75C71" w:rsidRPr="00A11327" w:rsidRDefault="00B55D8F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0FE75" w14:textId="77777777" w:rsidR="000E5A69" w:rsidRDefault="000E5A69">
    <w:pPr>
      <w:pStyle w:val="Kopfzeile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B4A3020" wp14:editId="68252AA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434BB7DA" w14:textId="77777777" w:rsidR="00B75C71" w:rsidRPr="00A11327" w:rsidRDefault="00B55D8F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4A30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Content>
                      <w:p w14:paraId="434BB7DA" w14:textId="77777777" w:rsidR="00B75C71" w:rsidRPr="00A11327" w:rsidRDefault="00B55D8F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8D3D7" w14:textId="77777777" w:rsidR="000E5A69" w:rsidRDefault="00B75C71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4E2C373" wp14:editId="3A71111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0164B0A3" w14:textId="77777777" w:rsidR="00B75C71" w:rsidRPr="00A11327" w:rsidRDefault="00B55D8F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E2C37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Content>
                      <w:p w14:paraId="0164B0A3" w14:textId="77777777" w:rsidR="00B75C71" w:rsidRPr="00A11327" w:rsidRDefault="00B55D8F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61997"/>
    <w:multiLevelType w:val="hybridMultilevel"/>
    <w:tmpl w:val="A5FC54F8"/>
    <w:lvl w:ilvl="0" w:tplc="FB9E7F00">
      <w:start w:val="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8472367">
    <w:abstractNumId w:val="7"/>
  </w:num>
  <w:num w:numId="2" w16cid:durableId="550191355">
    <w:abstractNumId w:val="7"/>
  </w:num>
  <w:num w:numId="3" w16cid:durableId="12733225">
    <w:abstractNumId w:val="3"/>
  </w:num>
  <w:num w:numId="4" w16cid:durableId="2084715377">
    <w:abstractNumId w:val="14"/>
  </w:num>
  <w:num w:numId="5" w16cid:durableId="1258249317">
    <w:abstractNumId w:val="11"/>
  </w:num>
  <w:num w:numId="6" w16cid:durableId="604267022">
    <w:abstractNumId w:val="12"/>
  </w:num>
  <w:num w:numId="7" w16cid:durableId="1297640442">
    <w:abstractNumId w:val="5"/>
  </w:num>
  <w:num w:numId="8" w16cid:durableId="499274578">
    <w:abstractNumId w:val="13"/>
  </w:num>
  <w:num w:numId="9" w16cid:durableId="465048940">
    <w:abstractNumId w:val="6"/>
  </w:num>
  <w:num w:numId="10" w16cid:durableId="825708734">
    <w:abstractNumId w:val="9"/>
  </w:num>
  <w:num w:numId="11" w16cid:durableId="1262034949">
    <w:abstractNumId w:val="0"/>
  </w:num>
  <w:num w:numId="12" w16cid:durableId="1153911293">
    <w:abstractNumId w:val="4"/>
  </w:num>
  <w:num w:numId="13" w16cid:durableId="144010756">
    <w:abstractNumId w:val="15"/>
  </w:num>
  <w:num w:numId="14" w16cid:durableId="1847212141">
    <w:abstractNumId w:val="2"/>
  </w:num>
  <w:num w:numId="15" w16cid:durableId="1576670342">
    <w:abstractNumId w:val="10"/>
  </w:num>
  <w:num w:numId="16" w16cid:durableId="1808468298">
    <w:abstractNumId w:val="8"/>
  </w:num>
  <w:num w:numId="17" w16cid:durableId="99236696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511C"/>
    <w:rsid w:val="0003629C"/>
    <w:rsid w:val="00036FE7"/>
    <w:rsid w:val="00037130"/>
    <w:rsid w:val="00037324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0C6A"/>
    <w:rsid w:val="000614B3"/>
    <w:rsid w:val="0006172A"/>
    <w:rsid w:val="00063580"/>
    <w:rsid w:val="00063C7B"/>
    <w:rsid w:val="00063DE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BD8"/>
    <w:rsid w:val="000777A1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39C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64E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B47"/>
    <w:rsid w:val="000B5A4D"/>
    <w:rsid w:val="000B70AF"/>
    <w:rsid w:val="000B7F20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350E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183"/>
    <w:rsid w:val="000E1C08"/>
    <w:rsid w:val="000E2881"/>
    <w:rsid w:val="000E34B8"/>
    <w:rsid w:val="000E40F6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958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777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00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66A8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442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149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5449"/>
    <w:rsid w:val="001A62F8"/>
    <w:rsid w:val="001A6674"/>
    <w:rsid w:val="001A6DD0"/>
    <w:rsid w:val="001A709A"/>
    <w:rsid w:val="001A7861"/>
    <w:rsid w:val="001A7B60"/>
    <w:rsid w:val="001B0C74"/>
    <w:rsid w:val="001B2825"/>
    <w:rsid w:val="001B3994"/>
    <w:rsid w:val="001B3CA0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C7C2B"/>
    <w:rsid w:val="001C7F42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353F"/>
    <w:rsid w:val="001F406A"/>
    <w:rsid w:val="001F4E20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628F"/>
    <w:rsid w:val="002262F4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47E6E"/>
    <w:rsid w:val="002503D3"/>
    <w:rsid w:val="00252957"/>
    <w:rsid w:val="00254476"/>
    <w:rsid w:val="00254D56"/>
    <w:rsid w:val="00254EDA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1C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384A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041"/>
    <w:rsid w:val="00296865"/>
    <w:rsid w:val="002977CB"/>
    <w:rsid w:val="002A0A67"/>
    <w:rsid w:val="002A29B2"/>
    <w:rsid w:val="002A3532"/>
    <w:rsid w:val="002A3654"/>
    <w:rsid w:val="002A3658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43A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1F1"/>
    <w:rsid w:val="003048CC"/>
    <w:rsid w:val="00305409"/>
    <w:rsid w:val="003068A6"/>
    <w:rsid w:val="00307CD1"/>
    <w:rsid w:val="00310217"/>
    <w:rsid w:val="0031061D"/>
    <w:rsid w:val="003108AC"/>
    <w:rsid w:val="003108C1"/>
    <w:rsid w:val="00311DF7"/>
    <w:rsid w:val="003126B2"/>
    <w:rsid w:val="00312DE9"/>
    <w:rsid w:val="0031549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6F51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4947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2A59"/>
    <w:rsid w:val="00363861"/>
    <w:rsid w:val="00363EC0"/>
    <w:rsid w:val="0036418A"/>
    <w:rsid w:val="00364E03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C80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433"/>
    <w:rsid w:val="003A75F5"/>
    <w:rsid w:val="003A7BB9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3E7B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144"/>
    <w:rsid w:val="003E0DD2"/>
    <w:rsid w:val="003E149A"/>
    <w:rsid w:val="003E1A36"/>
    <w:rsid w:val="003E3232"/>
    <w:rsid w:val="003E33B8"/>
    <w:rsid w:val="003E51C2"/>
    <w:rsid w:val="003E680F"/>
    <w:rsid w:val="003E7365"/>
    <w:rsid w:val="003E74A0"/>
    <w:rsid w:val="003F00DA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71"/>
    <w:rsid w:val="00410F52"/>
    <w:rsid w:val="00411482"/>
    <w:rsid w:val="0041182D"/>
    <w:rsid w:val="00411BE5"/>
    <w:rsid w:val="00412379"/>
    <w:rsid w:val="004129A3"/>
    <w:rsid w:val="0041320E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0A37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8AA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4DF1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39D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1C39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14EE"/>
    <w:rsid w:val="00552878"/>
    <w:rsid w:val="00552E85"/>
    <w:rsid w:val="00553583"/>
    <w:rsid w:val="00554E43"/>
    <w:rsid w:val="00554F8C"/>
    <w:rsid w:val="00555A2A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76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092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5DE6"/>
    <w:rsid w:val="00626105"/>
    <w:rsid w:val="00626779"/>
    <w:rsid w:val="00626811"/>
    <w:rsid w:val="006270A9"/>
    <w:rsid w:val="006316B2"/>
    <w:rsid w:val="00634244"/>
    <w:rsid w:val="006349A1"/>
    <w:rsid w:val="00634D28"/>
    <w:rsid w:val="006357A5"/>
    <w:rsid w:val="00637DB3"/>
    <w:rsid w:val="0064052A"/>
    <w:rsid w:val="00640B13"/>
    <w:rsid w:val="00640FBC"/>
    <w:rsid w:val="0064139A"/>
    <w:rsid w:val="006416F0"/>
    <w:rsid w:val="006427F1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594D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05B5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D78A7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31B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106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0BB6"/>
    <w:rsid w:val="00741C56"/>
    <w:rsid w:val="0074257A"/>
    <w:rsid w:val="0074289D"/>
    <w:rsid w:val="00742960"/>
    <w:rsid w:val="00742A03"/>
    <w:rsid w:val="007462F5"/>
    <w:rsid w:val="007511D6"/>
    <w:rsid w:val="0075249E"/>
    <w:rsid w:val="007528D9"/>
    <w:rsid w:val="00755B36"/>
    <w:rsid w:val="00755C92"/>
    <w:rsid w:val="00755FD5"/>
    <w:rsid w:val="0075673D"/>
    <w:rsid w:val="007567E2"/>
    <w:rsid w:val="00757A6A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6CF1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6EFC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1C4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2EC0"/>
    <w:rsid w:val="00813B91"/>
    <w:rsid w:val="00814CF6"/>
    <w:rsid w:val="008159D3"/>
    <w:rsid w:val="00820822"/>
    <w:rsid w:val="008208E4"/>
    <w:rsid w:val="008212D4"/>
    <w:rsid w:val="00821841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461E8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BD3"/>
    <w:rsid w:val="00854F42"/>
    <w:rsid w:val="00855541"/>
    <w:rsid w:val="008560A6"/>
    <w:rsid w:val="008573DB"/>
    <w:rsid w:val="00857663"/>
    <w:rsid w:val="008576EC"/>
    <w:rsid w:val="00857715"/>
    <w:rsid w:val="00861BAC"/>
    <w:rsid w:val="00861EC3"/>
    <w:rsid w:val="008626E7"/>
    <w:rsid w:val="00863B8B"/>
    <w:rsid w:val="00864DAC"/>
    <w:rsid w:val="008657BF"/>
    <w:rsid w:val="008667AF"/>
    <w:rsid w:val="00867119"/>
    <w:rsid w:val="0086761B"/>
    <w:rsid w:val="00867981"/>
    <w:rsid w:val="00870356"/>
    <w:rsid w:val="00870E9B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2614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2D32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5A6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6B3"/>
    <w:rsid w:val="00916DEC"/>
    <w:rsid w:val="0091752E"/>
    <w:rsid w:val="0091778C"/>
    <w:rsid w:val="009177D7"/>
    <w:rsid w:val="00921F7B"/>
    <w:rsid w:val="009247ED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4A27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4E66"/>
    <w:rsid w:val="009667E8"/>
    <w:rsid w:val="00966D6E"/>
    <w:rsid w:val="009708DA"/>
    <w:rsid w:val="00971597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2FC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4B95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2021"/>
    <w:rsid w:val="00A03125"/>
    <w:rsid w:val="00A032EA"/>
    <w:rsid w:val="00A043C8"/>
    <w:rsid w:val="00A04888"/>
    <w:rsid w:val="00A04D2F"/>
    <w:rsid w:val="00A0538B"/>
    <w:rsid w:val="00A054F0"/>
    <w:rsid w:val="00A0746C"/>
    <w:rsid w:val="00A07D97"/>
    <w:rsid w:val="00A11801"/>
    <w:rsid w:val="00A118F7"/>
    <w:rsid w:val="00A11D89"/>
    <w:rsid w:val="00A12CE3"/>
    <w:rsid w:val="00A12DF7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0F9D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3A97"/>
    <w:rsid w:val="00A9426C"/>
    <w:rsid w:val="00A94A64"/>
    <w:rsid w:val="00A9515D"/>
    <w:rsid w:val="00A95786"/>
    <w:rsid w:val="00A95D0D"/>
    <w:rsid w:val="00A9629B"/>
    <w:rsid w:val="00A96E64"/>
    <w:rsid w:val="00A96FD7"/>
    <w:rsid w:val="00A97059"/>
    <w:rsid w:val="00A97562"/>
    <w:rsid w:val="00AA0376"/>
    <w:rsid w:val="00AA16FF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571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1321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5D8F"/>
    <w:rsid w:val="00B56511"/>
    <w:rsid w:val="00B5725C"/>
    <w:rsid w:val="00B61179"/>
    <w:rsid w:val="00B643F9"/>
    <w:rsid w:val="00B648DF"/>
    <w:rsid w:val="00B64BF7"/>
    <w:rsid w:val="00B65C21"/>
    <w:rsid w:val="00B6670E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027D"/>
    <w:rsid w:val="00BB1BF6"/>
    <w:rsid w:val="00BB2352"/>
    <w:rsid w:val="00BB2775"/>
    <w:rsid w:val="00BB3B86"/>
    <w:rsid w:val="00BB5645"/>
    <w:rsid w:val="00BB5DFC"/>
    <w:rsid w:val="00BB6E70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13D2"/>
    <w:rsid w:val="00BD25F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422F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F3E"/>
    <w:rsid w:val="00C508F4"/>
    <w:rsid w:val="00C50E8C"/>
    <w:rsid w:val="00C516D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1CF9"/>
    <w:rsid w:val="00C628B1"/>
    <w:rsid w:val="00C63154"/>
    <w:rsid w:val="00C63287"/>
    <w:rsid w:val="00C63C2B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6209"/>
    <w:rsid w:val="00C9778B"/>
    <w:rsid w:val="00C9793A"/>
    <w:rsid w:val="00C979AE"/>
    <w:rsid w:val="00CA0043"/>
    <w:rsid w:val="00CA0B74"/>
    <w:rsid w:val="00CA10F9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C7808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267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9FA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D97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AD6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49"/>
    <w:rsid w:val="00D86D52"/>
    <w:rsid w:val="00D86DC8"/>
    <w:rsid w:val="00D8774A"/>
    <w:rsid w:val="00D87C52"/>
    <w:rsid w:val="00D900C6"/>
    <w:rsid w:val="00D90BF6"/>
    <w:rsid w:val="00D91489"/>
    <w:rsid w:val="00D91571"/>
    <w:rsid w:val="00D92D96"/>
    <w:rsid w:val="00D93A23"/>
    <w:rsid w:val="00D93AC6"/>
    <w:rsid w:val="00D93C66"/>
    <w:rsid w:val="00D94A04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45B6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684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5F4C"/>
    <w:rsid w:val="00E2609E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5542"/>
    <w:rsid w:val="00E65E4A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B7BC6"/>
    <w:rsid w:val="00EC1351"/>
    <w:rsid w:val="00EC13C0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5FC0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BC7"/>
    <w:rsid w:val="00F12C50"/>
    <w:rsid w:val="00F12FF5"/>
    <w:rsid w:val="00F142EB"/>
    <w:rsid w:val="00F150F5"/>
    <w:rsid w:val="00F15505"/>
    <w:rsid w:val="00F161EC"/>
    <w:rsid w:val="00F173A4"/>
    <w:rsid w:val="00F1767D"/>
    <w:rsid w:val="00F208FD"/>
    <w:rsid w:val="00F21059"/>
    <w:rsid w:val="00F22790"/>
    <w:rsid w:val="00F23F6B"/>
    <w:rsid w:val="00F247E8"/>
    <w:rsid w:val="00F25290"/>
    <w:rsid w:val="00F25AB1"/>
    <w:rsid w:val="00F25D98"/>
    <w:rsid w:val="00F26746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5517"/>
    <w:rsid w:val="00F35EF9"/>
    <w:rsid w:val="00F3685C"/>
    <w:rsid w:val="00F41BCB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1826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1249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8E2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B0A08"/>
    <w:rsid w:val="00FB0DAB"/>
    <w:rsid w:val="00FB244C"/>
    <w:rsid w:val="00FB2D1A"/>
    <w:rsid w:val="00FB3196"/>
    <w:rsid w:val="00FB4454"/>
    <w:rsid w:val="00FB598F"/>
    <w:rsid w:val="00FB6386"/>
    <w:rsid w:val="00FB64CA"/>
    <w:rsid w:val="00FB68FA"/>
    <w:rsid w:val="00FB7ED8"/>
    <w:rsid w:val="00FC3A1C"/>
    <w:rsid w:val="00FC3B55"/>
    <w:rsid w:val="00FC3E32"/>
    <w:rsid w:val="00FC3E53"/>
    <w:rsid w:val="00FC5623"/>
    <w:rsid w:val="00FC5B8A"/>
    <w:rsid w:val="00FC60A7"/>
    <w:rsid w:val="00FC6749"/>
    <w:rsid w:val="00FC6E85"/>
    <w:rsid w:val="00FC75B0"/>
    <w:rsid w:val="00FC75C1"/>
    <w:rsid w:val="00FD01B4"/>
    <w:rsid w:val="00FD0343"/>
    <w:rsid w:val="00FD22E5"/>
    <w:rsid w:val="00FD38CC"/>
    <w:rsid w:val="00FD3F59"/>
    <w:rsid w:val="00FD3F6B"/>
    <w:rsid w:val="00FD44EF"/>
    <w:rsid w:val="00FD6A6F"/>
    <w:rsid w:val="00FD6D76"/>
    <w:rsid w:val="00FD7716"/>
    <w:rsid w:val="00FD7A24"/>
    <w:rsid w:val="00FE02B4"/>
    <w:rsid w:val="00FE099E"/>
    <w:rsid w:val="00FE0C37"/>
    <w:rsid w:val="00FE1FC7"/>
    <w:rsid w:val="00FE240E"/>
    <w:rsid w:val="00FE3DEA"/>
    <w:rsid w:val="00FE462A"/>
    <w:rsid w:val="00FE49B9"/>
    <w:rsid w:val="00FE6941"/>
    <w:rsid w:val="00FE7207"/>
    <w:rsid w:val="00FF0448"/>
    <w:rsid w:val="00FF1A2A"/>
    <w:rsid w:val="00FF271B"/>
    <w:rsid w:val="00FF2C33"/>
    <w:rsid w:val="00FF3292"/>
    <w:rsid w:val="00FF41D4"/>
    <w:rsid w:val="00FF5019"/>
    <w:rsid w:val="00FF5074"/>
    <w:rsid w:val="00FF5654"/>
    <w:rsid w:val="00FF5A68"/>
    <w:rsid w:val="00FF5BAE"/>
    <w:rsid w:val="00FF6D51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8B55A3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A09CA"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Hervorhebung">
    <w:name w:val="Emphasis"/>
    <w:qFormat/>
    <w:rsid w:val="00446488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enabsatz">
    <w:name w:val="List Paragraph"/>
    <w:basedOn w:val="Standard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berschrift2Zchn">
    <w:name w:val="Überschrift 2 Zchn"/>
    <w:aliases w:val="Head2A Zchn,2 Zchn,H2 Zchn,h2 Zchn"/>
    <w:link w:val="berschrift2"/>
    <w:rsid w:val="00E77B87"/>
    <w:rPr>
      <w:rFonts w:ascii="Arial" w:hAnsi="Arial"/>
      <w:sz w:val="32"/>
      <w:lang w:val="en-GB" w:eastAsia="en-US"/>
    </w:rPr>
  </w:style>
  <w:style w:type="character" w:styleId="Fett">
    <w:name w:val="Strong"/>
    <w:uiPriority w:val="22"/>
    <w:qFormat/>
    <w:rsid w:val="00B76E16"/>
    <w:rPr>
      <w:b/>
      <w:bCs/>
    </w:rPr>
  </w:style>
  <w:style w:type="table" w:styleId="Tabellenraster">
    <w:name w:val="Table Grid"/>
    <w:basedOn w:val="NormaleTabelle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bsatz-Standardschriftar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tzhaltertext">
    <w:name w:val="Placeholder Text"/>
    <w:basedOn w:val="Absatz-Standardschriftart"/>
    <w:uiPriority w:val="99"/>
    <w:unhideWhenUsed/>
    <w:rsid w:val="00B75C71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Absatz-Standardschriftart"/>
    <w:rsid w:val="004A0966"/>
  </w:style>
  <w:style w:type="character" w:customStyle="1" w:styleId="THChar">
    <w:name w:val="TH Char"/>
    <w:link w:val="TH"/>
    <w:qFormat/>
    <w:rsid w:val="00134A00"/>
    <w:rPr>
      <w:rFonts w:ascii="Arial" w:hAnsi="Arial"/>
      <w:b/>
      <w:lang w:eastAsia="en-US"/>
    </w:rPr>
  </w:style>
  <w:style w:type="character" w:customStyle="1" w:styleId="k">
    <w:name w:val="k"/>
    <w:basedOn w:val="Absatz-Standardschriftart"/>
    <w:rsid w:val="0075673D"/>
  </w:style>
  <w:style w:type="character" w:customStyle="1" w:styleId="p">
    <w:name w:val="p"/>
    <w:basedOn w:val="Absatz-Standardschriftart"/>
    <w:rsid w:val="0075673D"/>
  </w:style>
  <w:style w:type="character" w:styleId="HTMLCode">
    <w:name w:val="HTML Code"/>
    <w:basedOn w:val="Absatz-Standardschriftart"/>
    <w:uiPriority w:val="99"/>
    <w:semiHidden/>
    <w:unhideWhenUsed/>
    <w:rsid w:val="006D78A7"/>
    <w:rPr>
      <w:rFonts w:ascii="Courier New" w:eastAsia="Times New Roman" w:hAnsi="Courier New" w:cs="Courier New"/>
      <w:sz w:val="20"/>
      <w:szCs w:val="20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4828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4828AA"/>
    <w:rPr>
      <w:rFonts w:ascii="Courier New" w:eastAsia="Times New Roman" w:hAnsi="Courier New" w:cs="Courier New"/>
      <w:lang w:val="en-US" w:eastAsia="en-US"/>
    </w:rPr>
  </w:style>
  <w:style w:type="character" w:customStyle="1" w:styleId="line">
    <w:name w:val="line"/>
    <w:basedOn w:val="Absatz-Standardschriftart"/>
    <w:rsid w:val="004828AA"/>
  </w:style>
  <w:style w:type="character" w:customStyle="1" w:styleId="c1">
    <w:name w:val="c1"/>
    <w:basedOn w:val="Absatz-Standardschriftart"/>
    <w:rsid w:val="004828AA"/>
  </w:style>
  <w:style w:type="character" w:customStyle="1" w:styleId="mi">
    <w:name w:val="mi"/>
    <w:basedOn w:val="Absatz-Standardschriftart"/>
    <w:rsid w:val="004828AA"/>
  </w:style>
  <w:style w:type="character" w:customStyle="1" w:styleId="o">
    <w:name w:val="o"/>
    <w:basedOn w:val="Absatz-Standardschriftart"/>
    <w:rsid w:val="004828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2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H4VU7HTV54JD-1231737843-1012</_dlc_DocId>
    <_dlc_DocIdUrl xmlns="05fef6b6-48ff-4793-a586-dff4857ec2fd">
      <Url>https://sharepoint.rsint.net/teams/MRT_Dev/_layouts/15/DocIdRedir.aspx?ID=H4VU7HTV54JD-1231737843-1012</Url>
      <Description>H4VU7HTV54JD-1231737843-1012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6CD9C7-5A48-4663-B913-3D5FCEBFFE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7C1CE1-71FF-4916-8655-5FCF0446393E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93122142-719F-41F7-AF48-2A49C6DFDF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CFA409-F98B-47A0-A17C-F4EA3DC1E18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D099347-57DB-49CF-8701-86AF669BEC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653</Words>
  <Characters>4120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wacker</cp:lastModifiedBy>
  <cp:revision>2</cp:revision>
  <cp:lastPrinted>1900-01-01T00:00:00Z</cp:lastPrinted>
  <dcterms:created xsi:type="dcterms:W3CDTF">2023-09-08T07:16:00Z</dcterms:created>
  <dcterms:modified xsi:type="dcterms:W3CDTF">2023-09-08T07:16:00Z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73c507f0-7200-4023-864e-2ecd42875625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2023-06-29T19:46:45Z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03ba03d9-c441-4292-83ee-2897d04d65c2</vt:lpwstr>
  </property>
  <property fmtid="{D5CDD505-2E9C-101B-9397-08002B2CF9AE}" pid="30" name="MSIP_Label_9764cdcd-3664-4d05-9615-7cbf65a4f0a8_ContentBits">
    <vt:lpwstr>0</vt:lpwstr>
  </property>
</Properties>
</file>