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08902" w14:textId="77777777" w:rsidR="00DD632F" w:rsidRDefault="00DD632F" w:rsidP="00DD6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R5s230513</w:t>
        </w:r>
      </w:fldSimple>
    </w:p>
    <w:p w14:paraId="6A74E905" w14:textId="77777777" w:rsidR="00DD632F" w:rsidRDefault="00000000" w:rsidP="00DD63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632F" w:rsidRPr="00BA51D9">
          <w:rPr>
            <w:b/>
            <w:noProof/>
            <w:sz w:val="24"/>
          </w:rPr>
          <w:t>Online</w:t>
        </w:r>
      </w:fldSimple>
      <w:r w:rsidR="00DD632F">
        <w:rPr>
          <w:b/>
          <w:noProof/>
          <w:sz w:val="24"/>
        </w:rPr>
        <w:t xml:space="preserve">, </w:t>
      </w:r>
      <w:r w:rsidR="00DD632F">
        <w:fldChar w:fldCharType="begin"/>
      </w:r>
      <w:r w:rsidR="00DD632F">
        <w:instrText xml:space="preserve"> DOCPROPERTY  Country  \* MERGEFORMAT </w:instrText>
      </w:r>
      <w:r w:rsidR="00DD632F">
        <w:fldChar w:fldCharType="end"/>
      </w:r>
      <w:r w:rsidR="00DD632F">
        <w:rPr>
          <w:b/>
          <w:noProof/>
          <w:sz w:val="24"/>
        </w:rPr>
        <w:t xml:space="preserve">, </w:t>
      </w:r>
      <w:fldSimple w:instr=" DOCPROPERTY  StartDate  \* MERGEFORMAT ">
        <w:r w:rsidR="00DD632F" w:rsidRPr="00BA51D9">
          <w:rPr>
            <w:b/>
            <w:noProof/>
            <w:sz w:val="24"/>
          </w:rPr>
          <w:t>9th Dec 2022</w:t>
        </w:r>
      </w:fldSimple>
      <w:r w:rsidR="00DD632F">
        <w:rPr>
          <w:b/>
          <w:noProof/>
          <w:sz w:val="24"/>
        </w:rPr>
        <w:t xml:space="preserve"> - </w:t>
      </w:r>
      <w:fldSimple w:instr=" DOCPROPERTY  EndDate  \* MERGEFORMAT ">
        <w:r w:rsidR="00DD632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632F" w14:paraId="31D2F6BD" w14:textId="77777777" w:rsidTr="00DD63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C46C0" w14:textId="77777777" w:rsidR="00DD632F" w:rsidRDefault="00DD632F" w:rsidP="00DD63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632F" w14:paraId="7A578AC7" w14:textId="77777777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072FA" w14:textId="77777777" w:rsidR="00DD632F" w:rsidRDefault="00DD632F" w:rsidP="00DD63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632F" w14:paraId="78D99081" w14:textId="77777777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3E9B6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14:paraId="1540ECE8" w14:textId="77777777" w:rsidTr="00DD632F">
        <w:tc>
          <w:tcPr>
            <w:tcW w:w="142" w:type="dxa"/>
            <w:tcBorders>
              <w:left w:val="single" w:sz="4" w:space="0" w:color="auto"/>
            </w:tcBorders>
          </w:tcPr>
          <w:p w14:paraId="4D899734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A86ED" w14:textId="77777777" w:rsidR="00DD632F" w:rsidRPr="00410371" w:rsidRDefault="00000000" w:rsidP="00DD63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632F"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2196EE31" w14:textId="77777777" w:rsidR="00DD632F" w:rsidRDefault="00DD632F" w:rsidP="00DD63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3C9B34" w14:textId="77777777" w:rsidR="00DD632F" w:rsidRPr="00410371" w:rsidRDefault="00000000" w:rsidP="00DD63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32F" w:rsidRPr="00410371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4E1AE5B8" w14:textId="77777777" w:rsidR="00DD632F" w:rsidRDefault="00DD632F" w:rsidP="00DD63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B96C9" w14:textId="77777777" w:rsidR="00DD632F" w:rsidRPr="00410371" w:rsidRDefault="00000000" w:rsidP="00DD63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D632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104A026" w14:textId="77777777" w:rsidR="00DD632F" w:rsidRDefault="00DD632F" w:rsidP="00DD63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0807D" w14:textId="77777777" w:rsidR="00DD632F" w:rsidRPr="00410371" w:rsidRDefault="00000000" w:rsidP="00DD6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632F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DF51B" w14:textId="77777777"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</w:tr>
      <w:tr w:rsidR="00DD632F" w14:paraId="3BE52D04" w14:textId="77777777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CD4536" w14:textId="77777777"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</w:tr>
      <w:tr w:rsidR="00DD632F" w14:paraId="39FCAD81" w14:textId="77777777" w:rsidTr="00DD63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FCCACB" w14:textId="77777777" w:rsidR="00DD632F" w:rsidRPr="00F25D98" w:rsidRDefault="00DD632F" w:rsidP="00DD63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632F" w14:paraId="63928D02" w14:textId="77777777" w:rsidTr="00DD632F">
        <w:tc>
          <w:tcPr>
            <w:tcW w:w="9641" w:type="dxa"/>
            <w:gridSpan w:val="9"/>
          </w:tcPr>
          <w:p w14:paraId="2D990CF3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8718D" w14:textId="77777777" w:rsidR="00DD632F" w:rsidRDefault="00DD632F" w:rsidP="00DD6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632F" w14:paraId="2D254F11" w14:textId="77777777" w:rsidTr="00DD632F">
        <w:tc>
          <w:tcPr>
            <w:tcW w:w="2835" w:type="dxa"/>
          </w:tcPr>
          <w:p w14:paraId="7868F04E" w14:textId="77777777" w:rsidR="00DD632F" w:rsidRDefault="00DD632F" w:rsidP="00DD63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7E87A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E922C" w14:textId="77777777"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A7396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0ED8C" w14:textId="77777777"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60C91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D087E" w14:textId="77777777"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BA03E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F3588" w14:textId="77777777" w:rsidR="00DD632F" w:rsidRDefault="00DD632F" w:rsidP="00DD63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56FC8C" w14:textId="77777777" w:rsidR="00DD632F" w:rsidRDefault="00DD632F" w:rsidP="00DD6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632F" w14:paraId="1825F691" w14:textId="77777777" w:rsidTr="00DD632F">
        <w:tc>
          <w:tcPr>
            <w:tcW w:w="9640" w:type="dxa"/>
            <w:gridSpan w:val="11"/>
          </w:tcPr>
          <w:p w14:paraId="23233145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14:paraId="6049BD42" w14:textId="77777777" w:rsidTr="00DD63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70CBA2" w14:textId="77777777"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0A6BF" w14:textId="77777777"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f_NR_ConfigUlSrsMultiRTT</w:t>
              </w:r>
            </w:fldSimple>
          </w:p>
        </w:tc>
      </w:tr>
      <w:tr w:rsidR="00DD632F" w14:paraId="116BC4C5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07EE7EF2" w14:textId="77777777"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8C7F4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14:paraId="4C40C871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6E6866F8" w14:textId="77777777"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33B25" w14:textId="77777777" w:rsidR="00DD632F" w:rsidRDefault="00000000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632F">
                <w:rPr>
                  <w:noProof/>
                </w:rPr>
                <w:t>ROHDE &amp; SCHWARZ</w:t>
              </w:r>
            </w:fldSimple>
          </w:p>
        </w:tc>
      </w:tr>
      <w:tr w:rsidR="00DD632F" w14:paraId="4788210B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6C567442" w14:textId="77777777"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706AE" w14:textId="77777777"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632F" w14:paraId="0087FB14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4C68890C" w14:textId="77777777"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E7A55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14:paraId="748A6748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7BB7ECD4" w14:textId="77777777"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748E" w14:textId="77777777" w:rsidR="00DD632F" w:rsidRDefault="00000000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632F">
                <w:rPr>
                  <w:noProof/>
                </w:rPr>
                <w:t>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E55546A" w14:textId="77777777" w:rsidR="00DD632F" w:rsidRDefault="00DD632F" w:rsidP="00DD63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41E67" w14:textId="77777777"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F4297" w14:textId="77777777" w:rsidR="00DD632F" w:rsidRDefault="00000000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632F">
                <w:rPr>
                  <w:noProof/>
                </w:rPr>
                <w:t>2023-06-29</w:t>
              </w:r>
            </w:fldSimple>
          </w:p>
        </w:tc>
      </w:tr>
      <w:tr w:rsidR="00DD632F" w14:paraId="6D5451D4" w14:textId="77777777" w:rsidTr="00DD632F">
        <w:tc>
          <w:tcPr>
            <w:tcW w:w="1843" w:type="dxa"/>
            <w:tcBorders>
              <w:left w:val="single" w:sz="4" w:space="0" w:color="auto"/>
            </w:tcBorders>
          </w:tcPr>
          <w:p w14:paraId="7CA9197B" w14:textId="77777777"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438C46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95EBB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3E4CD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D8782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14:paraId="028F7C6F" w14:textId="77777777" w:rsidTr="00DD63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4166B" w14:textId="77777777"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6CEFFF" w14:textId="77777777" w:rsidR="00DD632F" w:rsidRDefault="00000000" w:rsidP="00DD63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632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3FDD67" w14:textId="77777777"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1DBB79" w14:textId="77777777" w:rsidR="00DD632F" w:rsidRDefault="00DD632F" w:rsidP="00DD63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DB897" w14:textId="77777777" w:rsidR="00DD632F" w:rsidRDefault="00000000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632F">
                <w:rPr>
                  <w:noProof/>
                </w:rPr>
                <w:t>Rel-17</w:t>
              </w:r>
            </w:fldSimple>
          </w:p>
        </w:tc>
      </w:tr>
      <w:tr w:rsidR="00DD632F" w14:paraId="28B2CB1E" w14:textId="77777777" w:rsidTr="00DD63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5604D" w14:textId="77777777"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C49BC" w14:textId="77777777" w:rsidR="00DD632F" w:rsidRDefault="00DD632F" w:rsidP="00DD63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58106" w14:textId="77777777" w:rsidR="00DD632F" w:rsidRDefault="00DD632F" w:rsidP="00DD63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4380D9" w14:textId="77777777" w:rsidR="00DD632F" w:rsidRPr="007C2097" w:rsidRDefault="00DD632F" w:rsidP="00DD63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632F" w14:paraId="1A98300A" w14:textId="77777777" w:rsidTr="00DD632F">
        <w:tc>
          <w:tcPr>
            <w:tcW w:w="1843" w:type="dxa"/>
          </w:tcPr>
          <w:p w14:paraId="6E26FFE8" w14:textId="77777777"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346875" w14:textId="77777777"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14:paraId="10F7B695" w14:textId="7777777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7B9CF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033A9" w14:textId="77777777" w:rsidR="00F90857" w:rsidRDefault="00F90857" w:rsidP="00F90857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r w:rsidRPr="00371008">
              <w:t>f_NR_ConfigUlSrsMultiRTT</w:t>
            </w:r>
            <w:r>
              <w:t xml:space="preserve"> includes a Cell Config Request message based on the template </w:t>
            </w:r>
            <w:r w:rsidRPr="002D3FAA">
              <w:t>cas_NR_CellConfig_REQ</w:t>
            </w:r>
            <w:r>
              <w:t>.</w:t>
            </w:r>
          </w:p>
          <w:p w14:paraId="3D6A9EBB" w14:textId="77777777" w:rsidR="00F90857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Such template populates several IEs that were already configured in the initial Cell Config Req message, adding then duplicate configurations.</w:t>
            </w:r>
          </w:p>
          <w:p w14:paraId="3E583896" w14:textId="77777777" w:rsidR="00F90857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97FA55D" w14:textId="77777777" w:rsidR="00F90857" w:rsidRPr="00F237BB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a new template different from </w:t>
            </w:r>
            <w:r w:rsidRPr="002D3FAA">
              <w:t>cas_NR_CellConfig_REQ</w:t>
            </w:r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 </w:t>
            </w:r>
          </w:p>
        </w:tc>
      </w:tr>
      <w:tr w:rsidR="00F90857" w14:paraId="5497F5C6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424C9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3DE68" w14:textId="77777777"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14:paraId="1A65B988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C9D65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EF1E2F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template </w:t>
            </w:r>
            <w:r w:rsidRPr="00371008">
              <w:rPr>
                <w:noProof/>
              </w:rPr>
              <w:t>cs_NR_SRS_Config</w:t>
            </w:r>
            <w:r>
              <w:rPr>
                <w:noProof/>
              </w:rPr>
              <w:t xml:space="preserve"> of type </w:t>
            </w:r>
            <w:r w:rsidRPr="00371008">
              <w:rPr>
                <w:noProof/>
              </w:rPr>
              <w:t>NR_UplinkBWP_Type</w:t>
            </w:r>
            <w:r>
              <w:rPr>
                <w:noProof/>
              </w:rPr>
              <w:t xml:space="preserve"> is created and used in </w:t>
            </w:r>
            <w:r w:rsidRPr="00371008">
              <w:t>f_NR_ConfigUlSrsMultiRTT</w:t>
            </w:r>
          </w:p>
        </w:tc>
      </w:tr>
      <w:tr w:rsidR="00F90857" w14:paraId="1A665322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B62AF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5A9F8" w14:textId="77777777"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14:paraId="4D65D543" w14:textId="77777777" w:rsidTr="00DD6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FF021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C0558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TTCN is not optimized </w:t>
            </w:r>
          </w:p>
        </w:tc>
      </w:tr>
      <w:tr w:rsidR="00F90857" w14:paraId="04AA0AA4" w14:textId="77777777" w:rsidTr="00DD632F">
        <w:tc>
          <w:tcPr>
            <w:tcW w:w="2694" w:type="dxa"/>
            <w:gridSpan w:val="2"/>
          </w:tcPr>
          <w:p w14:paraId="56B35271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6E907E" w14:textId="77777777"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14:paraId="0A190B09" w14:textId="7777777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F964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A3391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9.3.1.2.19s, 9.3.4.2.19s, 9.3.4.4.19s</w:t>
            </w:r>
          </w:p>
        </w:tc>
      </w:tr>
      <w:tr w:rsidR="00F90857" w14:paraId="2E60F8A5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90513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D49B92" w14:textId="77777777"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14:paraId="64942BB1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FAC27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48AF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D265C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A56785" w14:textId="77777777" w:rsidR="00F90857" w:rsidRDefault="00F90857" w:rsidP="00F90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139D3" w14:textId="77777777"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14:paraId="63C5D5FE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0F8D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5D6D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0A32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6F3B5" w14:textId="77777777" w:rsidR="00F90857" w:rsidRDefault="00F90857" w:rsidP="00F90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054E5" w14:textId="77777777"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14:paraId="220C3341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F5468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5D92B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93A15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6344F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19E20" w14:textId="77777777"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14:paraId="6DFAEEB2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70161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CCBFE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9C60" w14:textId="77777777"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DE531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E6C3A" w14:textId="77777777"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14:paraId="795E3578" w14:textId="7777777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405CB" w14:textId="77777777"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F2294" w14:textId="77777777" w:rsidR="00F90857" w:rsidRDefault="00F90857" w:rsidP="00F90857">
            <w:pPr>
              <w:pStyle w:val="CRCoverPage"/>
              <w:spacing w:after="0"/>
              <w:rPr>
                <w:noProof/>
              </w:rPr>
            </w:pPr>
          </w:p>
        </w:tc>
      </w:tr>
      <w:tr w:rsidR="00F90857" w14:paraId="11759412" w14:textId="77777777" w:rsidTr="00DD6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63528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1FD0B" w14:textId="77777777" w:rsidR="00F90857" w:rsidRDefault="00F90857" w:rsidP="00F90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0857" w:rsidRPr="008863B9" w14:paraId="46C23CC7" w14:textId="77777777" w:rsidTr="00DD63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E40CA" w14:textId="77777777" w:rsidR="00F90857" w:rsidRPr="008863B9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C885D0" w14:textId="77777777" w:rsidR="00F90857" w:rsidRPr="008863B9" w:rsidRDefault="00F90857" w:rsidP="00F908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0857" w14:paraId="2E6B3E44" w14:textId="7777777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26B52" w14:textId="77777777"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BF824" w14:textId="77777777" w:rsidR="00F90857" w:rsidRDefault="00F90857" w:rsidP="00F90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4091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1E345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B737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834867"/>
      <w:bookmarkStart w:id="1" w:name="_Toc13896340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  <w:bookmarkEnd w:id="1"/>
    </w:p>
    <w:p w14:paraId="0C1A0928" w14:textId="77777777" w:rsidR="00F9085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90857" w:rsidRPr="004C4375">
        <w:rPr>
          <w:rFonts w:ascii="Arial" w:hAnsi="Arial" w:cs="Arial"/>
          <w:iCs/>
        </w:rPr>
        <w:t>Table of Contents</w:t>
      </w:r>
      <w:r w:rsidR="00F90857">
        <w:tab/>
      </w:r>
      <w:r w:rsidR="00F90857">
        <w:fldChar w:fldCharType="begin"/>
      </w:r>
      <w:r w:rsidR="00F90857">
        <w:instrText xml:space="preserve"> PAGEREF _Toc138963405 \h </w:instrText>
      </w:r>
      <w:r w:rsidR="00F90857">
        <w:fldChar w:fldCharType="separate"/>
      </w:r>
      <w:r w:rsidR="00F90857">
        <w:t>2</w:t>
      </w:r>
      <w:r w:rsidR="00F90857">
        <w:fldChar w:fldCharType="end"/>
      </w:r>
    </w:p>
    <w:p w14:paraId="5DDE0458" w14:textId="77777777" w:rsidR="00F90857" w:rsidRDefault="00F908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437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437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_Toc138963406 \h </w:instrText>
      </w:r>
      <w:r>
        <w:fldChar w:fldCharType="separate"/>
      </w:r>
      <w:r>
        <w:t>2</w:t>
      </w:r>
      <w:r>
        <w:fldChar w:fldCharType="end"/>
      </w:r>
    </w:p>
    <w:p w14:paraId="29598261" w14:textId="77777777" w:rsidR="00F90857" w:rsidRDefault="00F908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437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437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_Toc138963407 \h </w:instrText>
      </w:r>
      <w:r>
        <w:fldChar w:fldCharType="separate"/>
      </w:r>
      <w:r>
        <w:t>2</w:t>
      </w:r>
      <w:r>
        <w:fldChar w:fldCharType="end"/>
      </w:r>
    </w:p>
    <w:p w14:paraId="69EB97FB" w14:textId="77777777" w:rsidR="00F90857" w:rsidRDefault="00F908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Adding cs_NR_SRS_Config template</w:t>
      </w:r>
      <w:r>
        <w:tab/>
      </w:r>
      <w:r>
        <w:fldChar w:fldCharType="begin"/>
      </w:r>
      <w:r>
        <w:instrText xml:space="preserve"> PAGEREF _Toc138963408 \h </w:instrText>
      </w:r>
      <w:r>
        <w:fldChar w:fldCharType="separate"/>
      </w:r>
      <w:r>
        <w:t>2</w:t>
      </w:r>
      <w:r>
        <w:fldChar w:fldCharType="end"/>
      </w:r>
    </w:p>
    <w:p w14:paraId="0E3262BC" w14:textId="77777777" w:rsidR="00F90857" w:rsidRDefault="00F908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 Correction to f_NR_ConfigUlSrsMultiRTT</w:t>
      </w:r>
      <w:r>
        <w:tab/>
      </w:r>
      <w:r>
        <w:fldChar w:fldCharType="begin"/>
      </w:r>
      <w:r>
        <w:instrText xml:space="preserve"> PAGEREF _Toc138963409 \h </w:instrText>
      </w:r>
      <w:r>
        <w:fldChar w:fldCharType="separate"/>
      </w:r>
      <w:r>
        <w:t>3</w:t>
      </w:r>
      <w:r>
        <w:fldChar w:fldCharType="end"/>
      </w:r>
    </w:p>
    <w:p w14:paraId="3E028503" w14:textId="77777777" w:rsidR="00F90857" w:rsidRPr="00D268E5" w:rsidRDefault="00446488" w:rsidP="00F9085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2" w:name="_Toc122434485"/>
      <w:r w:rsidR="00F90857" w:rsidRPr="00F90857">
        <w:rPr>
          <w:rFonts w:cs="Arial"/>
        </w:rPr>
        <w:t xml:space="preserve"> </w:t>
      </w:r>
      <w:bookmarkStart w:id="3" w:name="_Toc138963406"/>
      <w:r w:rsidR="00F90857" w:rsidRPr="00D268E5">
        <w:rPr>
          <w:rFonts w:cs="Arial"/>
        </w:rPr>
        <w:t>Overview</w:t>
      </w:r>
      <w:bookmarkEnd w:id="2"/>
      <w:bookmarkEnd w:id="3"/>
    </w:p>
    <w:p w14:paraId="01B59F35" w14:textId="77777777" w:rsidR="00F90857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2FA962F0" w14:textId="77777777" w:rsidR="00F90857" w:rsidRPr="00D268E5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10454AE3" w14:textId="77777777" w:rsidR="00F90857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4D56ABB3" w14:textId="77777777" w:rsidR="00F90857" w:rsidRPr="00D268E5" w:rsidRDefault="00F90857" w:rsidP="00F9085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4" w:name="_Toc138933184"/>
      <w:bookmarkStart w:id="5" w:name="_Toc138963407"/>
      <w:r w:rsidRPr="00D268E5">
        <w:rPr>
          <w:rFonts w:cs="Arial"/>
        </w:rPr>
        <w:t>Corrections required</w:t>
      </w:r>
      <w:bookmarkEnd w:id="4"/>
      <w:bookmarkEnd w:id="5"/>
    </w:p>
    <w:p w14:paraId="1105C593" w14:textId="77777777" w:rsidR="00446488" w:rsidRDefault="00446488" w:rsidP="00446488">
      <w:pPr>
        <w:rPr>
          <w:b/>
          <w:sz w:val="24"/>
          <w:lang w:eastAsia="ja-JP"/>
        </w:rPr>
      </w:pPr>
    </w:p>
    <w:p w14:paraId="25796030" w14:textId="77777777" w:rsidR="002D3FAA" w:rsidRPr="00F90857" w:rsidRDefault="00F90857" w:rsidP="00F90857">
      <w:pPr>
        <w:pStyle w:val="Heading2"/>
      </w:pPr>
      <w:bookmarkStart w:id="6" w:name="_Toc138834868"/>
      <w:bookmarkStart w:id="7" w:name="_Toc138963408"/>
      <w:bookmarkStart w:id="8" w:name="_Toc122434493"/>
      <w:bookmarkStart w:id="9" w:name="_Toc295288970"/>
      <w:bookmarkStart w:id="10" w:name="_Toc325725665"/>
      <w:r>
        <w:t>2</w:t>
      </w:r>
      <w:r w:rsidR="003E721B" w:rsidRPr="00F90857">
        <w:t>.</w:t>
      </w:r>
      <w:r w:rsidR="00584005" w:rsidRPr="00F90857">
        <w:t>1</w:t>
      </w:r>
      <w:r w:rsidR="00E01387" w:rsidRPr="00F90857">
        <w:t xml:space="preserve"> </w:t>
      </w:r>
      <w:r w:rsidR="00EB255B" w:rsidRPr="00F90857">
        <w:t>Adding cs_NR_SRS_Config template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3FAA" w14:paraId="690F65F1" w14:textId="77777777" w:rsidTr="00DD632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55D" w14:textId="77777777"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5E8" w14:textId="77777777" w:rsidR="002D3FAA" w:rsidRPr="00324DE3" w:rsidRDefault="00EB255B" w:rsidP="00DD632F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EB255B">
              <w:rPr>
                <w:rFonts w:ascii="Arial" w:hAnsi="Arial" w:cs="Arial"/>
              </w:rPr>
              <w:t>NR_CellCfg_Templates</w:t>
            </w:r>
          </w:p>
        </w:tc>
      </w:tr>
      <w:tr w:rsidR="002D3FAA" w14:paraId="397E6E60" w14:textId="77777777" w:rsidTr="00DD632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564" w14:textId="77777777"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3F3" w14:textId="77777777" w:rsidR="00DF7A6F" w:rsidRDefault="00DF7A6F" w:rsidP="00DF7A6F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r w:rsidRPr="00371008">
              <w:t>f_NR_ConfigUlSrsMultiRTT</w:t>
            </w:r>
            <w:r>
              <w:t xml:space="preserve"> includes a Cell Config Request message based on the template </w:t>
            </w:r>
            <w:r w:rsidRPr="002D3FAA">
              <w:t>cas_NR_CellConfig_REQ</w:t>
            </w:r>
            <w:r>
              <w:t>.</w:t>
            </w:r>
          </w:p>
          <w:p w14:paraId="652EAB13" w14:textId="77777777"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Such template populates several IEs that were already configured in the initial Cell Config Req message, adding then duplicate configurations.</w:t>
            </w:r>
          </w:p>
          <w:p w14:paraId="4A65E406" w14:textId="77777777"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1E99824" w14:textId="77777777" w:rsidR="002D3FAA" w:rsidRPr="002B0BE5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another template different from </w:t>
            </w:r>
            <w:r w:rsidRPr="002D3FAA">
              <w:t>cas_NR_CellConfig_REQ</w:t>
            </w:r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</w:t>
            </w:r>
          </w:p>
        </w:tc>
      </w:tr>
      <w:tr w:rsidR="002D3FAA" w14:paraId="52426F13" w14:textId="77777777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35C9" w14:textId="77777777"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2DA" w14:textId="77777777" w:rsidR="002D3FAA" w:rsidRDefault="00EB255B" w:rsidP="00DD63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the template</w:t>
            </w:r>
            <w:r w:rsidR="002D3FAA">
              <w:rPr>
                <w:noProof/>
              </w:rPr>
              <w:t xml:space="preserve"> </w:t>
            </w:r>
            <w:r w:rsidR="002D3FAA" w:rsidRPr="00371008">
              <w:rPr>
                <w:noProof/>
              </w:rPr>
              <w:t>cs_NR_SRS_Config</w:t>
            </w:r>
            <w:r w:rsidR="002D3FAA">
              <w:rPr>
                <w:noProof/>
              </w:rPr>
              <w:t xml:space="preserve"> </w:t>
            </w:r>
            <w:r>
              <w:rPr>
                <w:noProof/>
              </w:rPr>
              <w:t>for configuring SRS only</w:t>
            </w:r>
          </w:p>
        </w:tc>
      </w:tr>
      <w:tr w:rsidR="002D3FAA" w14:paraId="46A50396" w14:textId="77777777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097D" w14:textId="77777777"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D53B" w14:textId="77777777" w:rsidR="002D3FAA" w:rsidRPr="00795A32" w:rsidRDefault="00EB255B" w:rsidP="00DD632F">
            <w:pPr>
              <w:rPr>
                <w:rFonts w:ascii="Arial" w:hAnsi="Arial" w:cs="Arial"/>
              </w:rPr>
            </w:pPr>
            <w:r w:rsidRPr="00EB255B">
              <w:rPr>
                <w:rFonts w:ascii="Arial" w:hAnsi="Arial" w:cs="Arial"/>
              </w:rPr>
              <w:t>NR_CellCfg_Templates</w:t>
            </w:r>
            <w:r w:rsidR="002D3FAA">
              <w:rPr>
                <w:rFonts w:ascii="Arial" w:hAnsi="Arial" w:cs="Arial"/>
              </w:rPr>
              <w:t>.ttcn</w:t>
            </w:r>
          </w:p>
        </w:tc>
      </w:tr>
      <w:tr w:rsidR="002D3FAA" w14:paraId="7EF1DF39" w14:textId="77777777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273" w14:textId="77777777" w:rsidR="002D3FAA" w:rsidRDefault="002D3FAA" w:rsidP="00DD632F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8144" w14:textId="1BAB9CA7" w:rsidR="002D3FAA" w:rsidRDefault="009E39C0" w:rsidP="00DD632F">
            <w:pPr>
              <w:rPr>
                <w:rFonts w:ascii="Arial" w:hAnsi="Arial" w:cs="Arial"/>
                <w:highlight w:val="red"/>
              </w:rPr>
            </w:pPr>
            <w:r w:rsidRPr="009E39C0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200D7F86" w14:textId="77777777"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</w:p>
    <w:p w14:paraId="40E20E39" w14:textId="77777777"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</w:p>
    <w:p w14:paraId="3B4872AE" w14:textId="77777777"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5644C1C" w14:textId="77777777"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3C8B246" w14:textId="77777777"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56C1B0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template(value)  NR_UplinkBWPs_Type cs_NR_UplinkBWPs(NR_UplinkBWP_List_Type  p_NR_UplinkBWP_List) :=</w:t>
      </w:r>
    </w:p>
    <w:p w14:paraId="2F565940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(NR5GC) */</w:t>
      </w:r>
    </w:p>
    <w:p w14:paraId="1EAAC77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ActiveBWP  := omit,</w:t>
      </w:r>
    </w:p>
    <w:p w14:paraId="18B1EFB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BwpArray   := p_NR_UplinkBWP_List,</w:t>
      </w:r>
    </w:p>
    <w:p w14:paraId="7D4581F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InitialBWP_RedCap := omit</w:t>
      </w:r>
    </w:p>
    <w:p w14:paraId="6E97B5B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4D226D44" w14:textId="77777777" w:rsidR="00EB255B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CC6B06E" w14:textId="77777777"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D6B46ED" w14:textId="77777777" w:rsidR="002D3FAA" w:rsidRPr="00963DA4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78CB935" w14:textId="77777777" w:rsidR="002D3FAA" w:rsidRPr="00963DA4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</w:p>
    <w:p w14:paraId="3CA9E831" w14:textId="77777777" w:rsidR="002D3FAA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D3D73A5" w14:textId="77777777" w:rsidR="002D3FAA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</w:p>
    <w:p w14:paraId="198A6499" w14:textId="77777777"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D420B62" w14:textId="77777777" w:rsidR="002D3FAA" w:rsidRPr="007F3EC0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9BBAB96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template(value)  NR_UplinkBWPs_Type cs_NR_UplinkBWPs(NR_UplinkBWP_List_Type  p_NR_UplinkBWP_List) :=</w:t>
      </w:r>
    </w:p>
    <w:p w14:paraId="4FB24C11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{ /* @status    APPROVED (NR5GC) */</w:t>
      </w:r>
    </w:p>
    <w:p w14:paraId="061D1952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ActiveBWP  := omit,</w:t>
      </w:r>
    </w:p>
    <w:p w14:paraId="25611CE8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BwpArray   := p_NR_UplinkBWP_List,</w:t>
      </w:r>
    </w:p>
    <w:p w14:paraId="199EBA03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InitialBWP_RedCap := omit</w:t>
      </w:r>
    </w:p>
    <w:p w14:paraId="7952D4BC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79B833B8" w14:textId="77777777"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AA50AC3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NR_UplinkBWP_Type cs_NR_SRS_Config (NR_CellInfo_Type  p_NR_CellInfo) :=</w:t>
      </w:r>
    </w:p>
    <w:p w14:paraId="189AAA7E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</w:t>
      </w:r>
    </w:p>
    <w:p w14:paraId="008B5A7A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Id := p_NR_CellInfo.PhysicalParameters.UL_BWPs[0].Id,</w:t>
      </w:r>
    </w:p>
    <w:p w14:paraId="7D1A9E5C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Common := omit,</w:t>
      </w:r>
    </w:p>
    <w:p w14:paraId="013A176D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Dedicated := {</w:t>
      </w:r>
    </w:p>
    <w:p w14:paraId="2CA1741C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R15 := {  </w:t>
      </w:r>
    </w:p>
    <w:p w14:paraId="48F022E6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 := omit,</w:t>
      </w:r>
    </w:p>
    <w:p w14:paraId="3F77B6E5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pusch_Config := omit,</w:t>
      </w:r>
    </w:p>
    <w:p w14:paraId="6EB04F8C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 := omit,</w:t>
      </w:r>
    </w:p>
    <w:p w14:paraId="7CE89E53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srs_Config:={</w:t>
      </w:r>
    </w:p>
    <w:p w14:paraId="030EC8B9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setup := p_NR_CellInfo.PhysicalParameters.UL_BWPs[0].Dedicated.R15.srs_Config.setup</w:t>
      </w:r>
    </w:p>
    <w:p w14:paraId="69370A57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},</w:t>
      </w:r>
    </w:p>
    <w:p w14:paraId="7F94A118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beamFailureRecoveryConfig := omit,</w:t>
      </w:r>
    </w:p>
    <w:p w14:paraId="03F4FF5F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sl_PUCCH_Config_r16 :=omit,</w:t>
      </w:r>
    </w:p>
    <w:p w14:paraId="68F5977B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cp_ExtensionC2_r16 := omit,</w:t>
      </w:r>
    </w:p>
    <w:p w14:paraId="30C13DD3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cp_ExtensionC3_r16 := omit,</w:t>
      </w:r>
    </w:p>
    <w:p w14:paraId="006D8FF6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useInterlacePUCCH_PUSCH_r16 := omit,</w:t>
      </w:r>
    </w:p>
    <w:p w14:paraId="06388EB6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pucch_ConfigurationList_r16 := omit,</w:t>
      </w:r>
    </w:p>
    <w:p w14:paraId="42C79464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lbt_FailureRecoveryConfig_r16 := omit,</w:t>
      </w:r>
    </w:p>
    <w:p w14:paraId="7D948F1B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configuredGrantConfigToAddModList_r16 := omit,</w:t>
      </w:r>
    </w:p>
    <w:p w14:paraId="47430A66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configuredGrantConfigToReleaseList_r16 := omit,</w:t>
      </w:r>
    </w:p>
    <w:p w14:paraId="71F2D42D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configuredGrantConfigType2DeactivationStateList_r16 := omit,</w:t>
      </w:r>
    </w:p>
    <w:p w14:paraId="0BC2BC7C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ul_TCI_StateList_r17 := omit,</w:t>
      </w:r>
    </w:p>
    <w:p w14:paraId="48C59785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ul_powerControl_r17 := omit,</w:t>
      </w:r>
    </w:p>
    <w:p w14:paraId="5F52A52D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pucch_ConfigurationListMulticast1_r17 := omit,</w:t>
      </w:r>
    </w:p>
    <w:p w14:paraId="0097A3B7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pucch_ConfigurationListMulticast2_r17 := omit,</w:t>
      </w:r>
    </w:p>
    <w:p w14:paraId="54705A54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pucch_ConfigMulticast1_r17 := omit,</w:t>
      </w:r>
    </w:p>
    <w:p w14:paraId="754620DB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pucch_ConfigMulticast2_r17 := omit</w:t>
      </w:r>
    </w:p>
    <w:p w14:paraId="1E675CC9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7E5F3BCB" w14:textId="77777777"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2685E477" w14:textId="77777777" w:rsid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799A7DAC" w14:textId="77777777" w:rsid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6D42486" w14:textId="77777777" w:rsidR="002D3FAA" w:rsidRDefault="002D3FAA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389F808" w14:textId="77777777" w:rsidR="002D3FAA" w:rsidRPr="00963DA4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EFD0C18" w14:textId="77777777" w:rsidR="002D3FAA" w:rsidRPr="002D3FAA" w:rsidRDefault="002D3FAA" w:rsidP="002D3FAA"/>
    <w:p w14:paraId="2CC5CF9C" w14:textId="77777777" w:rsidR="00365AD1" w:rsidRPr="009D0706" w:rsidRDefault="00F90857" w:rsidP="00E01387">
      <w:pPr>
        <w:pStyle w:val="Heading2"/>
        <w:ind w:left="0" w:firstLine="0"/>
      </w:pPr>
      <w:bookmarkStart w:id="11" w:name="_Toc138834869"/>
      <w:bookmarkStart w:id="12" w:name="_Toc138963409"/>
      <w:r>
        <w:t>2</w:t>
      </w:r>
      <w:r w:rsidR="002D3FAA">
        <w:t xml:space="preserve">.2 </w:t>
      </w:r>
      <w:r w:rsidR="007F3EC0">
        <w:t xml:space="preserve">Correction to </w:t>
      </w:r>
      <w:r w:rsidR="002D3FAA" w:rsidRPr="00371008">
        <w:t>f_NR_ConfigUlSrsMultiRTT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61735F3B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3D0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89E" w14:textId="77777777" w:rsidR="00365AD1" w:rsidRPr="00324DE3" w:rsidRDefault="002D3FAA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2D3FAA">
              <w:rPr>
                <w:rFonts w:ascii="Arial" w:hAnsi="Arial" w:cs="Arial"/>
              </w:rPr>
              <w:t>f_NR_ConfigUlSrsMultiRTT</w:t>
            </w:r>
          </w:p>
        </w:tc>
      </w:tr>
      <w:tr w:rsidR="002B0BE5" w14:paraId="268FCCF8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1C3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BD3" w14:textId="77777777" w:rsidR="00DF7A6F" w:rsidRDefault="00DF7A6F" w:rsidP="00DF7A6F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r w:rsidRPr="00371008">
              <w:t>f_NR_ConfigUlSrsMultiRTT</w:t>
            </w:r>
            <w:r>
              <w:t xml:space="preserve"> includes a Cell Config Request message based on the template </w:t>
            </w:r>
            <w:r w:rsidRPr="002D3FAA">
              <w:t>cas_NR_CellConfig_REQ</w:t>
            </w:r>
            <w:r>
              <w:t>.</w:t>
            </w:r>
          </w:p>
          <w:p w14:paraId="1EF2BA28" w14:textId="77777777"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Such template populates several IEs that were already configured in the initial Cell Config Req message, adding then duplicate configurations.</w:t>
            </w:r>
          </w:p>
          <w:p w14:paraId="60DC5577" w14:textId="77777777"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FC79443" w14:textId="77777777" w:rsidR="005F1570" w:rsidRPr="002B0BE5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another template different from </w:t>
            </w:r>
            <w:r w:rsidRPr="002D3FAA">
              <w:t>cas_NR_CellConfig_REQ</w:t>
            </w:r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</w:t>
            </w:r>
          </w:p>
        </w:tc>
      </w:tr>
      <w:tr w:rsidR="00A06779" w14:paraId="48341BFD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F08" w14:textId="77777777" w:rsidR="00A06779" w:rsidRDefault="00A06779" w:rsidP="00A067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670D" w14:textId="77777777" w:rsidR="00A06779" w:rsidRDefault="002D3FAA" w:rsidP="00A06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the template </w:t>
            </w:r>
            <w:r w:rsidRPr="00371008">
              <w:rPr>
                <w:noProof/>
              </w:rPr>
              <w:t>cs_NR_SRS_Config</w:t>
            </w:r>
            <w:r>
              <w:rPr>
                <w:noProof/>
              </w:rPr>
              <w:t xml:space="preserve"> (from point 1.1) and </w:t>
            </w:r>
            <w:r w:rsidRPr="002D3FAA">
              <w:rPr>
                <w:noProof/>
              </w:rPr>
              <w:t xml:space="preserve">cads_NR_UplinkBWP_ConfigCommon_REQ </w:t>
            </w:r>
            <w:r>
              <w:rPr>
                <w:noProof/>
              </w:rPr>
              <w:t xml:space="preserve"> instead of </w:t>
            </w:r>
            <w:r w:rsidRPr="002D3FAA">
              <w:t>cas_NR_CellConfig_REQ</w:t>
            </w:r>
          </w:p>
        </w:tc>
      </w:tr>
      <w:tr w:rsidR="002B0BE5" w14:paraId="589786CB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9094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452C" w14:textId="77777777" w:rsidR="002B0BE5" w:rsidRPr="00795A32" w:rsidRDefault="002D3FAA" w:rsidP="002B0BE5">
            <w:pPr>
              <w:rPr>
                <w:rFonts w:ascii="Arial" w:hAnsi="Arial" w:cs="Arial"/>
              </w:rPr>
            </w:pPr>
            <w:r w:rsidRPr="002D3FAA">
              <w:rPr>
                <w:rFonts w:ascii="Arial" w:hAnsi="Arial" w:cs="Arial"/>
              </w:rPr>
              <w:t>NR5GC_Positioning_Functions</w:t>
            </w:r>
            <w:r w:rsidR="00A06779">
              <w:rPr>
                <w:rFonts w:ascii="Arial" w:hAnsi="Arial" w:cs="Arial"/>
              </w:rPr>
              <w:t>.ttcn</w:t>
            </w:r>
          </w:p>
        </w:tc>
      </w:tr>
      <w:tr w:rsidR="002B0BE5" w14:paraId="560D3C78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0378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7BF" w14:textId="00FE4A3B" w:rsidR="002B0BE5" w:rsidRPr="009E39C0" w:rsidRDefault="009E39C0" w:rsidP="002B0BE5">
            <w:pPr>
              <w:rPr>
                <w:rFonts w:ascii="Arial" w:hAnsi="Arial" w:cs="Arial"/>
                <w:highlight w:val="cyan"/>
              </w:rPr>
            </w:pPr>
            <w:r w:rsidRPr="009E39C0">
              <w:rPr>
                <w:rFonts w:ascii="Arial" w:hAnsi="Arial" w:cs="Arial"/>
                <w:highlight w:val="cyan"/>
              </w:rPr>
              <w:t xml:space="preserve">Accepted but implemented without creating </w:t>
            </w:r>
            <w:r w:rsidRPr="009E39C0">
              <w:rPr>
                <w:rFonts w:ascii="Courier New" w:hAnsi="Courier New" w:cs="Courier New"/>
                <w:b/>
                <w:sz w:val="16"/>
                <w:szCs w:val="16"/>
                <w:highlight w:val="cyan"/>
                <w:lang w:val="en-US" w:eastAsia="de-DE"/>
              </w:rPr>
              <w:t>v_BwpArrayList</w:t>
            </w:r>
            <w:r w:rsidRPr="009E39C0">
              <w:rPr>
                <w:rFonts w:ascii="Courier New" w:hAnsi="Courier New" w:cs="Courier New"/>
                <w:b/>
                <w:sz w:val="16"/>
                <w:szCs w:val="16"/>
                <w:highlight w:val="cyan"/>
                <w:lang w:val="en-US" w:eastAsia="de-DE"/>
              </w:rPr>
              <w:t>.</w:t>
            </w:r>
          </w:p>
        </w:tc>
      </w:tr>
    </w:tbl>
    <w:p w14:paraId="54D59884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2148E063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03D5070B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E7BD2A4" w14:textId="77777777"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F4CA669" w14:textId="77777777"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A98D2E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function f_NR_ConfigUlSrsMultiRTT (NR_CellId_Type p_NR_CellId) runs on NR_BASE_PTC</w:t>
      </w:r>
    </w:p>
    <w:p w14:paraId="23DFA9B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R5-233395 sic@</w:t>
      </w:r>
    </w:p>
    <w:p w14:paraId="567E4AA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CellGroupConfig v_CellGroupConfig;</w:t>
      </w:r>
    </w:p>
    <w:p w14:paraId="4603214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SpCellConfig v_SpCellConfig := f_NR_GetSpCellConfigDef(p_NR_CellId);</w:t>
      </w:r>
    </w:p>
    <w:p w14:paraId="0121034E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(omit) RRCReconfiguration_v1530_IEs v_V1530Ext;</w:t>
      </w:r>
    </w:p>
    <w:p w14:paraId="6A887EA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SRS_PeriodicityAndOffset_r16 v_SRS_PeriodicityAndOffset;</w:t>
      </w:r>
    </w:p>
    <w:p w14:paraId="116EE8A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SubcarrierSpacing v_SCS := f_NR_CellInfo_GetSCS(p_NR_CellId);</w:t>
      </w:r>
    </w:p>
    <w:p w14:paraId="66DFAE1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v_IsFDD := f_NR_CellInfo_GetIsFDD(p_NR_CellId);</w:t>
      </w:r>
    </w:p>
    <w:p w14:paraId="2E25E83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NR_CellInfo_Type v_NR_CellInfo;</w:t>
      </w:r>
    </w:p>
    <w:p w14:paraId="7F4A739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NR_SYSTEM_CTRL_REQ v_NR_SYSTEM_CTRL_REQ;</w:t>
      </w:r>
    </w:p>
    <w:p w14:paraId="6641AAD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043060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if(f_NR_CellInfo_GetIsFR1(p_NR_CellId))</w:t>
      </w:r>
    </w:p>
    <w:p w14:paraId="264B9FF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3E44F45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((pc_halfDuplexFDD_TypeA_RedCap_r17 or not(v_IsFDD)) and (v_SCS == kHz15)) {</w:t>
      </w:r>
    </w:p>
    <w:p w14:paraId="765E908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23};</w:t>
      </w:r>
    </w:p>
    <w:p w14:paraId="24DAC27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621C3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 (not(v_IsFDD) and (v_SCS == kHz30)) {</w:t>
      </w:r>
    </w:p>
    <w:p w14:paraId="09E1B93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27};</w:t>
      </w:r>
    </w:p>
    <w:p w14:paraId="338BF67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B7AC12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4F51603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20};</w:t>
      </w:r>
    </w:p>
    <w:p w14:paraId="7FE516C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2A72F8D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2D7FFAD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</w:t>
      </w:r>
    </w:p>
    <w:p w14:paraId="2378665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5CF9FC6D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v_SRS_PeriodicityAndOffset := {sl1280 := 163};</w:t>
      </w:r>
    </w:p>
    <w:p w14:paraId="7D55DAF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1BEB2E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v_SpCellConfig.spCellConfigDedicated := cs_NR_ServingCellConfigDef(-,-,-, cs_NR_UplinkConfigSrs(cs_SRS_Config_Pos(v_SRS_PeriodicityAndOffset)));</w:t>
      </w:r>
    </w:p>
    <w:p w14:paraId="6BE28BD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v_CellGroupConfig := cs_38508_CellGroupConfig(tsc_NR_CellGroupId_MCG,</w:t>
      </w:r>
    </w:p>
    <w:p w14:paraId="6D1C2A0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-,-,-,-,</w:t>
      </w:r>
    </w:p>
    <w:p w14:paraId="6C84FD8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v_SpCellConfig);</w:t>
      </w:r>
    </w:p>
    <w:p w14:paraId="44FED35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v_V1530Ext := cs_NR_RRCReconfiguration_v1530_IEs(bit2oct(encvalue(v_CellGroupConfig)));</w:t>
      </w:r>
    </w:p>
    <w:p w14:paraId="7EFDE24D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CDFAB4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f_NR_SendRRCReconfiguration(nr_Cell1, -,-, v_V1530Ext);</w:t>
      </w:r>
    </w:p>
    <w:p w14:paraId="5BBB37E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85BB8A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//Store UL-SRS in cell info</w:t>
      </w:r>
    </w:p>
    <w:p w14:paraId="31C70F6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f_NR_CellInfo_SetUL_SRS(p_NR_CellId, cs_SRS_Config_Pos(v_SRS_PeriodicityAndOffset), 0);</w:t>
      </w:r>
    </w:p>
    <w:p w14:paraId="3CA668C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70ED1B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//Configure SS with SL-SRS</w:t>
      </w:r>
    </w:p>
    <w:p w14:paraId="6E904C7E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v_NR_CellInfo := f_NR_CellInfo_Get(p_NR_CellId);</w:t>
      </w:r>
    </w:p>
    <w:p w14:paraId="30D3770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B895DA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v_NR_SYSTEM_CTRL_REQ := cas_NR_CellConfig_REQ(p_NR_CellId,</w:t>
      </w:r>
    </w:p>
    <w:p w14:paraId="1FDB501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v_NR_CellInfo,</w:t>
      </w:r>
    </w:p>
    <w:p w14:paraId="3B9BB26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cs_TimingInfo_Now,</w:t>
      </w:r>
    </w:p>
    <w:p w14:paraId="5F1820E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</w:t>
      </w:r>
    </w:p>
    <w:p w14:paraId="3BB28DE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cs_NR_CellConfigPhysicalLayerUplink(v_NR_CellInfo));</w:t>
      </w:r>
    </w:p>
    <w:p w14:paraId="4BFA2D1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f_NR_SS_CommonCellConfig(p_NR_CellId,</w:t>
      </w:r>
    </w:p>
    <w:p w14:paraId="57A1575F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v_NR_SYSTEM_CTRL_REQ);</w:t>
      </w:r>
    </w:p>
    <w:p w14:paraId="63A1CD4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</w:t>
      </w:r>
    </w:p>
    <w:p w14:paraId="514DCB21" w14:textId="77777777" w:rsidR="002D3FAA" w:rsidRDefault="002D3FAA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07687C2" w14:textId="77777777" w:rsidR="00A06779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E42DDFD" w14:textId="77777777" w:rsidR="00A06779" w:rsidRPr="00963DA4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64B1BCF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3A76B96E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7B473B8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8"/>
    <w:bookmarkEnd w:id="9"/>
    <w:bookmarkEnd w:id="10"/>
    <w:p w14:paraId="60C853FA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04A7AA9" w14:textId="77777777"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4505AE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function f_NR_ConfigUlSrsMultiRTT (NR_CellId_Type p_NR_CellId) runs on NR_BASE_PTC</w:t>
      </w:r>
    </w:p>
    <w:p w14:paraId="59BBD131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R5-233395 sic@</w:t>
      </w:r>
    </w:p>
    <w:p w14:paraId="1555306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CellGroupConfig v_CellGroupConfig;</w:t>
      </w:r>
    </w:p>
    <w:p w14:paraId="002E8C9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SpCellConfig v_SpCellConfig := f_NR_GetSpCellConfigDef(p_NR_CellId);</w:t>
      </w:r>
    </w:p>
    <w:p w14:paraId="14D4B7B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(omit) RRCReconfiguration_v1530_IEs v_V1530Ext;</w:t>
      </w:r>
    </w:p>
    <w:p w14:paraId="3F9934D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SRS_PeriodicityAndOffset_r16 v_SRS_PeriodicityAndOffset;</w:t>
      </w:r>
    </w:p>
    <w:p w14:paraId="738DBF6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SubcarrierSpacing v_SCS := f_NR_CellInfo_GetSCS(p_NR_CellId);</w:t>
      </w:r>
    </w:p>
    <w:p w14:paraId="1FF4E2E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boolean v_IsFDD := f_NR_CellInfo_GetIsFDD(p_NR_CellId);</w:t>
      </w:r>
    </w:p>
    <w:p w14:paraId="10B0B360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NR_CellInfo_Type v_NR_CellInfo;</w:t>
      </w:r>
    </w:p>
    <w:p w14:paraId="65DE10F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NR_SYSTEM_CTRL_REQ v_NR_SYSTEM_CTRL_REQ;</w:t>
      </w:r>
    </w:p>
    <w:p w14:paraId="133E8CB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var template (value) NR_UplinkBWP_List_Type v_BwpArrayList;</w:t>
      </w: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1A8CA9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3706CE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if(f_NR_CellInfo_GetIsFR1(p_NR_CellId))</w:t>
      </w:r>
    </w:p>
    <w:p w14:paraId="2B0EAB4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6CCE19C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((pc_halfDuplexFDD_TypeA_RedCap_r17 or not(v_IsFDD)) and (v_SCS == kHz15)) {</w:t>
      </w:r>
    </w:p>
    <w:p w14:paraId="39BF2C8D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23};</w:t>
      </w:r>
    </w:p>
    <w:p w14:paraId="761CE77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DE90D6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 (not(v_IsFDD) and (v_SCS == kHz30)) {</w:t>
      </w:r>
    </w:p>
    <w:p w14:paraId="00B34F55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27};</w:t>
      </w:r>
    </w:p>
    <w:p w14:paraId="79F7247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93F49CB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2BFEBE4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v_SRS_PeriodicityAndOffset := {sl160 := 20};</w:t>
      </w:r>
    </w:p>
    <w:p w14:paraId="66D7435F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40849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52AFF4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else</w:t>
      </w:r>
    </w:p>
    <w:p w14:paraId="7D9014A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14:paraId="1B74CD3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v_SRS_PeriodicityAndOffset := {sl1280 := 163};</w:t>
      </w:r>
    </w:p>
    <w:p w14:paraId="6AF197B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1560E10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v_SpCellConfig.spCellConfigDedicated := cs_NR_ServingCellConfigDef(-,-,-, cs_NR_UplinkConfigSrs(cs_SRS_Config_Pos(v_SRS_PeriodicityAndOffset)));</w:t>
      </w:r>
    </w:p>
    <w:p w14:paraId="6D6659D8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v_CellGroupConfig := cs_38508_CellGroupConfig(tsc_NR_CellGroupId_MCG,</w:t>
      </w:r>
    </w:p>
    <w:p w14:paraId="0A91B21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-,-,-,-,</w:t>
      </w:r>
    </w:p>
    <w:p w14:paraId="126A420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v_SpCellConfig);</w:t>
      </w:r>
    </w:p>
    <w:p w14:paraId="1173AAF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v_V1530Ext := cs_NR_RRCReconfiguration_v1530_IEs(bit2oct(encvalue(v_CellGroupConfig)));</w:t>
      </w:r>
    </w:p>
    <w:p w14:paraId="1D725D7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77927C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f_NR_SendRRCReconfiguration(nr_Cell1, -,-, v_V1530Ext);</w:t>
      </w:r>
    </w:p>
    <w:p w14:paraId="0DF7CCF2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67E169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//Store UL-SRS in cell info</w:t>
      </w:r>
    </w:p>
    <w:p w14:paraId="5E364F70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f_NR_CellInfo_SetUL_SRS(p_NR_CellId, cs_SRS_Config_Pos(v_SRS_PeriodicityAndOffset), 0);</w:t>
      </w:r>
    </w:p>
    <w:p w14:paraId="649263C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F0A152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//Configure SS with SL-SRS</w:t>
      </w:r>
    </w:p>
    <w:p w14:paraId="20D9F619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v_NR_CellInfo := f_NR_CellInfo_Get(p_NR_CellId);</w:t>
      </w:r>
    </w:p>
    <w:p w14:paraId="64C2E5C3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</w:p>
    <w:p w14:paraId="23F54B0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144BEF36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v_BwpArrayList[0] := cs_NR_SRS_Config(v_NR_CellInfo);</w:t>
      </w:r>
    </w:p>
    <w:p w14:paraId="4024AFC7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</w:p>
    <w:p w14:paraId="5A7831DE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v_NR_SYSTEM_CTRL_REQ := cads_NR_UplinkBWP_ConfigCommon_REQ(p_NR_CellId, cs_TimingInfo_Now, v_BwpArrayList);</w:t>
      </w:r>
    </w:p>
    <w:p w14:paraId="501E03E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</w:p>
    <w:p w14:paraId="2A8901EC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51B935F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f_NR_SS_CommonCellConfig(p_NR_CellId,</w:t>
      </w:r>
    </w:p>
    <w:p w14:paraId="6DF19F24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v_NR_SYSTEM_CTRL_REQ);</w:t>
      </w:r>
    </w:p>
    <w:p w14:paraId="69731D0A" w14:textId="77777777"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</w:t>
      </w:r>
    </w:p>
    <w:p w14:paraId="002DF74E" w14:textId="77777777" w:rsidR="00A06779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E7529AC" w14:textId="77777777" w:rsidR="00A06779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FCCB07B" w14:textId="77777777" w:rsidR="00A06779" w:rsidRPr="00963DA4" w:rsidRDefault="00A06779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A9B56CC" w14:textId="77777777" w:rsidR="00A525EA" w:rsidRPr="00963DA4" w:rsidRDefault="00A525EA" w:rsidP="00A06779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45D8A2E" w14:textId="77777777"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66DE8" w14:textId="77777777" w:rsidR="00667454" w:rsidRDefault="00667454">
      <w:r>
        <w:separator/>
      </w:r>
    </w:p>
  </w:endnote>
  <w:endnote w:type="continuationSeparator" w:id="0">
    <w:p w14:paraId="10A6A399" w14:textId="77777777" w:rsidR="00667454" w:rsidRDefault="0066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9687" w14:textId="77777777" w:rsidR="00DD632F" w:rsidRDefault="00DD6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248D5" w14:textId="77777777" w:rsidR="00DD632F" w:rsidRDefault="00DD6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307A" w14:textId="77777777" w:rsidR="00DD632F" w:rsidRDefault="00DD6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F417" w14:textId="77777777" w:rsidR="00667454" w:rsidRDefault="00667454">
      <w:r>
        <w:separator/>
      </w:r>
    </w:p>
  </w:footnote>
  <w:footnote w:type="continuationSeparator" w:id="0">
    <w:p w14:paraId="0E693205" w14:textId="77777777" w:rsidR="00667454" w:rsidRDefault="00667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EEC0" w14:textId="77777777" w:rsidR="00DD632F" w:rsidRDefault="00DD6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BE34CC" wp14:editId="04FC774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95739153"/>
                          </w:sdtPr>
                          <w:sdtContent>
                            <w:p w14:paraId="083B3E31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BE34C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95739153"/>
                    </w:sdtPr>
                    <w:sdtContent>
                      <w:p w14:paraId="083B3E31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F8E06" w14:textId="77777777"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790B0D" wp14:editId="12A9E2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056A1F2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90B0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056A1F2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B495" w14:textId="77777777"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A5A1DCD" wp14:editId="0E3605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33735780"/>
                          </w:sdtPr>
                          <w:sdtContent>
                            <w:p w14:paraId="0166CACD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5A1D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33735780"/>
                    </w:sdtPr>
                    <w:sdtContent>
                      <w:p w14:paraId="0166CACD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6EABA" w14:textId="77777777"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989A2DA" wp14:editId="4039581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16894"/>
                          </w:sdtPr>
                          <w:sdtContent>
                            <w:p w14:paraId="2036A35D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89A2D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16894"/>
                    </w:sdtPr>
                    <w:sdtContent>
                      <w:p w14:paraId="2036A35D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8FC4C" w14:textId="77777777" w:rsidR="00DD632F" w:rsidRDefault="00DD632F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2F459F7" wp14:editId="232C581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63115562"/>
                          </w:sdtPr>
                          <w:sdtContent>
                            <w:p w14:paraId="2A188123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F459F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63115562"/>
                    </w:sdtPr>
                    <w:sdtContent>
                      <w:p w14:paraId="2A188123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ED33" w14:textId="77777777"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73CFBEA" wp14:editId="799946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4910614"/>
                          </w:sdtPr>
                          <w:sdtContent>
                            <w:p w14:paraId="021B6D25" w14:textId="77777777"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3CFB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4910614"/>
                    </w:sdtPr>
                    <w:sdtContent>
                      <w:p w14:paraId="021B6D25" w14:textId="77777777"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0A82"/>
    <w:multiLevelType w:val="hybridMultilevel"/>
    <w:tmpl w:val="CFC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0893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3999890">
    <w:abstractNumId w:val="8"/>
  </w:num>
  <w:num w:numId="3" w16cid:durableId="1102531184">
    <w:abstractNumId w:val="4"/>
  </w:num>
  <w:num w:numId="4" w16cid:durableId="1442335951">
    <w:abstractNumId w:val="9"/>
  </w:num>
  <w:num w:numId="5" w16cid:durableId="103699067">
    <w:abstractNumId w:val="0"/>
  </w:num>
  <w:num w:numId="6" w16cid:durableId="1250768321">
    <w:abstractNumId w:val="13"/>
  </w:num>
  <w:num w:numId="7" w16cid:durableId="881358335">
    <w:abstractNumId w:val="10"/>
  </w:num>
  <w:num w:numId="8" w16cid:durableId="1386562798">
    <w:abstractNumId w:val="1"/>
  </w:num>
  <w:num w:numId="9" w16cid:durableId="1675571510">
    <w:abstractNumId w:val="5"/>
  </w:num>
  <w:num w:numId="10" w16cid:durableId="2124836830">
    <w:abstractNumId w:val="2"/>
  </w:num>
  <w:num w:numId="11" w16cid:durableId="2086878175">
    <w:abstractNumId w:val="11"/>
  </w:num>
  <w:num w:numId="12" w16cid:durableId="1872768467">
    <w:abstractNumId w:val="6"/>
  </w:num>
  <w:num w:numId="13" w16cid:durableId="218590923">
    <w:abstractNumId w:val="14"/>
  </w:num>
  <w:num w:numId="14" w16cid:durableId="265313680">
    <w:abstractNumId w:val="16"/>
  </w:num>
  <w:num w:numId="15" w16cid:durableId="883298767">
    <w:abstractNumId w:val="12"/>
  </w:num>
  <w:num w:numId="16" w16cid:durableId="1393626062">
    <w:abstractNumId w:val="15"/>
  </w:num>
  <w:num w:numId="17" w16cid:durableId="430203928">
    <w:abstractNumId w:val="7"/>
  </w:num>
  <w:num w:numId="18" w16cid:durableId="119900258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6402"/>
    <w:rsid w:val="00147597"/>
    <w:rsid w:val="001530D6"/>
    <w:rsid w:val="00153BB7"/>
    <w:rsid w:val="001548E6"/>
    <w:rsid w:val="00155E3D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4B04"/>
    <w:rsid w:val="00217811"/>
    <w:rsid w:val="00217B11"/>
    <w:rsid w:val="00220412"/>
    <w:rsid w:val="00225237"/>
    <w:rsid w:val="002401B2"/>
    <w:rsid w:val="00256302"/>
    <w:rsid w:val="002577F2"/>
    <w:rsid w:val="0026004D"/>
    <w:rsid w:val="002640DD"/>
    <w:rsid w:val="002668EF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3FAA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1008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05147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67454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E454A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1E84"/>
    <w:rsid w:val="0092425D"/>
    <w:rsid w:val="00924986"/>
    <w:rsid w:val="00924D5C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32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E39C0"/>
    <w:rsid w:val="009F0017"/>
    <w:rsid w:val="009F33B7"/>
    <w:rsid w:val="009F4BF7"/>
    <w:rsid w:val="009F734F"/>
    <w:rsid w:val="00A01CF2"/>
    <w:rsid w:val="00A06779"/>
    <w:rsid w:val="00A2244A"/>
    <w:rsid w:val="00A246B6"/>
    <w:rsid w:val="00A36E9B"/>
    <w:rsid w:val="00A47E70"/>
    <w:rsid w:val="00A50CF0"/>
    <w:rsid w:val="00A525EA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15A"/>
    <w:rsid w:val="00BF1B54"/>
    <w:rsid w:val="00BF28E1"/>
    <w:rsid w:val="00BF7283"/>
    <w:rsid w:val="00C01C94"/>
    <w:rsid w:val="00C02CAA"/>
    <w:rsid w:val="00C10128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65A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3DBE"/>
    <w:rsid w:val="00DD632F"/>
    <w:rsid w:val="00DD76E5"/>
    <w:rsid w:val="00DE0DF8"/>
    <w:rsid w:val="00DE34CF"/>
    <w:rsid w:val="00DF7A6F"/>
    <w:rsid w:val="00E01387"/>
    <w:rsid w:val="00E11B1F"/>
    <w:rsid w:val="00E13F3D"/>
    <w:rsid w:val="00E14D7D"/>
    <w:rsid w:val="00E1703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76102"/>
    <w:rsid w:val="00E9595E"/>
    <w:rsid w:val="00EB092E"/>
    <w:rsid w:val="00EB09B7"/>
    <w:rsid w:val="00EB255B"/>
    <w:rsid w:val="00EB4183"/>
    <w:rsid w:val="00EE251B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0857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00C14B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A0677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677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06779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2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AFED6-D931-47DA-A7A9-97E986F6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11517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2023-07-03T11:25:00Z</dcterms:created>
  <dcterms:modified xsi:type="dcterms:W3CDTF">2023-07-03T13:27:00Z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2023-06-22T12:45:46Z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1a71b029-d20d-4c5d-94ae-eb9c39274a1e</vt:lpwstr>
  </property>
  <property fmtid="{D5CDD505-2E9C-101B-9397-08002B2CF9AE}" pid="27" name="MSIP_Label_9764cdcd-3664-4d05-9615-7cbf65a4f0a8_ContentBits">
    <vt:lpwstr>0</vt:lpwstr>
  </property>
</Properties>
</file>