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65E1" w14:textId="77777777" w:rsidR="00083602" w:rsidRDefault="00083602" w:rsidP="000836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R5s230504</w:t>
        </w:r>
      </w:fldSimple>
    </w:p>
    <w:p w14:paraId="37181698" w14:textId="77777777" w:rsidR="00083602" w:rsidRDefault="00083602" w:rsidP="0008360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3602" w14:paraId="35FF4942" w14:textId="77777777" w:rsidTr="007476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7A55A" w14:textId="77777777" w:rsidR="00083602" w:rsidRDefault="00083602" w:rsidP="007476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83602" w14:paraId="279E5FED" w14:textId="77777777" w:rsidTr="007476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A4178" w14:textId="77777777" w:rsidR="00083602" w:rsidRDefault="00083602" w:rsidP="007476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3602" w14:paraId="11992E09" w14:textId="77777777" w:rsidTr="007476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2DDF2" w14:textId="77777777" w:rsidR="00083602" w:rsidRDefault="00083602" w:rsidP="007476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602" w14:paraId="77410547" w14:textId="77777777" w:rsidTr="00747657">
        <w:tc>
          <w:tcPr>
            <w:tcW w:w="142" w:type="dxa"/>
            <w:tcBorders>
              <w:left w:val="single" w:sz="4" w:space="0" w:color="auto"/>
            </w:tcBorders>
          </w:tcPr>
          <w:p w14:paraId="3C87CDB0" w14:textId="77777777" w:rsidR="00083602" w:rsidRDefault="00083602" w:rsidP="007476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AAF2E" w14:textId="77777777" w:rsidR="00083602" w:rsidRPr="00410371" w:rsidRDefault="00083602" w:rsidP="007476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64F542D" w14:textId="77777777" w:rsidR="00083602" w:rsidRDefault="00083602" w:rsidP="007476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5CFB5F" w14:textId="77777777" w:rsidR="00083602" w:rsidRPr="00410371" w:rsidRDefault="00083602" w:rsidP="0074765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3121</w:t>
              </w:r>
            </w:fldSimple>
          </w:p>
        </w:tc>
        <w:tc>
          <w:tcPr>
            <w:tcW w:w="709" w:type="dxa"/>
          </w:tcPr>
          <w:p w14:paraId="062427C2" w14:textId="77777777" w:rsidR="00083602" w:rsidRDefault="00083602" w:rsidP="007476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15F274" w14:textId="77777777" w:rsidR="00083602" w:rsidRPr="00410371" w:rsidRDefault="00083602" w:rsidP="007476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9030FBA" w14:textId="77777777" w:rsidR="00083602" w:rsidRDefault="00083602" w:rsidP="007476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7F2645" w14:textId="77777777" w:rsidR="00083602" w:rsidRPr="00410371" w:rsidRDefault="00083602" w:rsidP="007476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EBD46C" w14:textId="77777777" w:rsidR="00083602" w:rsidRDefault="00083602" w:rsidP="00747657">
            <w:pPr>
              <w:pStyle w:val="CRCoverPage"/>
              <w:spacing w:after="0"/>
              <w:rPr>
                <w:noProof/>
              </w:rPr>
            </w:pPr>
          </w:p>
        </w:tc>
      </w:tr>
      <w:tr w:rsidR="00083602" w14:paraId="5220D350" w14:textId="77777777" w:rsidTr="007476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747107" w14:textId="77777777" w:rsidR="00083602" w:rsidRDefault="00083602" w:rsidP="00747657">
            <w:pPr>
              <w:pStyle w:val="CRCoverPage"/>
              <w:spacing w:after="0"/>
              <w:rPr>
                <w:noProof/>
              </w:rPr>
            </w:pPr>
          </w:p>
        </w:tc>
      </w:tr>
      <w:tr w:rsidR="00083602" w14:paraId="47C7F59D" w14:textId="77777777" w:rsidTr="007476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577FA0" w14:textId="77777777" w:rsidR="00083602" w:rsidRPr="00F25D98" w:rsidRDefault="00083602" w:rsidP="007476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3602" w14:paraId="277F5DC7" w14:textId="77777777" w:rsidTr="00747657">
        <w:tc>
          <w:tcPr>
            <w:tcW w:w="9641" w:type="dxa"/>
            <w:gridSpan w:val="9"/>
          </w:tcPr>
          <w:p w14:paraId="5D2675BB" w14:textId="77777777" w:rsidR="00083602" w:rsidRDefault="00083602" w:rsidP="007476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3D62C6" w14:textId="77777777" w:rsidR="00083602" w:rsidRDefault="00083602" w:rsidP="000836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3602" w14:paraId="5E136D47" w14:textId="77777777" w:rsidTr="00747657">
        <w:tc>
          <w:tcPr>
            <w:tcW w:w="2835" w:type="dxa"/>
          </w:tcPr>
          <w:p w14:paraId="3A032AB5" w14:textId="77777777" w:rsidR="00083602" w:rsidRDefault="00083602" w:rsidP="007476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8A475C" w14:textId="77777777" w:rsidR="00083602" w:rsidRDefault="00083602" w:rsidP="007476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E05397" w14:textId="77777777" w:rsidR="00083602" w:rsidRDefault="00083602" w:rsidP="007476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3800D" w14:textId="77777777" w:rsidR="00083602" w:rsidRDefault="00083602" w:rsidP="007476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845567" w14:textId="77777777" w:rsidR="00083602" w:rsidRDefault="00083602" w:rsidP="007476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CD32B9" w14:textId="77777777" w:rsidR="00083602" w:rsidRDefault="00083602" w:rsidP="007476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1FC90A" w14:textId="77777777" w:rsidR="00083602" w:rsidRDefault="00083602" w:rsidP="007476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703257" w14:textId="77777777" w:rsidR="00083602" w:rsidRDefault="00083602" w:rsidP="007476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4805CD" w14:textId="77777777" w:rsidR="00083602" w:rsidRDefault="00083602" w:rsidP="007476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541489" w14:textId="77777777" w:rsidR="00083602" w:rsidRDefault="00083602" w:rsidP="000836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3602" w14:paraId="23BA5722" w14:textId="77777777" w:rsidTr="00747657">
        <w:tc>
          <w:tcPr>
            <w:tcW w:w="9640" w:type="dxa"/>
            <w:gridSpan w:val="11"/>
          </w:tcPr>
          <w:p w14:paraId="76A49A24" w14:textId="77777777" w:rsidR="00083602" w:rsidRDefault="00083602" w:rsidP="007476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602" w14:paraId="5506F97E" w14:textId="77777777" w:rsidTr="007476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AD7729" w14:textId="77777777" w:rsidR="00083602" w:rsidRDefault="00083602" w:rsidP="007476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1487F" w14:textId="77777777" w:rsidR="00083602" w:rsidRDefault="00083602" w:rsidP="007476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</w:t>
            </w:r>
            <w:proofErr w:type="gramStart"/>
            <w:r>
              <w:t>GC  testcase</w:t>
            </w:r>
            <w:proofErr w:type="gramEnd"/>
            <w:r>
              <w:t xml:space="preserve"> 7.1.1.1.1a</w:t>
            </w:r>
            <w:r>
              <w:fldChar w:fldCharType="end"/>
            </w:r>
          </w:p>
        </w:tc>
      </w:tr>
      <w:tr w:rsidR="00083602" w14:paraId="1A94D0E0" w14:textId="77777777" w:rsidTr="00747657">
        <w:tc>
          <w:tcPr>
            <w:tcW w:w="1843" w:type="dxa"/>
            <w:tcBorders>
              <w:left w:val="single" w:sz="4" w:space="0" w:color="auto"/>
            </w:tcBorders>
          </w:tcPr>
          <w:p w14:paraId="079E29F3" w14:textId="77777777" w:rsidR="00083602" w:rsidRDefault="00083602" w:rsidP="007476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BF437" w14:textId="77777777" w:rsidR="00083602" w:rsidRDefault="00083602" w:rsidP="007476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602" w14:paraId="52AAFFAE" w14:textId="77777777" w:rsidTr="00747657">
        <w:tc>
          <w:tcPr>
            <w:tcW w:w="1843" w:type="dxa"/>
            <w:tcBorders>
              <w:left w:val="single" w:sz="4" w:space="0" w:color="auto"/>
            </w:tcBorders>
          </w:tcPr>
          <w:p w14:paraId="5A1DF49E" w14:textId="77777777" w:rsidR="00083602" w:rsidRDefault="00083602" w:rsidP="007476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3E4A08" w14:textId="77777777" w:rsidR="00083602" w:rsidRDefault="00083602" w:rsidP="007476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83602" w14:paraId="22D4EB28" w14:textId="77777777" w:rsidTr="00747657">
        <w:tc>
          <w:tcPr>
            <w:tcW w:w="1843" w:type="dxa"/>
            <w:tcBorders>
              <w:left w:val="single" w:sz="4" w:space="0" w:color="auto"/>
            </w:tcBorders>
          </w:tcPr>
          <w:p w14:paraId="051F89D6" w14:textId="77777777" w:rsidR="00083602" w:rsidRDefault="00083602" w:rsidP="007476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77F21" w14:textId="5700CBF3" w:rsidR="00083602" w:rsidRDefault="00083602" w:rsidP="0074765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83602" w14:paraId="060C2BCF" w14:textId="77777777" w:rsidTr="00747657">
        <w:tc>
          <w:tcPr>
            <w:tcW w:w="1843" w:type="dxa"/>
            <w:tcBorders>
              <w:left w:val="single" w:sz="4" w:space="0" w:color="auto"/>
            </w:tcBorders>
          </w:tcPr>
          <w:p w14:paraId="5D4E3306" w14:textId="77777777" w:rsidR="00083602" w:rsidRDefault="00083602" w:rsidP="007476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0850B0" w14:textId="77777777" w:rsidR="00083602" w:rsidRDefault="00083602" w:rsidP="007476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602" w14:paraId="56EEAF0C" w14:textId="77777777" w:rsidTr="00747657">
        <w:tc>
          <w:tcPr>
            <w:tcW w:w="1843" w:type="dxa"/>
            <w:tcBorders>
              <w:left w:val="single" w:sz="4" w:space="0" w:color="auto"/>
            </w:tcBorders>
          </w:tcPr>
          <w:p w14:paraId="1BF95CB3" w14:textId="77777777" w:rsidR="00083602" w:rsidRDefault="00083602" w:rsidP="007476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65F0DB" w14:textId="77777777" w:rsidR="00083602" w:rsidRDefault="00083602" w:rsidP="007476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9D5D362" w14:textId="77777777" w:rsidR="00083602" w:rsidRDefault="00083602" w:rsidP="007476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B1790" w14:textId="77777777" w:rsidR="00083602" w:rsidRDefault="00083602" w:rsidP="007476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63DBAA" w14:textId="77777777" w:rsidR="00083602" w:rsidRDefault="00083602" w:rsidP="007476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2023-06-27</w:t>
              </w:r>
            </w:fldSimple>
          </w:p>
        </w:tc>
      </w:tr>
      <w:tr w:rsidR="00083602" w14:paraId="1EFC0EEC" w14:textId="77777777" w:rsidTr="00747657">
        <w:tc>
          <w:tcPr>
            <w:tcW w:w="1843" w:type="dxa"/>
            <w:tcBorders>
              <w:left w:val="single" w:sz="4" w:space="0" w:color="auto"/>
            </w:tcBorders>
          </w:tcPr>
          <w:p w14:paraId="1DBE323C" w14:textId="77777777" w:rsidR="00083602" w:rsidRDefault="00083602" w:rsidP="007476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99D73A" w14:textId="77777777" w:rsidR="00083602" w:rsidRDefault="00083602" w:rsidP="007476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2A516" w14:textId="77777777" w:rsidR="00083602" w:rsidRDefault="00083602" w:rsidP="007476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E40EBD" w14:textId="77777777" w:rsidR="00083602" w:rsidRDefault="00083602" w:rsidP="007476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164905" w14:textId="77777777" w:rsidR="00083602" w:rsidRDefault="00083602" w:rsidP="007476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602" w14:paraId="3E29B9FF" w14:textId="77777777" w:rsidTr="007476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D53FDD" w14:textId="77777777" w:rsidR="00083602" w:rsidRDefault="00083602" w:rsidP="007476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FFC9BD" w14:textId="77777777" w:rsidR="00083602" w:rsidRDefault="00083602" w:rsidP="007476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EB4A4D" w14:textId="77777777" w:rsidR="00083602" w:rsidRDefault="00083602" w:rsidP="007476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8E4284" w14:textId="77777777" w:rsidR="00083602" w:rsidRDefault="00083602" w:rsidP="007476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9A93ED" w14:textId="77777777" w:rsidR="00083602" w:rsidRDefault="00083602" w:rsidP="007476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083602" w14:paraId="17755EDB" w14:textId="77777777" w:rsidTr="007476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D14FBD" w14:textId="77777777" w:rsidR="00083602" w:rsidRDefault="00083602" w:rsidP="007476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ECF947" w14:textId="77777777" w:rsidR="00083602" w:rsidRDefault="00083602" w:rsidP="007476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23D6AF" w14:textId="77777777" w:rsidR="00083602" w:rsidRDefault="00083602" w:rsidP="007476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EFD2C2" w14:textId="77777777" w:rsidR="00083602" w:rsidRPr="007C2097" w:rsidRDefault="00083602" w:rsidP="007476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83602" w14:paraId="66EF10E0" w14:textId="77777777" w:rsidTr="00747657">
        <w:tc>
          <w:tcPr>
            <w:tcW w:w="1843" w:type="dxa"/>
          </w:tcPr>
          <w:p w14:paraId="0CC4AD23" w14:textId="77777777" w:rsidR="00083602" w:rsidRDefault="00083602" w:rsidP="007476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32C651" w14:textId="77777777" w:rsidR="00083602" w:rsidRDefault="00083602" w:rsidP="007476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7616" w14:paraId="7F9CA39B" w14:textId="77777777" w:rsidTr="007476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676086" w14:textId="77777777" w:rsidR="00987616" w:rsidRDefault="00987616" w:rsidP="00987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B6152C" w14:textId="77777777" w:rsidR="00987616" w:rsidRDefault="00987616" w:rsidP="00987616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t xml:space="preserve">In the current TTCN implementation of the function </w:t>
            </w:r>
            <w:r w:rsidRPr="006D78A7">
              <w:t>f_TC_7_1_1_1_1a_NR5</w:t>
            </w:r>
            <w:proofErr w:type="gramStart"/>
            <w:r w:rsidRPr="006D78A7">
              <w:t>GC</w:t>
            </w:r>
            <w:r>
              <w:t xml:space="preserve"> ,</w:t>
            </w:r>
            <w:proofErr w:type="gramEnd"/>
            <w:r>
              <w:t xml:space="preserve"> before updating </w:t>
            </w:r>
            <w:proofErr w:type="spellStart"/>
            <w:r w:rsidRPr="006D78A7">
              <w:t>schedulingRequestResourceToAddModList</w:t>
            </w:r>
            <w:proofErr w:type="spellEnd"/>
            <w:r>
              <w:t xml:space="preserve">[0] , latest </w:t>
            </w:r>
            <w:proofErr w:type="spellStart"/>
            <w:r w:rsidRPr="006D78A7">
              <w:t>v_NR_UplinkBWP</w:t>
            </w:r>
            <w:proofErr w:type="spellEnd"/>
            <w:r>
              <w:t xml:space="preserve"> configuration needs to be retrieved . </w:t>
            </w:r>
            <w:proofErr w:type="gramStart"/>
            <w:r>
              <w:t>otherwise</w:t>
            </w:r>
            <w:proofErr w:type="gramEnd"/>
            <w:r>
              <w:t xml:space="preserve"> updated </w:t>
            </w:r>
            <w:proofErr w:type="spellStart"/>
            <w:r w:rsidRPr="00531C39">
              <w:t>rach_ConfigGeneric</w:t>
            </w:r>
            <w:proofErr w:type="spellEnd"/>
            <w:r>
              <w:t xml:space="preserve"> parameters will be overwritten.</w:t>
            </w:r>
          </w:p>
          <w:p w14:paraId="1C56F168" w14:textId="77777777" w:rsidR="00987616" w:rsidRDefault="00987616" w:rsidP="00987616">
            <w:pPr>
              <w:pStyle w:val="CRCoverPage"/>
              <w:spacing w:after="0"/>
              <w:ind w:left="100"/>
            </w:pPr>
          </w:p>
          <w:p w14:paraId="4E77F401" w14:textId="77777777" w:rsidR="00987616" w:rsidRDefault="00987616" w:rsidP="00987616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t>In 23wk</w:t>
            </w:r>
            <w:proofErr w:type="gramStart"/>
            <w:r>
              <w:t>12 ,</w:t>
            </w:r>
            <w:proofErr w:type="gramEnd"/>
            <w:r>
              <w:t xml:space="preserve"> </w:t>
            </w:r>
            <w:proofErr w:type="spellStart"/>
            <w:r w:rsidRPr="003126B2">
              <w:t>v_NR_UplinkBWP</w:t>
            </w:r>
            <w:proofErr w:type="spellEnd"/>
            <w:r w:rsidRPr="003126B2">
              <w:t xml:space="preserve"> := </w:t>
            </w:r>
            <w:proofErr w:type="spellStart"/>
            <w:r w:rsidRPr="003126B2">
              <w:t>f_NR_CellInfo_GetUplinkBWP</w:t>
            </w:r>
            <w:proofErr w:type="spellEnd"/>
            <w:r w:rsidRPr="003126B2">
              <w:t xml:space="preserve">(nr_Cell1, </w:t>
            </w:r>
            <w:proofErr w:type="spellStart"/>
            <w:r w:rsidRPr="003126B2">
              <w:t>tsc_NR_BWP_Id</w:t>
            </w:r>
            <w:proofErr w:type="spellEnd"/>
            <w:r w:rsidRPr="003126B2">
              <w:t>);</w:t>
            </w:r>
            <w:r>
              <w:t xml:space="preserve"> was in place before updating </w:t>
            </w:r>
            <w:proofErr w:type="spellStart"/>
            <w:r w:rsidRPr="006D78A7">
              <w:t>schedulingRequestResourceToAddModList</w:t>
            </w:r>
            <w:proofErr w:type="spellEnd"/>
            <w:r>
              <w:t>[0] . but for some reason this is removed in 23wk24</w:t>
            </w:r>
          </w:p>
          <w:p w14:paraId="6AD8A04E" w14:textId="77777777" w:rsidR="00987616" w:rsidRDefault="00987616" w:rsidP="00987616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4EEFE40" w14:textId="138AB74A" w:rsidR="00987616" w:rsidRDefault="00987616" w:rsidP="00987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introduce </w:t>
            </w:r>
            <w:proofErr w:type="spellStart"/>
            <w:r w:rsidRPr="003126B2">
              <w:t>v_NR_</w:t>
            </w:r>
            <w:proofErr w:type="gramStart"/>
            <w:r w:rsidRPr="003126B2">
              <w:t>UplinkBWP</w:t>
            </w:r>
            <w:proofErr w:type="spellEnd"/>
            <w:r w:rsidRPr="003126B2">
              <w:t xml:space="preserve"> :</w:t>
            </w:r>
            <w:proofErr w:type="gramEnd"/>
            <w:r w:rsidRPr="003126B2">
              <w:t xml:space="preserve">= </w:t>
            </w:r>
            <w:proofErr w:type="spellStart"/>
            <w:r w:rsidRPr="003126B2">
              <w:t>f_NR_CellInfo_GetUplinkBWP</w:t>
            </w:r>
            <w:proofErr w:type="spellEnd"/>
            <w:r w:rsidRPr="003126B2">
              <w:t xml:space="preserve">(nr_Cell1, </w:t>
            </w:r>
            <w:proofErr w:type="spellStart"/>
            <w:r w:rsidRPr="003126B2">
              <w:t>tsc_NR_BWP_Id</w:t>
            </w:r>
            <w:proofErr w:type="spellEnd"/>
            <w:r w:rsidRPr="003126B2">
              <w:t>);</w:t>
            </w:r>
            <w:r>
              <w:t xml:space="preserve"> before updating </w:t>
            </w:r>
            <w:proofErr w:type="spellStart"/>
            <w:r w:rsidRPr="006D78A7">
              <w:t>schedulingRequestResourceToAddModList</w:t>
            </w:r>
            <w:proofErr w:type="spellEnd"/>
            <w:r>
              <w:t>[0]</w:t>
            </w:r>
          </w:p>
        </w:tc>
      </w:tr>
      <w:tr w:rsidR="00987616" w14:paraId="65C01212" w14:textId="77777777" w:rsidTr="007476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D60A7" w14:textId="77777777" w:rsidR="00987616" w:rsidRDefault="00987616" w:rsidP="009876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1BD82" w14:textId="77777777" w:rsidR="00987616" w:rsidRDefault="00987616" w:rsidP="009876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7616" w14:paraId="76052011" w14:textId="77777777" w:rsidTr="007476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22152" w14:textId="77777777" w:rsidR="00987616" w:rsidRDefault="00987616" w:rsidP="00987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50607" w14:textId="4BA65B89" w:rsidR="00987616" w:rsidRDefault="00987616" w:rsidP="009876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Updated </w:t>
            </w:r>
            <w:proofErr w:type="spellStart"/>
            <w:r w:rsidRPr="006D78A7">
              <w:t>v_NR_UplinkBWP</w:t>
            </w:r>
            <w:proofErr w:type="spellEnd"/>
            <w:r>
              <w:t xml:space="preserve"> configuration needs to be retrieved</w:t>
            </w:r>
            <w:r w:rsidRPr="006316B2">
              <w:rPr>
                <w:noProof/>
              </w:rPr>
              <w:t xml:space="preserve"> </w:t>
            </w:r>
            <w:r>
              <w:rPr>
                <w:noProof/>
              </w:rPr>
              <w:t xml:space="preserve">using </w:t>
            </w:r>
            <w:proofErr w:type="spellStart"/>
            <w:r w:rsidRPr="003E680F">
              <w:rPr>
                <w:i/>
              </w:rPr>
              <w:t>v_NR_</w:t>
            </w:r>
            <w:proofErr w:type="gramStart"/>
            <w:r w:rsidRPr="003E680F">
              <w:rPr>
                <w:i/>
              </w:rPr>
              <w:t>UplinkBWP</w:t>
            </w:r>
            <w:proofErr w:type="spellEnd"/>
            <w:r w:rsidRPr="003E680F">
              <w:rPr>
                <w:i/>
              </w:rPr>
              <w:t xml:space="preserve"> :</w:t>
            </w:r>
            <w:proofErr w:type="gramEnd"/>
            <w:r w:rsidRPr="003E680F">
              <w:rPr>
                <w:i/>
              </w:rPr>
              <w:t xml:space="preserve">= </w:t>
            </w:r>
            <w:proofErr w:type="spellStart"/>
            <w:r w:rsidRPr="003E680F">
              <w:rPr>
                <w:i/>
              </w:rPr>
              <w:t>f_NR_CellInfo_GetUplinkBWP</w:t>
            </w:r>
            <w:proofErr w:type="spellEnd"/>
            <w:r w:rsidRPr="003E680F">
              <w:rPr>
                <w:i/>
              </w:rPr>
              <w:t xml:space="preserve">(nr_Cell1, </w:t>
            </w:r>
            <w:proofErr w:type="spellStart"/>
            <w:r w:rsidRPr="003E680F">
              <w:rPr>
                <w:i/>
              </w:rPr>
              <w:t>tsc_NR_BWP_Id</w:t>
            </w:r>
            <w:proofErr w:type="spellEnd"/>
            <w:r w:rsidRPr="003E680F">
              <w:rPr>
                <w:i/>
              </w:rPr>
              <w:t>);</w:t>
            </w:r>
            <w:r>
              <w:t xml:space="preserve"> before updating </w:t>
            </w:r>
            <w:proofErr w:type="spellStart"/>
            <w:r w:rsidRPr="006D78A7">
              <w:t>schedulingRequestResourceToAddModList</w:t>
            </w:r>
            <w:proofErr w:type="spellEnd"/>
            <w:r>
              <w:t>[0]</w:t>
            </w:r>
          </w:p>
        </w:tc>
      </w:tr>
      <w:tr w:rsidR="00987616" w14:paraId="037FD0E4" w14:textId="77777777" w:rsidTr="007476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C3119" w14:textId="77777777" w:rsidR="00987616" w:rsidRDefault="00987616" w:rsidP="009876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E46EEA" w14:textId="77777777" w:rsidR="00987616" w:rsidRDefault="00987616" w:rsidP="009876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7616" w14:paraId="0FB26CA7" w14:textId="77777777" w:rsidTr="007476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D720D" w14:textId="77777777" w:rsidR="00987616" w:rsidRDefault="00987616" w:rsidP="00987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D318B" w14:textId="481285D0" w:rsidR="00987616" w:rsidRDefault="00987616" w:rsidP="00987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987616" w14:paraId="3E796C8A" w14:textId="77777777" w:rsidTr="00747657">
        <w:tc>
          <w:tcPr>
            <w:tcW w:w="2694" w:type="dxa"/>
            <w:gridSpan w:val="2"/>
          </w:tcPr>
          <w:p w14:paraId="4AFEFD43" w14:textId="77777777" w:rsidR="00987616" w:rsidRDefault="00987616" w:rsidP="009876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46CED4" w14:textId="77777777" w:rsidR="00987616" w:rsidRDefault="00987616" w:rsidP="009876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7616" w14:paraId="1841D560" w14:textId="77777777" w:rsidTr="007476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45B596" w14:textId="77777777" w:rsidR="00987616" w:rsidRDefault="00987616" w:rsidP="00987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5411F6" w14:textId="09A45DC0" w:rsidR="00987616" w:rsidRDefault="00987616" w:rsidP="00987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7.1.1.1.1a.NR5GC</w:t>
            </w:r>
          </w:p>
        </w:tc>
      </w:tr>
      <w:tr w:rsidR="00987616" w14:paraId="5069107D" w14:textId="77777777" w:rsidTr="007476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7089" w14:textId="77777777" w:rsidR="00987616" w:rsidRDefault="00987616" w:rsidP="009876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0F524" w14:textId="77777777" w:rsidR="00987616" w:rsidRDefault="00987616" w:rsidP="009876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7616" w14:paraId="2CD1146D" w14:textId="77777777" w:rsidTr="007476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A5DE7" w14:textId="77777777" w:rsidR="00987616" w:rsidRDefault="00987616" w:rsidP="00987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16698" w14:textId="77777777" w:rsidR="00987616" w:rsidRDefault="00987616" w:rsidP="009876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29C2D7" w14:textId="77777777" w:rsidR="00987616" w:rsidRDefault="00987616" w:rsidP="009876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2481FB" w14:textId="77777777" w:rsidR="00987616" w:rsidRDefault="00987616" w:rsidP="009876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9B45CA" w14:textId="77777777" w:rsidR="00987616" w:rsidRDefault="00987616" w:rsidP="009876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7616" w14:paraId="249234EA" w14:textId="77777777" w:rsidTr="007476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95C5B" w14:textId="77777777" w:rsidR="00987616" w:rsidRDefault="00987616" w:rsidP="00987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290931" w14:textId="77777777" w:rsidR="00987616" w:rsidRDefault="00987616" w:rsidP="009876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279A3" w14:textId="7C77C522" w:rsidR="00987616" w:rsidRDefault="00987616" w:rsidP="009876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113E14" w14:textId="77777777" w:rsidR="00987616" w:rsidRDefault="00987616" w:rsidP="009876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875345" w14:textId="549D0B95" w:rsidR="00987616" w:rsidRDefault="00987616" w:rsidP="009876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7616" w14:paraId="2A3795D9" w14:textId="77777777" w:rsidTr="007476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4CD5A" w14:textId="77777777" w:rsidR="00987616" w:rsidRDefault="00987616" w:rsidP="009876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46AF18" w14:textId="77777777" w:rsidR="00987616" w:rsidRDefault="00987616" w:rsidP="009876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7E471" w14:textId="19D2A85C" w:rsidR="00987616" w:rsidRDefault="00987616" w:rsidP="009876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389C8" w14:textId="77777777" w:rsidR="00987616" w:rsidRDefault="00987616" w:rsidP="009876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9A97A" w14:textId="27D238F5" w:rsidR="00987616" w:rsidRDefault="00987616" w:rsidP="009876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7616" w14:paraId="0940A987" w14:textId="77777777" w:rsidTr="007476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C6838" w14:textId="77777777" w:rsidR="00987616" w:rsidRDefault="00987616" w:rsidP="009876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703A3" w14:textId="77777777" w:rsidR="00987616" w:rsidRDefault="00987616" w:rsidP="009876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34F24" w14:textId="41918067" w:rsidR="00987616" w:rsidRDefault="00987616" w:rsidP="009876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D00A7E" w14:textId="77777777" w:rsidR="00987616" w:rsidRDefault="00987616" w:rsidP="009876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F6B9F" w14:textId="46DFE313" w:rsidR="00987616" w:rsidRDefault="00987616" w:rsidP="009876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7616" w14:paraId="748DA2C3" w14:textId="77777777" w:rsidTr="007476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44FC7" w14:textId="77777777" w:rsidR="00987616" w:rsidRDefault="00987616" w:rsidP="009876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52D74" w14:textId="77777777" w:rsidR="00987616" w:rsidRDefault="00987616" w:rsidP="00987616">
            <w:pPr>
              <w:pStyle w:val="CRCoverPage"/>
              <w:spacing w:after="0"/>
              <w:rPr>
                <w:noProof/>
              </w:rPr>
            </w:pPr>
          </w:p>
        </w:tc>
      </w:tr>
      <w:tr w:rsidR="00987616" w14:paraId="15592BA7" w14:textId="77777777" w:rsidTr="007476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AA1B22" w14:textId="77777777" w:rsidR="00987616" w:rsidRDefault="00987616" w:rsidP="00987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FD0C7" w14:textId="77777777" w:rsidR="00987616" w:rsidRDefault="00987616" w:rsidP="009876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7616" w:rsidRPr="008863B9" w14:paraId="4A570BA8" w14:textId="77777777" w:rsidTr="007476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EC527A" w14:textId="77777777" w:rsidR="00987616" w:rsidRPr="008863B9" w:rsidRDefault="00987616" w:rsidP="00987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24DDA0" w14:textId="77777777" w:rsidR="00987616" w:rsidRPr="008863B9" w:rsidRDefault="00987616" w:rsidP="009876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7616" w14:paraId="523A6596" w14:textId="77777777" w:rsidTr="007476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66FF48" w14:textId="77777777" w:rsidR="00987616" w:rsidRDefault="00987616" w:rsidP="00987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1910" w14:textId="77777777" w:rsidR="00987616" w:rsidRDefault="00987616" w:rsidP="009876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F3A9F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4CD50FC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A8B9F9" w14:textId="77777777" w:rsidR="009478EE" w:rsidRDefault="009478EE" w:rsidP="009478EE">
      <w:pPr>
        <w:rPr>
          <w:noProof/>
        </w:rPr>
      </w:pPr>
    </w:p>
    <w:p w14:paraId="5AF36AE9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876822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26F89D8" w14:textId="68B28125" w:rsidR="00987616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87616" w:rsidRPr="00A970BA">
        <w:rPr>
          <w:rFonts w:ascii="Arial" w:hAnsi="Arial" w:cs="Arial"/>
          <w:iCs/>
        </w:rPr>
        <w:t>Table of Contents</w:t>
      </w:r>
      <w:r w:rsidR="00987616">
        <w:tab/>
      </w:r>
      <w:r w:rsidR="00987616">
        <w:fldChar w:fldCharType="begin"/>
      </w:r>
      <w:r w:rsidR="00987616">
        <w:instrText xml:space="preserve"> PAGEREF _Toc138768227 \h </w:instrText>
      </w:r>
      <w:r w:rsidR="00987616">
        <w:fldChar w:fldCharType="separate"/>
      </w:r>
      <w:r w:rsidR="00987616">
        <w:t>3</w:t>
      </w:r>
      <w:r w:rsidR="00987616">
        <w:fldChar w:fldCharType="end"/>
      </w:r>
    </w:p>
    <w:p w14:paraId="7C07FA28" w14:textId="525157CD" w:rsidR="00987616" w:rsidRDefault="0098761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970BA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970BA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_Toc138768228 \h </w:instrText>
      </w:r>
      <w:r>
        <w:fldChar w:fldCharType="separate"/>
      </w:r>
      <w:r>
        <w:t>3</w:t>
      </w:r>
      <w:r>
        <w:fldChar w:fldCharType="end"/>
      </w:r>
    </w:p>
    <w:p w14:paraId="5914D6CD" w14:textId="5E434599" w:rsidR="00987616" w:rsidRDefault="0098761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970B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970B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_Toc138768229 \h </w:instrText>
      </w:r>
      <w:r>
        <w:fldChar w:fldCharType="separate"/>
      </w:r>
      <w:r>
        <w:t>3</w:t>
      </w:r>
      <w:r>
        <w:fldChar w:fldCharType="end"/>
      </w:r>
    </w:p>
    <w:p w14:paraId="0F81637F" w14:textId="2146B928" w:rsidR="00987616" w:rsidRDefault="0098761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970B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970BA">
        <w:rPr>
          <w:rFonts w:cs="Arial"/>
          <w:b/>
          <w:color w:val="000000"/>
          <w:lang w:eastAsia="en-GB"/>
        </w:rPr>
        <w:t xml:space="preserve">Correction to the </w:t>
      </w:r>
      <w:r w:rsidRPr="00A970BA">
        <w:rPr>
          <w:rFonts w:cs="Arial"/>
          <w:b/>
          <w:bCs/>
          <w:color w:val="000000"/>
          <w:lang w:val="en-US" w:eastAsia="en-GB"/>
        </w:rPr>
        <w:t>Function f_TC_7_1_1_1_1a_NR5GC</w:t>
      </w:r>
      <w:r>
        <w:tab/>
      </w:r>
      <w:r>
        <w:fldChar w:fldCharType="begin"/>
      </w:r>
      <w:r>
        <w:instrText xml:space="preserve"> PAGEREF _Toc138768230 \h </w:instrText>
      </w:r>
      <w:r>
        <w:fldChar w:fldCharType="separate"/>
      </w:r>
      <w:r>
        <w:t>3</w:t>
      </w:r>
      <w:r>
        <w:fldChar w:fldCharType="end"/>
      </w:r>
    </w:p>
    <w:p w14:paraId="21C5B860" w14:textId="4B3E5C80" w:rsidR="00987616" w:rsidRPr="00D268E5" w:rsidRDefault="007A73E5" w:rsidP="00987616">
      <w:pPr>
        <w:pStyle w:val="Heading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r w:rsidR="00987616" w:rsidRPr="00C81AFC">
        <w:rPr>
          <w:rFonts w:cs="Arial"/>
        </w:rPr>
        <w:t xml:space="preserve"> </w:t>
      </w:r>
      <w:bookmarkStart w:id="1" w:name="_Toc122434485"/>
      <w:bookmarkStart w:id="2" w:name="_Toc136346705"/>
      <w:bookmarkStart w:id="3" w:name="_Toc138407514"/>
      <w:bookmarkStart w:id="4" w:name="_Toc138765997"/>
      <w:bookmarkStart w:id="5" w:name="_Toc138768228"/>
      <w:r w:rsidR="00987616" w:rsidRPr="00D268E5">
        <w:rPr>
          <w:rFonts w:cs="Arial"/>
        </w:rPr>
        <w:t>Overview</w:t>
      </w:r>
      <w:bookmarkEnd w:id="1"/>
      <w:bookmarkEnd w:id="2"/>
      <w:bookmarkEnd w:id="3"/>
      <w:bookmarkEnd w:id="4"/>
      <w:bookmarkEnd w:id="5"/>
    </w:p>
    <w:p w14:paraId="393EFE76" w14:textId="77777777" w:rsidR="00987616" w:rsidRDefault="00987616" w:rsidP="0098761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40B4C890" w14:textId="77777777" w:rsidR="00987616" w:rsidRPr="00D268E5" w:rsidRDefault="00987616" w:rsidP="0098761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727F1207" w14:textId="77777777" w:rsidR="00987616" w:rsidRDefault="00987616" w:rsidP="0098761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7F3F15EF" w14:textId="77777777" w:rsidR="007A73E5" w:rsidRDefault="007A73E5" w:rsidP="007A73E5">
      <w:pPr>
        <w:rPr>
          <w:b/>
          <w:sz w:val="24"/>
          <w:lang w:eastAsia="ja-JP"/>
        </w:rPr>
      </w:pPr>
    </w:p>
    <w:p w14:paraId="323980DD" w14:textId="3CB9C715" w:rsidR="007A73E5" w:rsidRDefault="007A73E5" w:rsidP="00987616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38768229"/>
      <w:r w:rsidRPr="00854C55">
        <w:rPr>
          <w:b/>
        </w:rPr>
        <w:t>Corrections required</w:t>
      </w:r>
      <w:bookmarkEnd w:id="6"/>
      <w:bookmarkEnd w:id="7"/>
      <w:bookmarkEnd w:id="8"/>
    </w:p>
    <w:p w14:paraId="63116EAE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38768230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41320E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r w:rsidR="00EB7BC6" w:rsidRPr="00EB7BC6">
        <w:rPr>
          <w:rFonts w:cs="Arial"/>
          <w:b/>
          <w:bCs/>
          <w:color w:val="000000"/>
          <w:lang w:val="en-US" w:eastAsia="en-GB"/>
        </w:rPr>
        <w:t>f_TC_7_1_1_1_1a_NR5GC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4E2E1AAD" w14:textId="77777777" w:rsidTr="00060C6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0598" w14:textId="77777777" w:rsidR="00FB0A08" w:rsidRDefault="00060C6A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5FC6" w14:textId="77777777" w:rsidR="00FB0A08" w:rsidRPr="00060C6A" w:rsidRDefault="00060C6A" w:rsidP="00B6670E">
            <w:pPr>
              <w:pStyle w:val="CRCoverPage"/>
              <w:spacing w:after="0"/>
              <w:rPr>
                <w:noProof/>
              </w:rPr>
            </w:pPr>
            <w:r w:rsidRPr="00060C6A">
              <w:rPr>
                <w:noProof/>
              </w:rPr>
              <w:t>f_TC_7_1_1_1_1a_NR5GC</w:t>
            </w:r>
          </w:p>
        </w:tc>
      </w:tr>
      <w:tr w:rsidR="00FB0A08" w14:paraId="71B7A17E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407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7C2A" w14:textId="3ED32EC5" w:rsidR="00634D28" w:rsidRDefault="00634D28" w:rsidP="00634D28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t xml:space="preserve">In the current TTCN implementation of the function </w:t>
            </w:r>
            <w:r w:rsidRPr="006D78A7">
              <w:t>f_TC_7_1_1_1_1a_NR5</w:t>
            </w:r>
            <w:proofErr w:type="gramStart"/>
            <w:r w:rsidRPr="006D78A7">
              <w:t>GC</w:t>
            </w:r>
            <w:r>
              <w:t xml:space="preserve"> ,</w:t>
            </w:r>
            <w:proofErr w:type="gramEnd"/>
            <w:r>
              <w:t xml:space="preserve"> before updating </w:t>
            </w:r>
            <w:proofErr w:type="spellStart"/>
            <w:r w:rsidRPr="006D78A7">
              <w:t>schedulingRequestResourceToAddModList</w:t>
            </w:r>
            <w:proofErr w:type="spellEnd"/>
            <w:r>
              <w:t xml:space="preserve">[0] , latest </w:t>
            </w:r>
            <w:proofErr w:type="spellStart"/>
            <w:r w:rsidRPr="006D78A7">
              <w:t>v_NR_UplinkBWP</w:t>
            </w:r>
            <w:proofErr w:type="spellEnd"/>
            <w:r>
              <w:t xml:space="preserve"> configuration needs to be retrieved . </w:t>
            </w:r>
            <w:proofErr w:type="gramStart"/>
            <w:r>
              <w:t>otherwise</w:t>
            </w:r>
            <w:proofErr w:type="gramEnd"/>
            <w:r>
              <w:t xml:space="preserve"> updated </w:t>
            </w:r>
            <w:proofErr w:type="spellStart"/>
            <w:r w:rsidRPr="00531C39">
              <w:t>rach_ConfigGeneric</w:t>
            </w:r>
            <w:proofErr w:type="spellEnd"/>
            <w:r>
              <w:t xml:space="preserve"> parameters will be overwritten</w:t>
            </w:r>
          </w:p>
          <w:p w14:paraId="3B1803B1" w14:textId="77777777" w:rsidR="00634D28" w:rsidRDefault="00634D28" w:rsidP="00634D28">
            <w:pPr>
              <w:pStyle w:val="CRCoverPage"/>
              <w:spacing w:after="0"/>
              <w:ind w:left="100"/>
            </w:pPr>
          </w:p>
          <w:p w14:paraId="23526C21" w14:textId="77777777" w:rsidR="00634D28" w:rsidRDefault="00634D28" w:rsidP="00634D2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t>In 23wk</w:t>
            </w:r>
            <w:proofErr w:type="gramStart"/>
            <w:r>
              <w:t>12 ,</w:t>
            </w:r>
            <w:proofErr w:type="gramEnd"/>
            <w:r>
              <w:t xml:space="preserve"> </w:t>
            </w:r>
            <w:proofErr w:type="spellStart"/>
            <w:r w:rsidRPr="003126B2">
              <w:t>v_NR_UplinkBWP</w:t>
            </w:r>
            <w:proofErr w:type="spellEnd"/>
            <w:r w:rsidRPr="003126B2">
              <w:t xml:space="preserve"> := </w:t>
            </w:r>
            <w:proofErr w:type="spellStart"/>
            <w:r w:rsidRPr="003126B2">
              <w:t>f_NR_CellInfo_GetUplinkBWP</w:t>
            </w:r>
            <w:proofErr w:type="spellEnd"/>
            <w:r w:rsidRPr="003126B2">
              <w:t xml:space="preserve">(nr_Cell1, </w:t>
            </w:r>
            <w:proofErr w:type="spellStart"/>
            <w:r w:rsidRPr="003126B2">
              <w:t>tsc_NR_BWP_Id</w:t>
            </w:r>
            <w:proofErr w:type="spellEnd"/>
            <w:r w:rsidRPr="003126B2">
              <w:t>);</w:t>
            </w:r>
            <w:r>
              <w:t xml:space="preserve"> was in place before updating </w:t>
            </w:r>
            <w:proofErr w:type="spellStart"/>
            <w:r w:rsidRPr="006D78A7">
              <w:t>schedulingRequestResourceToAddModList</w:t>
            </w:r>
            <w:proofErr w:type="spellEnd"/>
            <w:r>
              <w:t>[0] . but for some reason this is removed in 23wk24</w:t>
            </w:r>
          </w:p>
          <w:p w14:paraId="2C0AE4C3" w14:textId="77777777" w:rsidR="00634D28" w:rsidRDefault="00634D28" w:rsidP="00634D28">
            <w:pPr>
              <w:pStyle w:val="ListParagraph"/>
              <w:rPr>
                <w:noProof/>
              </w:rPr>
            </w:pPr>
          </w:p>
          <w:p w14:paraId="38F6DE36" w14:textId="77777777" w:rsidR="00FB0A08" w:rsidRPr="00AD4ADA" w:rsidRDefault="00634D28" w:rsidP="00634D28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noProof/>
              </w:rPr>
              <w:t xml:space="preserve">It is proposed to introduce </w:t>
            </w:r>
            <w:proofErr w:type="spellStart"/>
            <w:r w:rsidRPr="003126B2">
              <w:t>v_NR_</w:t>
            </w:r>
            <w:proofErr w:type="gramStart"/>
            <w:r w:rsidRPr="003126B2">
              <w:t>UplinkBWP</w:t>
            </w:r>
            <w:proofErr w:type="spellEnd"/>
            <w:r w:rsidRPr="003126B2">
              <w:t xml:space="preserve"> :</w:t>
            </w:r>
            <w:proofErr w:type="gramEnd"/>
            <w:r w:rsidRPr="003126B2">
              <w:t xml:space="preserve">= </w:t>
            </w:r>
            <w:proofErr w:type="spellStart"/>
            <w:r w:rsidRPr="003126B2">
              <w:t>f_NR_CellInfo_GetUplinkBWP</w:t>
            </w:r>
            <w:proofErr w:type="spellEnd"/>
            <w:r w:rsidRPr="003126B2">
              <w:t xml:space="preserve">(nr_Cell1, </w:t>
            </w:r>
            <w:proofErr w:type="spellStart"/>
            <w:r w:rsidRPr="003126B2">
              <w:t>tsc_NR_BWP_Id</w:t>
            </w:r>
            <w:proofErr w:type="spellEnd"/>
            <w:r w:rsidRPr="003126B2">
              <w:t>);</w:t>
            </w:r>
            <w:r>
              <w:t xml:space="preserve"> before updating </w:t>
            </w:r>
            <w:proofErr w:type="spellStart"/>
            <w:r w:rsidRPr="006D78A7">
              <w:t>schedulingRequestResourceToAddModList</w:t>
            </w:r>
            <w:proofErr w:type="spellEnd"/>
            <w:r>
              <w:t>[0]</w:t>
            </w:r>
          </w:p>
        </w:tc>
      </w:tr>
      <w:tr w:rsidR="00FB0A08" w14:paraId="0877940F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63D9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4616" w14:textId="77777777" w:rsidR="005C6479" w:rsidRPr="001124B3" w:rsidRDefault="00F22790" w:rsidP="00A02021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t xml:space="preserve">Updated </w:t>
            </w:r>
            <w:proofErr w:type="spellStart"/>
            <w:r w:rsidR="00776CF1" w:rsidRPr="006D78A7">
              <w:t>v_NR_UplinkBWP</w:t>
            </w:r>
            <w:proofErr w:type="spellEnd"/>
            <w:r w:rsidR="00776CF1">
              <w:t xml:space="preserve"> configuration needs to be retrieved</w:t>
            </w:r>
            <w:r w:rsidR="00776CF1" w:rsidRPr="006316B2">
              <w:rPr>
                <w:noProof/>
              </w:rPr>
              <w:t xml:space="preserve"> </w:t>
            </w:r>
            <w:r w:rsidR="00776CF1">
              <w:rPr>
                <w:noProof/>
              </w:rPr>
              <w:t xml:space="preserve">using </w:t>
            </w:r>
            <w:proofErr w:type="spellStart"/>
            <w:r w:rsidR="00776CF1" w:rsidRPr="003E680F">
              <w:rPr>
                <w:i/>
              </w:rPr>
              <w:t>v_NR_</w:t>
            </w:r>
            <w:proofErr w:type="gramStart"/>
            <w:r w:rsidR="00776CF1" w:rsidRPr="003E680F">
              <w:rPr>
                <w:i/>
              </w:rPr>
              <w:t>UplinkBWP</w:t>
            </w:r>
            <w:proofErr w:type="spellEnd"/>
            <w:r w:rsidR="00776CF1" w:rsidRPr="003E680F">
              <w:rPr>
                <w:i/>
              </w:rPr>
              <w:t xml:space="preserve"> :</w:t>
            </w:r>
            <w:proofErr w:type="gramEnd"/>
            <w:r w:rsidR="00776CF1" w:rsidRPr="003E680F">
              <w:rPr>
                <w:i/>
              </w:rPr>
              <w:t xml:space="preserve">= </w:t>
            </w:r>
            <w:proofErr w:type="spellStart"/>
            <w:r w:rsidR="00776CF1" w:rsidRPr="003E680F">
              <w:rPr>
                <w:i/>
              </w:rPr>
              <w:t>f_NR_CellInfo_GetUplinkBWP</w:t>
            </w:r>
            <w:proofErr w:type="spellEnd"/>
            <w:r w:rsidR="00776CF1" w:rsidRPr="003E680F">
              <w:rPr>
                <w:i/>
              </w:rPr>
              <w:t xml:space="preserve">(nr_Cell1, </w:t>
            </w:r>
            <w:proofErr w:type="spellStart"/>
            <w:r w:rsidR="00776CF1" w:rsidRPr="003E680F">
              <w:rPr>
                <w:i/>
              </w:rPr>
              <w:t>tsc_NR_BWP_Id</w:t>
            </w:r>
            <w:proofErr w:type="spellEnd"/>
            <w:r w:rsidR="00776CF1" w:rsidRPr="003E680F">
              <w:rPr>
                <w:i/>
              </w:rPr>
              <w:t>);</w:t>
            </w:r>
            <w:r w:rsidR="00776CF1">
              <w:t xml:space="preserve"> before updating </w:t>
            </w:r>
            <w:proofErr w:type="spellStart"/>
            <w:r w:rsidR="00776CF1" w:rsidRPr="006D78A7">
              <w:t>schedulingRequestResourceToAddModList</w:t>
            </w:r>
            <w:proofErr w:type="spellEnd"/>
            <w:r w:rsidR="00776CF1">
              <w:t>[0]</w:t>
            </w:r>
          </w:p>
        </w:tc>
      </w:tr>
      <w:tr w:rsidR="00FB0A08" w14:paraId="4A75775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C3A9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1DCA" w14:textId="77777777" w:rsidR="00FB0A08" w:rsidRPr="00CC39F9" w:rsidRDefault="00E2609E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E2609E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E2609E">
              <w:rPr>
                <w:rFonts w:ascii="Arial" w:hAnsi="Arial" w:cs="Arial"/>
                <w:lang w:eastAsia="en-GB"/>
              </w:rPr>
              <w:t>/develop/NR5GC/7_1_1/MAC_NR5GC.ttcn</w:t>
            </w:r>
          </w:p>
        </w:tc>
      </w:tr>
      <w:tr w:rsidR="00FB0A08" w14:paraId="2284C883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38B4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05EA" w14:textId="3D39B3FC" w:rsidR="00FB0A08" w:rsidRDefault="008B2065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B0D0FA5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1F1E26C7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2C2611B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4386E9F0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2738" w14:textId="77777777" w:rsidR="00390C80" w:rsidRDefault="00F7580F" w:rsidP="00390C80">
            <w:pPr>
              <w:pStyle w:val="HTMLPreformatted"/>
            </w:pPr>
            <w:r w:rsidRPr="00F7580F">
              <w:rPr>
                <w:color w:val="000000"/>
                <w:lang w:eastAsia="de-DE"/>
              </w:rPr>
              <w:t xml:space="preserve">  </w:t>
            </w:r>
            <w:r w:rsidR="00390C80">
              <w:rPr>
                <w:rStyle w:val="k"/>
              </w:rPr>
              <w:t>function</w:t>
            </w:r>
            <w:r w:rsidR="00390C80">
              <w:rPr>
                <w:rStyle w:val="line"/>
              </w:rPr>
              <w:t xml:space="preserve"> </w:t>
            </w:r>
            <w:r w:rsidR="00390C80">
              <w:rPr>
                <w:rStyle w:val="n"/>
              </w:rPr>
              <w:t>f_TC_7_1_1_1_1a_NR5</w:t>
            </w:r>
            <w:proofErr w:type="gramStart"/>
            <w:r w:rsidR="00390C80">
              <w:rPr>
                <w:rStyle w:val="n"/>
              </w:rPr>
              <w:t>GC</w:t>
            </w:r>
            <w:r w:rsidR="00390C80">
              <w:rPr>
                <w:rStyle w:val="p"/>
              </w:rPr>
              <w:t>(</w:t>
            </w:r>
            <w:proofErr w:type="gramEnd"/>
            <w:r w:rsidR="00390C80">
              <w:rPr>
                <w:rStyle w:val="p"/>
              </w:rPr>
              <w:t>)</w:t>
            </w:r>
            <w:r w:rsidR="00390C80">
              <w:rPr>
                <w:rStyle w:val="line"/>
              </w:rPr>
              <w:t xml:space="preserve"> </w:t>
            </w:r>
            <w:r w:rsidR="00390C80">
              <w:rPr>
                <w:rStyle w:val="n"/>
              </w:rPr>
              <w:t>runs</w:t>
            </w:r>
            <w:r w:rsidR="00390C80">
              <w:rPr>
                <w:rStyle w:val="line"/>
              </w:rPr>
              <w:t xml:space="preserve"> </w:t>
            </w:r>
            <w:r w:rsidR="00390C80">
              <w:rPr>
                <w:rStyle w:val="n"/>
              </w:rPr>
              <w:t>on</w:t>
            </w:r>
            <w:r w:rsidR="00390C80">
              <w:rPr>
                <w:rStyle w:val="line"/>
              </w:rPr>
              <w:t xml:space="preserve"> </w:t>
            </w:r>
            <w:r w:rsidR="00390C80">
              <w:rPr>
                <w:rStyle w:val="n"/>
              </w:rPr>
              <w:t>NR5GC_PTC</w:t>
            </w:r>
          </w:p>
          <w:p w14:paraId="5E316416" w14:textId="77777777" w:rsidR="00390C80" w:rsidRDefault="00390C80" w:rsidP="00390C80">
            <w:pPr>
              <w:pStyle w:val="HTMLPreformatted"/>
            </w:pPr>
            <w:r>
              <w:rPr>
                <w:rStyle w:val="line"/>
              </w:rPr>
              <w:t xml:space="preserve">  </w:t>
            </w:r>
            <w:proofErr w:type="gramStart"/>
            <w:r>
              <w:rPr>
                <w:rStyle w:val="p"/>
              </w:rPr>
              <w:t>{</w:t>
            </w:r>
            <w:r>
              <w:rPr>
                <w:rStyle w:val="line"/>
              </w:rPr>
              <w:t xml:space="preserve"> </w:t>
            </w:r>
            <w:r>
              <w:rPr>
                <w:rStyle w:val="c1"/>
              </w:rPr>
              <w:t>/</w:t>
            </w:r>
            <w:proofErr w:type="gramEnd"/>
            <w:r>
              <w:rPr>
                <w:rStyle w:val="c1"/>
              </w:rPr>
              <w:t xml:space="preserve">/Correct selection of RACH parameters / Random access preamble and PRACH resource explicitly </w:t>
            </w:r>
            <w:proofErr w:type="spellStart"/>
            <w:r>
              <w:rPr>
                <w:rStyle w:val="c1"/>
              </w:rPr>
              <w:t>signalled</w:t>
            </w:r>
            <w:proofErr w:type="spellEnd"/>
            <w:r>
              <w:rPr>
                <w:rStyle w:val="c1"/>
              </w:rPr>
              <w:t xml:space="preserve"> to the UE by PDCCH Order / contention free random access procedure</w:t>
            </w:r>
          </w:p>
          <w:p w14:paraId="27D98A8B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FA4B536" w14:textId="77777777" w:rsidR="0003511C" w:rsidRPr="000D350E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D350E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 </w:t>
            </w:r>
          </w:p>
          <w:p w14:paraId="4CC8B3BB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AA3E1FA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2113E2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047354" w14:textId="77777777" w:rsidR="004828AA" w:rsidRPr="004828AA" w:rsidRDefault="0003511C" w:rsidP="004828AA">
            <w:pPr>
              <w:pStyle w:val="HTMLPreformatted"/>
            </w:pPr>
            <w:r w:rsidRPr="0003511C">
              <w:rPr>
                <w:color w:val="000000"/>
                <w:lang w:eastAsia="de-DE"/>
              </w:rPr>
              <w:t xml:space="preserve">            </w:t>
            </w:r>
            <w:r w:rsidR="004828AA" w:rsidRPr="004828AA">
              <w:t>f_NR_CellInfo_SetTDD_UL_DL_ConfigCommon(nr_Cell</w:t>
            </w:r>
            <w:proofErr w:type="gramStart"/>
            <w:r w:rsidR="004828AA" w:rsidRPr="004828AA">
              <w:t>1,v</w:t>
            </w:r>
            <w:proofErr w:type="gramEnd"/>
            <w:r w:rsidR="004828AA" w:rsidRPr="004828AA">
              <w:t>_TDD_UL_DL_ConfigCommon);</w:t>
            </w:r>
          </w:p>
          <w:p w14:paraId="01C9607F" w14:textId="77777777" w:rsidR="004828AA" w:rsidRPr="004828AA" w:rsidRDefault="004828AA" w:rsidP="0048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lang w:val="en-US"/>
              </w:rPr>
            </w:pPr>
            <w:r w:rsidRPr="004828AA">
              <w:rPr>
                <w:rFonts w:ascii="Courier New" w:eastAsia="Times New Roman" w:hAnsi="Courier New" w:cs="Courier New"/>
                <w:lang w:val="en-US"/>
              </w:rPr>
              <w:t xml:space="preserve">    }; //@sic R5s210088 sic@</w:t>
            </w:r>
          </w:p>
          <w:p w14:paraId="258788BC" w14:textId="77777777" w:rsidR="004828AA" w:rsidRPr="004828AA" w:rsidRDefault="004828AA" w:rsidP="0048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lang w:val="en-US"/>
              </w:rPr>
            </w:pPr>
            <w:r w:rsidRPr="004828AA">
              <w:rPr>
                <w:rFonts w:ascii="Courier New" w:eastAsia="Times New Roman" w:hAnsi="Courier New" w:cs="Courier New"/>
                <w:lang w:val="en-US"/>
              </w:rPr>
              <w:t xml:space="preserve">    v_NR_</w:t>
            </w:r>
            <w:proofErr w:type="gramStart"/>
            <w:r w:rsidRPr="004828AA">
              <w:rPr>
                <w:rFonts w:ascii="Courier New" w:eastAsia="Times New Roman" w:hAnsi="Courier New" w:cs="Courier New"/>
                <w:lang w:val="en-US"/>
              </w:rPr>
              <w:t>UplinkBWP.Dedicated.R15.pucch</w:t>
            </w:r>
            <w:proofErr w:type="gramEnd"/>
            <w:r w:rsidRPr="004828AA">
              <w:rPr>
                <w:rFonts w:ascii="Courier New" w:eastAsia="Times New Roman" w:hAnsi="Courier New" w:cs="Courier New"/>
                <w:lang w:val="en-US"/>
              </w:rPr>
              <w:t>_Config.setup.schedulingRequestResourceToAddModList[0] := valueof(cs_SchedulingRequestResourceConfig_Mac_71111a(v_SubcarrierSpacing));</w:t>
            </w:r>
          </w:p>
          <w:p w14:paraId="5B95484C" w14:textId="77777777" w:rsidR="004828AA" w:rsidRPr="004828AA" w:rsidRDefault="004828AA" w:rsidP="0048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lang w:val="en-US"/>
              </w:rPr>
            </w:pPr>
            <w:r w:rsidRPr="004828AA">
              <w:rPr>
                <w:rFonts w:ascii="Courier New" w:eastAsia="Times New Roman" w:hAnsi="Courier New" w:cs="Courier New"/>
                <w:lang w:val="en-US"/>
              </w:rPr>
              <w:t xml:space="preserve">    </w:t>
            </w:r>
            <w:proofErr w:type="spellStart"/>
            <w:r w:rsidRPr="004828AA">
              <w:rPr>
                <w:rFonts w:ascii="Courier New" w:eastAsia="Times New Roman" w:hAnsi="Courier New" w:cs="Courier New"/>
                <w:lang w:val="en-US"/>
              </w:rPr>
              <w:t>f_NR_CellInfo_</w:t>
            </w:r>
            <w:proofErr w:type="gramStart"/>
            <w:r w:rsidRPr="004828AA">
              <w:rPr>
                <w:rFonts w:ascii="Courier New" w:eastAsia="Times New Roman" w:hAnsi="Courier New" w:cs="Courier New"/>
                <w:lang w:val="en-US"/>
              </w:rPr>
              <w:t>SetUplinkBWP</w:t>
            </w:r>
            <w:proofErr w:type="spellEnd"/>
            <w:r w:rsidRPr="004828AA">
              <w:rPr>
                <w:rFonts w:ascii="Courier New" w:eastAsia="Times New Roman" w:hAnsi="Courier New" w:cs="Courier New"/>
                <w:lang w:val="en-US"/>
              </w:rPr>
              <w:t>(</w:t>
            </w:r>
            <w:proofErr w:type="gramEnd"/>
            <w:r w:rsidRPr="004828AA">
              <w:rPr>
                <w:rFonts w:ascii="Courier New" w:eastAsia="Times New Roman" w:hAnsi="Courier New" w:cs="Courier New"/>
                <w:lang w:val="en-US"/>
              </w:rPr>
              <w:t xml:space="preserve">nr_Cell1, </w:t>
            </w:r>
            <w:proofErr w:type="spellStart"/>
            <w:r w:rsidRPr="004828AA">
              <w:rPr>
                <w:rFonts w:ascii="Courier New" w:eastAsia="Times New Roman" w:hAnsi="Courier New" w:cs="Courier New"/>
                <w:lang w:val="en-US"/>
              </w:rPr>
              <w:t>v_NR_UplinkBWP</w:t>
            </w:r>
            <w:proofErr w:type="spellEnd"/>
            <w:r w:rsidRPr="004828AA">
              <w:rPr>
                <w:rFonts w:ascii="Courier New" w:eastAsia="Times New Roman" w:hAnsi="Courier New" w:cs="Courier New"/>
                <w:lang w:val="en-US"/>
              </w:rPr>
              <w:t xml:space="preserve">, </w:t>
            </w:r>
            <w:proofErr w:type="spellStart"/>
            <w:r w:rsidRPr="004828AA">
              <w:rPr>
                <w:rFonts w:ascii="Courier New" w:eastAsia="Times New Roman" w:hAnsi="Courier New" w:cs="Courier New"/>
                <w:lang w:val="en-US"/>
              </w:rPr>
              <w:t>tsc_NR_BWP_Id</w:t>
            </w:r>
            <w:proofErr w:type="spellEnd"/>
            <w:r w:rsidRPr="004828AA">
              <w:rPr>
                <w:rFonts w:ascii="Courier New" w:eastAsia="Times New Roman" w:hAnsi="Courier New" w:cs="Courier New"/>
                <w:lang w:val="en-US"/>
              </w:rPr>
              <w:t>);</w:t>
            </w:r>
          </w:p>
          <w:p w14:paraId="09037EB4" w14:textId="77777777" w:rsidR="004828AA" w:rsidRDefault="004828AA" w:rsidP="0048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lang w:val="en-US"/>
              </w:rPr>
            </w:pPr>
            <w:r w:rsidRPr="004828AA">
              <w:rPr>
                <w:rFonts w:ascii="Courier New" w:eastAsia="Times New Roman" w:hAnsi="Courier New" w:cs="Courier New"/>
                <w:lang w:val="en-US"/>
              </w:rPr>
              <w:t xml:space="preserve">    //@sic r5s201469 sic@</w:t>
            </w:r>
          </w:p>
          <w:p w14:paraId="662072DD" w14:textId="77777777" w:rsidR="000E40F6" w:rsidRPr="004828AA" w:rsidRDefault="000E40F6" w:rsidP="0048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lang w:val="en-US"/>
              </w:rPr>
            </w:pPr>
          </w:p>
          <w:p w14:paraId="05E38053" w14:textId="77777777" w:rsidR="0003511C" w:rsidRPr="00812EC0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12EC0">
              <w:rPr>
                <w:rFonts w:ascii="Courier New" w:hAnsi="Courier New" w:cs="Courier New"/>
                <w:b/>
                <w:color w:val="000000"/>
                <w:lang w:eastAsia="de-DE"/>
              </w:rPr>
              <w:tab/>
              <w:t>&lt;&lt; SKIPPED CODE &gt;&gt;</w:t>
            </w:r>
          </w:p>
          <w:p w14:paraId="03BEA32F" w14:textId="77777777" w:rsidR="002C2496" w:rsidRPr="00455951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29C967F1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EA55488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3A715B6B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9FEE" w14:textId="77777777" w:rsidR="00E14684" w:rsidRDefault="00E14684" w:rsidP="00E14684">
            <w:pPr>
              <w:pStyle w:val="HTMLPreformatted"/>
            </w:pPr>
            <w:r>
              <w:rPr>
                <w:rStyle w:val="k"/>
              </w:rPr>
              <w:t>function</w:t>
            </w:r>
            <w:r>
              <w:rPr>
                <w:rStyle w:val="line"/>
              </w:rPr>
              <w:t xml:space="preserve"> </w:t>
            </w:r>
            <w:r>
              <w:rPr>
                <w:rStyle w:val="n"/>
              </w:rPr>
              <w:t>f_TC_7_1_1_1_1a_NR5</w:t>
            </w:r>
            <w:proofErr w:type="gramStart"/>
            <w:r>
              <w:rPr>
                <w:rStyle w:val="n"/>
              </w:rPr>
              <w:t>GC</w:t>
            </w:r>
            <w:r>
              <w:rPr>
                <w:rStyle w:val="p"/>
              </w:rPr>
              <w:t>(</w:t>
            </w:r>
            <w:proofErr w:type="gramEnd"/>
            <w:r>
              <w:rPr>
                <w:rStyle w:val="p"/>
              </w:rPr>
              <w:t>)</w:t>
            </w:r>
            <w:r>
              <w:rPr>
                <w:rStyle w:val="line"/>
              </w:rPr>
              <w:t xml:space="preserve"> </w:t>
            </w:r>
            <w:r>
              <w:rPr>
                <w:rStyle w:val="n"/>
              </w:rPr>
              <w:t>runs</w:t>
            </w:r>
            <w:r>
              <w:rPr>
                <w:rStyle w:val="line"/>
              </w:rPr>
              <w:t xml:space="preserve"> </w:t>
            </w:r>
            <w:r>
              <w:rPr>
                <w:rStyle w:val="n"/>
              </w:rPr>
              <w:t>on</w:t>
            </w:r>
            <w:r>
              <w:rPr>
                <w:rStyle w:val="line"/>
              </w:rPr>
              <w:t xml:space="preserve"> </w:t>
            </w:r>
            <w:r>
              <w:rPr>
                <w:rStyle w:val="n"/>
              </w:rPr>
              <w:t>NR5GC_PTC</w:t>
            </w:r>
          </w:p>
          <w:p w14:paraId="3B0C1B9E" w14:textId="77777777" w:rsidR="00E14684" w:rsidRDefault="00E14684" w:rsidP="00E14684">
            <w:pPr>
              <w:pStyle w:val="HTMLPreformatted"/>
            </w:pPr>
            <w:r>
              <w:rPr>
                <w:rStyle w:val="line"/>
              </w:rPr>
              <w:t xml:space="preserve">  </w:t>
            </w:r>
            <w:proofErr w:type="gramStart"/>
            <w:r>
              <w:rPr>
                <w:rStyle w:val="p"/>
              </w:rPr>
              <w:t>{</w:t>
            </w:r>
            <w:r>
              <w:rPr>
                <w:rStyle w:val="line"/>
              </w:rPr>
              <w:t xml:space="preserve"> </w:t>
            </w:r>
            <w:r>
              <w:rPr>
                <w:rStyle w:val="c1"/>
              </w:rPr>
              <w:t>/</w:t>
            </w:r>
            <w:proofErr w:type="gramEnd"/>
            <w:r>
              <w:rPr>
                <w:rStyle w:val="c1"/>
              </w:rPr>
              <w:t xml:space="preserve">/Correct selection of RACH parameters / Random access preamble and PRACH resource explicitly </w:t>
            </w:r>
            <w:proofErr w:type="spellStart"/>
            <w:r>
              <w:rPr>
                <w:rStyle w:val="c1"/>
              </w:rPr>
              <w:t>signalled</w:t>
            </w:r>
            <w:proofErr w:type="spellEnd"/>
            <w:r>
              <w:rPr>
                <w:rStyle w:val="c1"/>
              </w:rPr>
              <w:t xml:space="preserve"> to the UE by PDCCH Order / contention free random access procedure</w:t>
            </w:r>
          </w:p>
          <w:p w14:paraId="5A8C520A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4343B13" w14:textId="77777777" w:rsidR="00BD13D2" w:rsidRPr="002262F4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2262F4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&lt;&lt; SKIPPED CODE &gt;&gt; </w:t>
            </w:r>
          </w:p>
          <w:p w14:paraId="72CB21E3" w14:textId="77777777" w:rsidR="00FF0448" w:rsidRDefault="00BD13D2" w:rsidP="00FF0448">
            <w:pPr>
              <w:pStyle w:val="HTMLPreformatted"/>
            </w:pPr>
            <w:r w:rsidRPr="00BD13D2">
              <w:rPr>
                <w:color w:val="000000"/>
                <w:lang w:eastAsia="de-DE"/>
              </w:rPr>
              <w:t xml:space="preserve">            </w:t>
            </w:r>
            <w:r w:rsidR="00FF0448">
              <w:rPr>
                <w:rStyle w:val="line"/>
              </w:rPr>
              <w:t xml:space="preserve">  </w:t>
            </w:r>
            <w:r w:rsidR="00FF0448">
              <w:rPr>
                <w:rStyle w:val="n"/>
              </w:rPr>
              <w:t>f_NR_CellInfo_SetTDD_UL_DL_ConfigCommon</w:t>
            </w:r>
            <w:r w:rsidR="00FF0448">
              <w:rPr>
                <w:rStyle w:val="p"/>
              </w:rPr>
              <w:t>(</w:t>
            </w:r>
            <w:r w:rsidR="00FF0448">
              <w:rPr>
                <w:rStyle w:val="n"/>
              </w:rPr>
              <w:t>nr_Cell</w:t>
            </w:r>
            <w:proofErr w:type="gramStart"/>
            <w:r w:rsidR="00FF0448">
              <w:rPr>
                <w:rStyle w:val="n"/>
              </w:rPr>
              <w:t>1</w:t>
            </w:r>
            <w:r w:rsidR="00FF0448">
              <w:rPr>
                <w:rStyle w:val="p"/>
              </w:rPr>
              <w:t>,</w:t>
            </w:r>
            <w:r w:rsidR="00FF0448">
              <w:rPr>
                <w:rStyle w:val="n"/>
              </w:rPr>
              <w:t>v</w:t>
            </w:r>
            <w:proofErr w:type="gramEnd"/>
            <w:r w:rsidR="00FF0448">
              <w:rPr>
                <w:rStyle w:val="n"/>
              </w:rPr>
              <w:t>_TDD_UL_DL_ConfigCommon</w:t>
            </w:r>
            <w:r w:rsidR="00FF0448">
              <w:rPr>
                <w:rStyle w:val="p"/>
              </w:rPr>
              <w:t>);</w:t>
            </w:r>
          </w:p>
          <w:p w14:paraId="75E0076F" w14:textId="77777777" w:rsidR="00FF0448" w:rsidRDefault="00FF0448" w:rsidP="00FF0448">
            <w:pPr>
              <w:pStyle w:val="HTMLPreformatted"/>
            </w:pPr>
            <w:r>
              <w:rPr>
                <w:rStyle w:val="line"/>
              </w:rPr>
              <w:t xml:space="preserve">    </w:t>
            </w:r>
            <w:r>
              <w:rPr>
                <w:rStyle w:val="p"/>
              </w:rPr>
              <w:t>};</w:t>
            </w:r>
            <w:r>
              <w:rPr>
                <w:rStyle w:val="line"/>
              </w:rPr>
              <w:t xml:space="preserve"> </w:t>
            </w:r>
            <w:r>
              <w:rPr>
                <w:rStyle w:val="c1"/>
              </w:rPr>
              <w:t>//@sic R5s210088 sic@</w:t>
            </w:r>
          </w:p>
          <w:p w14:paraId="2E8A24D6" w14:textId="77777777" w:rsidR="00FF0448" w:rsidRDefault="00FF0448" w:rsidP="00FF0448">
            <w:pPr>
              <w:pStyle w:val="HTMLPreformatted"/>
            </w:pPr>
            <w:r>
              <w:rPr>
                <w:rStyle w:val="line"/>
              </w:rPr>
              <w:lastRenderedPageBreak/>
              <w:t xml:space="preserve">    </w:t>
            </w:r>
            <w:proofErr w:type="spellStart"/>
            <w:r w:rsidRPr="00F51826">
              <w:rPr>
                <w:rStyle w:val="n"/>
                <w:highlight w:val="yellow"/>
              </w:rPr>
              <w:t>v_NR_</w:t>
            </w:r>
            <w:proofErr w:type="gramStart"/>
            <w:r w:rsidRPr="00F51826">
              <w:rPr>
                <w:rStyle w:val="n"/>
                <w:highlight w:val="yellow"/>
              </w:rPr>
              <w:t>UplinkBWP</w:t>
            </w:r>
            <w:proofErr w:type="spellEnd"/>
            <w:r w:rsidRPr="00F51826">
              <w:rPr>
                <w:rStyle w:val="line"/>
                <w:highlight w:val="yellow"/>
              </w:rPr>
              <w:t xml:space="preserve"> </w:t>
            </w:r>
            <w:r w:rsidRPr="00F51826">
              <w:rPr>
                <w:rStyle w:val="o"/>
                <w:highlight w:val="yellow"/>
              </w:rPr>
              <w:t>:</w:t>
            </w:r>
            <w:proofErr w:type="gramEnd"/>
            <w:r w:rsidRPr="00F51826">
              <w:rPr>
                <w:rStyle w:val="o"/>
                <w:highlight w:val="yellow"/>
              </w:rPr>
              <w:t>=</w:t>
            </w:r>
            <w:r w:rsidRPr="00F51826">
              <w:rPr>
                <w:rStyle w:val="line"/>
                <w:highlight w:val="yellow"/>
              </w:rPr>
              <w:t xml:space="preserve"> </w:t>
            </w:r>
            <w:proofErr w:type="spellStart"/>
            <w:r w:rsidRPr="00F51826">
              <w:rPr>
                <w:rStyle w:val="n"/>
                <w:highlight w:val="yellow"/>
              </w:rPr>
              <w:t>f_NR_CellInfo_GetUplinkBWP</w:t>
            </w:r>
            <w:proofErr w:type="spellEnd"/>
            <w:r w:rsidRPr="00F51826">
              <w:rPr>
                <w:rStyle w:val="p"/>
                <w:highlight w:val="yellow"/>
              </w:rPr>
              <w:t>(</w:t>
            </w:r>
            <w:r w:rsidRPr="00F51826">
              <w:rPr>
                <w:rStyle w:val="n"/>
                <w:highlight w:val="yellow"/>
              </w:rPr>
              <w:t>nr_Cell1</w:t>
            </w:r>
            <w:r w:rsidRPr="00F51826">
              <w:rPr>
                <w:rStyle w:val="p"/>
                <w:highlight w:val="yellow"/>
              </w:rPr>
              <w:t>,</w:t>
            </w:r>
            <w:r w:rsidRPr="00F51826">
              <w:rPr>
                <w:rStyle w:val="line"/>
                <w:highlight w:val="yellow"/>
              </w:rPr>
              <w:t xml:space="preserve"> </w:t>
            </w:r>
            <w:proofErr w:type="spellStart"/>
            <w:r w:rsidRPr="00F51826">
              <w:rPr>
                <w:rStyle w:val="n"/>
                <w:highlight w:val="yellow"/>
              </w:rPr>
              <w:t>tsc_NR_BWP_Id</w:t>
            </w:r>
            <w:proofErr w:type="spellEnd"/>
            <w:r w:rsidRPr="00F51826">
              <w:rPr>
                <w:rStyle w:val="p"/>
                <w:highlight w:val="yellow"/>
              </w:rPr>
              <w:t>);</w:t>
            </w:r>
            <w:r w:rsidRPr="00F51826">
              <w:rPr>
                <w:rStyle w:val="line"/>
                <w:highlight w:val="yellow"/>
              </w:rPr>
              <w:t xml:space="preserve"> </w:t>
            </w:r>
            <w:r w:rsidRPr="00F51826">
              <w:rPr>
                <w:rStyle w:val="c1"/>
                <w:highlight w:val="yellow"/>
              </w:rPr>
              <w:t>//WA#WI=1163311</w:t>
            </w:r>
          </w:p>
          <w:p w14:paraId="04B3F4CC" w14:textId="77777777" w:rsidR="00FF0448" w:rsidRDefault="00FF0448" w:rsidP="00FF0448">
            <w:pPr>
              <w:pStyle w:val="HTMLPreformatted"/>
            </w:pPr>
            <w:r>
              <w:rPr>
                <w:rStyle w:val="line"/>
              </w:rPr>
              <w:t xml:space="preserve">    </w:t>
            </w:r>
            <w:r>
              <w:rPr>
                <w:rStyle w:val="n"/>
              </w:rPr>
              <w:t>v_NR_</w:t>
            </w:r>
            <w:proofErr w:type="gramStart"/>
            <w:r>
              <w:rPr>
                <w:rStyle w:val="n"/>
              </w:rPr>
              <w:t>UplinkBWP</w:t>
            </w:r>
            <w:r>
              <w:rPr>
                <w:rStyle w:val="p"/>
              </w:rPr>
              <w:t>.</w:t>
            </w:r>
            <w:r>
              <w:rPr>
                <w:rStyle w:val="n"/>
              </w:rPr>
              <w:t>Dedicated</w:t>
            </w:r>
            <w:r>
              <w:rPr>
                <w:rStyle w:val="p"/>
              </w:rPr>
              <w:t>.</w:t>
            </w:r>
            <w:r>
              <w:rPr>
                <w:rStyle w:val="n"/>
              </w:rPr>
              <w:t>R15</w:t>
            </w:r>
            <w:r>
              <w:rPr>
                <w:rStyle w:val="p"/>
              </w:rPr>
              <w:t>.</w:t>
            </w:r>
            <w:r>
              <w:rPr>
                <w:rStyle w:val="n"/>
              </w:rPr>
              <w:t>pucch</w:t>
            </w:r>
            <w:proofErr w:type="gramEnd"/>
            <w:r>
              <w:rPr>
                <w:rStyle w:val="n"/>
              </w:rPr>
              <w:t>_Config</w:t>
            </w:r>
            <w:r>
              <w:rPr>
                <w:rStyle w:val="p"/>
              </w:rPr>
              <w:t>.</w:t>
            </w:r>
            <w:r>
              <w:rPr>
                <w:rStyle w:val="n"/>
              </w:rPr>
              <w:t>setup</w:t>
            </w:r>
            <w:r>
              <w:rPr>
                <w:rStyle w:val="p"/>
              </w:rPr>
              <w:t>.</w:t>
            </w:r>
            <w:r>
              <w:rPr>
                <w:rStyle w:val="n"/>
              </w:rPr>
              <w:t>schedulingRequestResourceToAddModList</w:t>
            </w:r>
            <w:r>
              <w:rPr>
                <w:rStyle w:val="p"/>
              </w:rPr>
              <w:t>[</w:t>
            </w:r>
            <w:r>
              <w:rPr>
                <w:rStyle w:val="mi"/>
              </w:rPr>
              <w:t>0</w:t>
            </w:r>
            <w:r>
              <w:rPr>
                <w:rStyle w:val="p"/>
              </w:rPr>
              <w:t>]</w:t>
            </w:r>
            <w:r>
              <w:rPr>
                <w:rStyle w:val="line"/>
              </w:rPr>
              <w:t xml:space="preserve"> </w:t>
            </w:r>
            <w:r>
              <w:rPr>
                <w:rStyle w:val="o"/>
              </w:rPr>
              <w:t>:=</w:t>
            </w:r>
            <w:r>
              <w:rPr>
                <w:rStyle w:val="line"/>
              </w:rPr>
              <w:t xml:space="preserve"> </w:t>
            </w:r>
            <w:r>
              <w:rPr>
                <w:rStyle w:val="n"/>
              </w:rPr>
              <w:t>valueof</w:t>
            </w:r>
            <w:r>
              <w:rPr>
                <w:rStyle w:val="p"/>
              </w:rPr>
              <w:t>(</w:t>
            </w:r>
            <w:r>
              <w:rPr>
                <w:rStyle w:val="n"/>
              </w:rPr>
              <w:t>cs_SchedulingRequestResourceConfig_Mac_71111a</w:t>
            </w:r>
            <w:r>
              <w:rPr>
                <w:rStyle w:val="p"/>
              </w:rPr>
              <w:t>(</w:t>
            </w:r>
            <w:r>
              <w:rPr>
                <w:rStyle w:val="n"/>
              </w:rPr>
              <w:t>v_SubcarrierSpacing</w:t>
            </w:r>
            <w:r>
              <w:rPr>
                <w:rStyle w:val="p"/>
              </w:rPr>
              <w:t>));</w:t>
            </w:r>
          </w:p>
          <w:p w14:paraId="06C2DB6D" w14:textId="77777777" w:rsidR="00FF0448" w:rsidRDefault="00FF0448" w:rsidP="00FF0448">
            <w:pPr>
              <w:pStyle w:val="HTMLPreformatted"/>
            </w:pPr>
            <w:r>
              <w:rPr>
                <w:rStyle w:val="line"/>
              </w:rPr>
              <w:t xml:space="preserve">    </w:t>
            </w:r>
            <w:proofErr w:type="spellStart"/>
            <w:r>
              <w:rPr>
                <w:rStyle w:val="n"/>
              </w:rPr>
              <w:t>f_NR_CellInfo_</w:t>
            </w:r>
            <w:proofErr w:type="gramStart"/>
            <w:r>
              <w:rPr>
                <w:rStyle w:val="n"/>
              </w:rPr>
              <w:t>SetUplinkBWP</w:t>
            </w:r>
            <w:proofErr w:type="spellEnd"/>
            <w:r>
              <w:rPr>
                <w:rStyle w:val="p"/>
              </w:rPr>
              <w:t>(</w:t>
            </w:r>
            <w:proofErr w:type="gramEnd"/>
            <w:r>
              <w:rPr>
                <w:rStyle w:val="n"/>
              </w:rPr>
              <w:t>nr_Cell1</w:t>
            </w:r>
            <w:r>
              <w:rPr>
                <w:rStyle w:val="p"/>
              </w:rPr>
              <w:t>,</w:t>
            </w:r>
            <w:r>
              <w:rPr>
                <w:rStyle w:val="line"/>
              </w:rPr>
              <w:t xml:space="preserve"> </w:t>
            </w:r>
            <w:proofErr w:type="spellStart"/>
            <w:r>
              <w:rPr>
                <w:rStyle w:val="n"/>
              </w:rPr>
              <w:t>v_NR_UplinkBWP</w:t>
            </w:r>
            <w:proofErr w:type="spellEnd"/>
            <w:r>
              <w:rPr>
                <w:rStyle w:val="p"/>
              </w:rPr>
              <w:t>,</w:t>
            </w:r>
            <w:r>
              <w:rPr>
                <w:rStyle w:val="line"/>
              </w:rPr>
              <w:t xml:space="preserve"> </w:t>
            </w:r>
            <w:proofErr w:type="spellStart"/>
            <w:r>
              <w:rPr>
                <w:rStyle w:val="n"/>
              </w:rPr>
              <w:t>tsc_NR_BWP_Id</w:t>
            </w:r>
            <w:proofErr w:type="spellEnd"/>
            <w:r>
              <w:rPr>
                <w:rStyle w:val="p"/>
              </w:rPr>
              <w:t>);</w:t>
            </w:r>
          </w:p>
          <w:p w14:paraId="7C68A99A" w14:textId="77777777" w:rsidR="00FF0448" w:rsidRDefault="00FF0448" w:rsidP="00FF0448">
            <w:pPr>
              <w:pStyle w:val="HTMLPreformatted"/>
            </w:pPr>
            <w:r>
              <w:rPr>
                <w:rStyle w:val="line"/>
              </w:rPr>
              <w:t xml:space="preserve">    </w:t>
            </w:r>
            <w:r>
              <w:rPr>
                <w:rStyle w:val="c1"/>
              </w:rPr>
              <w:t>//@sic r5s201469 sic@</w:t>
            </w:r>
          </w:p>
          <w:p w14:paraId="563F8450" w14:textId="77777777" w:rsidR="00BD13D2" w:rsidRPr="002262F4" w:rsidRDefault="002262F4" w:rsidP="00FF04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 w:rsidR="00FF0448" w:rsidRPr="002262F4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 w:rsidR="00BD13D2" w:rsidRPr="002262F4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&lt;&lt; SKIPPED CODE &gt;&gt; </w:t>
            </w:r>
          </w:p>
          <w:p w14:paraId="5DC3C535" w14:textId="77777777" w:rsidR="00FB0A08" w:rsidRPr="006D35E4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29CCF78E" w14:textId="77777777" w:rsidR="001C6BC1" w:rsidRDefault="001C6BC1" w:rsidP="002B543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5B941" w14:textId="77777777" w:rsidR="00E14E89" w:rsidRDefault="00E14E89">
      <w:r>
        <w:separator/>
      </w:r>
    </w:p>
  </w:endnote>
  <w:endnote w:type="continuationSeparator" w:id="0">
    <w:p w14:paraId="6663403C" w14:textId="77777777" w:rsidR="00E14E89" w:rsidRDefault="00E1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CCC5C" w14:textId="77777777" w:rsidR="00987616" w:rsidRDefault="009876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22E59" w14:textId="77777777" w:rsidR="00987616" w:rsidRDefault="009876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3A5B1" w14:textId="77777777" w:rsidR="00987616" w:rsidRDefault="009876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3B361" w14:textId="77777777" w:rsidR="00E14E89" w:rsidRDefault="00E14E89">
      <w:r>
        <w:separator/>
      </w:r>
    </w:p>
  </w:footnote>
  <w:footnote w:type="continuationSeparator" w:id="0">
    <w:p w14:paraId="4FE4DEC7" w14:textId="77777777" w:rsidR="00E14E89" w:rsidRDefault="00E14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3AF26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5ADF13D" wp14:editId="5D0CB0B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3BFBF030" w14:textId="5BDD6C8F" w:rsidR="00B75C71" w:rsidRPr="00A11327" w:rsidRDefault="009876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ADF13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FBF030" w14:textId="5BDD6C8F" w:rsidR="00B75C71" w:rsidRPr="00A11327" w:rsidRDefault="009876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2C359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AE32F9F" wp14:editId="08A6BE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124C0F21" w14:textId="44AABAF0" w:rsidR="00B75C71" w:rsidRPr="00A11327" w:rsidRDefault="009876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E32F9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24C0F21" w14:textId="44AABAF0" w:rsidR="00B75C71" w:rsidRPr="00A11327" w:rsidRDefault="009876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97447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FF58897" wp14:editId="0985F44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4546399A" w14:textId="7DF62895" w:rsidR="00B75C71" w:rsidRPr="00A11327" w:rsidRDefault="009876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F5889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546399A" w14:textId="7DF62895" w:rsidR="00B75C71" w:rsidRPr="00A11327" w:rsidRDefault="009876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1F57F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A1A17" wp14:editId="7FC7E8A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0D39863E" w14:textId="3D50F071" w:rsidR="00B75C71" w:rsidRPr="00A11327" w:rsidRDefault="009876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FA1A1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D39863E" w14:textId="3D50F071" w:rsidR="00B75C71" w:rsidRPr="00A11327" w:rsidRDefault="009876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088E3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3362CA9" wp14:editId="405C13F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0915B657" w14:textId="751701C2" w:rsidR="00B75C71" w:rsidRPr="00A11327" w:rsidRDefault="009876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362CA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915B657" w14:textId="751701C2" w:rsidR="00B75C71" w:rsidRPr="00A11327" w:rsidRDefault="009876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802A2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7765933" wp14:editId="0248C00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39F579E3" w14:textId="314E0285" w:rsidR="00B75C71" w:rsidRPr="00A11327" w:rsidRDefault="009876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76593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9F579E3" w14:textId="314E0285" w:rsidR="00B75C71" w:rsidRPr="00A11327" w:rsidRDefault="009876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61997"/>
    <w:multiLevelType w:val="hybridMultilevel"/>
    <w:tmpl w:val="A5FC54F8"/>
    <w:lvl w:ilvl="0" w:tplc="FB9E7F00">
      <w:start w:val="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4623211">
    <w:abstractNumId w:val="7"/>
  </w:num>
  <w:num w:numId="2" w16cid:durableId="360673328">
    <w:abstractNumId w:val="7"/>
  </w:num>
  <w:num w:numId="3" w16cid:durableId="910503317">
    <w:abstractNumId w:val="3"/>
  </w:num>
  <w:num w:numId="4" w16cid:durableId="248731258">
    <w:abstractNumId w:val="14"/>
  </w:num>
  <w:num w:numId="5" w16cid:durableId="2092268955">
    <w:abstractNumId w:val="11"/>
  </w:num>
  <w:num w:numId="6" w16cid:durableId="884221809">
    <w:abstractNumId w:val="12"/>
  </w:num>
  <w:num w:numId="7" w16cid:durableId="1206720569">
    <w:abstractNumId w:val="5"/>
  </w:num>
  <w:num w:numId="8" w16cid:durableId="1203783060">
    <w:abstractNumId w:val="13"/>
  </w:num>
  <w:num w:numId="9" w16cid:durableId="1452672643">
    <w:abstractNumId w:val="6"/>
  </w:num>
  <w:num w:numId="10" w16cid:durableId="1760298220">
    <w:abstractNumId w:val="9"/>
  </w:num>
  <w:num w:numId="11" w16cid:durableId="356585997">
    <w:abstractNumId w:val="0"/>
  </w:num>
  <w:num w:numId="12" w16cid:durableId="480930411">
    <w:abstractNumId w:val="4"/>
  </w:num>
  <w:num w:numId="13" w16cid:durableId="1677687602">
    <w:abstractNumId w:val="15"/>
  </w:num>
  <w:num w:numId="14" w16cid:durableId="1246068216">
    <w:abstractNumId w:val="2"/>
  </w:num>
  <w:num w:numId="15" w16cid:durableId="1515459357">
    <w:abstractNumId w:val="10"/>
  </w:num>
  <w:num w:numId="16" w16cid:durableId="2018924374">
    <w:abstractNumId w:val="8"/>
  </w:num>
  <w:num w:numId="17" w16cid:durableId="185958606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11C"/>
    <w:rsid w:val="0003629C"/>
    <w:rsid w:val="00036FE7"/>
    <w:rsid w:val="00037130"/>
    <w:rsid w:val="00037324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0C6A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3602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64E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20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50E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183"/>
    <w:rsid w:val="000E1C08"/>
    <w:rsid w:val="000E2881"/>
    <w:rsid w:val="000E34B8"/>
    <w:rsid w:val="000E40F6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958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777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00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66A8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442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149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5449"/>
    <w:rsid w:val="001A62F8"/>
    <w:rsid w:val="001A6674"/>
    <w:rsid w:val="001A6DD0"/>
    <w:rsid w:val="001A709A"/>
    <w:rsid w:val="001A7861"/>
    <w:rsid w:val="001A7B60"/>
    <w:rsid w:val="001B0C74"/>
    <w:rsid w:val="001B2825"/>
    <w:rsid w:val="001B3994"/>
    <w:rsid w:val="001B3CA0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C7F42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353F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2F4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1C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384A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041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43A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1F1"/>
    <w:rsid w:val="003048CC"/>
    <w:rsid w:val="00305409"/>
    <w:rsid w:val="003068A6"/>
    <w:rsid w:val="00307CD1"/>
    <w:rsid w:val="00310217"/>
    <w:rsid w:val="0031061D"/>
    <w:rsid w:val="003108AC"/>
    <w:rsid w:val="003108C1"/>
    <w:rsid w:val="00311DF7"/>
    <w:rsid w:val="003126B2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4947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A59"/>
    <w:rsid w:val="00363861"/>
    <w:rsid w:val="00363EC0"/>
    <w:rsid w:val="0036418A"/>
    <w:rsid w:val="00364E03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C80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433"/>
    <w:rsid w:val="003A75F5"/>
    <w:rsid w:val="003A7BB9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3E7B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144"/>
    <w:rsid w:val="003E0DD2"/>
    <w:rsid w:val="003E149A"/>
    <w:rsid w:val="003E1A36"/>
    <w:rsid w:val="003E3232"/>
    <w:rsid w:val="003E33B8"/>
    <w:rsid w:val="003E51C2"/>
    <w:rsid w:val="003E680F"/>
    <w:rsid w:val="003E7365"/>
    <w:rsid w:val="003E74A0"/>
    <w:rsid w:val="003F00DA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0F52"/>
    <w:rsid w:val="00411482"/>
    <w:rsid w:val="0041182D"/>
    <w:rsid w:val="00411BE5"/>
    <w:rsid w:val="00412379"/>
    <w:rsid w:val="004129A3"/>
    <w:rsid w:val="0041320E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0A37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8AA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39D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1C39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092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2CD2"/>
    <w:rsid w:val="00604334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4D28"/>
    <w:rsid w:val="006357A5"/>
    <w:rsid w:val="00637DB3"/>
    <w:rsid w:val="0064052A"/>
    <w:rsid w:val="00640FBC"/>
    <w:rsid w:val="0064139A"/>
    <w:rsid w:val="006416F0"/>
    <w:rsid w:val="006427F1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94D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05B5"/>
    <w:rsid w:val="00681C58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D78A7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31B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106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5E87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0BB6"/>
    <w:rsid w:val="00741C56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3D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6CF1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1C4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2EC0"/>
    <w:rsid w:val="00813B91"/>
    <w:rsid w:val="00814CF6"/>
    <w:rsid w:val="008159D3"/>
    <w:rsid w:val="00820822"/>
    <w:rsid w:val="008208E4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63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9B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2614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065"/>
    <w:rsid w:val="008B2407"/>
    <w:rsid w:val="008B2743"/>
    <w:rsid w:val="008B2D32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6B3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4A27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1597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616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4B95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021"/>
    <w:rsid w:val="00A03125"/>
    <w:rsid w:val="00A032EA"/>
    <w:rsid w:val="00A043C8"/>
    <w:rsid w:val="00A04888"/>
    <w:rsid w:val="00A04D2F"/>
    <w:rsid w:val="00A0538B"/>
    <w:rsid w:val="00A054F0"/>
    <w:rsid w:val="00A0746C"/>
    <w:rsid w:val="00A07D97"/>
    <w:rsid w:val="00A11801"/>
    <w:rsid w:val="00A118F7"/>
    <w:rsid w:val="00A11D89"/>
    <w:rsid w:val="00A12CE3"/>
    <w:rsid w:val="00A12DF7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3A97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4BF7"/>
    <w:rsid w:val="00B65C21"/>
    <w:rsid w:val="00B6670E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6E70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13D2"/>
    <w:rsid w:val="00BD25F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1CF9"/>
    <w:rsid w:val="00C628B1"/>
    <w:rsid w:val="00C63154"/>
    <w:rsid w:val="00C63287"/>
    <w:rsid w:val="00C63C2B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6209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267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9FA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D97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468"/>
    <w:rsid w:val="00D56B68"/>
    <w:rsid w:val="00D57575"/>
    <w:rsid w:val="00D57C55"/>
    <w:rsid w:val="00D6054B"/>
    <w:rsid w:val="00D60AD6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49"/>
    <w:rsid w:val="00D86D52"/>
    <w:rsid w:val="00D86DC8"/>
    <w:rsid w:val="00D8774A"/>
    <w:rsid w:val="00D87C52"/>
    <w:rsid w:val="00D900C6"/>
    <w:rsid w:val="00D90BF6"/>
    <w:rsid w:val="00D91489"/>
    <w:rsid w:val="00D91571"/>
    <w:rsid w:val="00D92D96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2CD3"/>
    <w:rsid w:val="00DC31B1"/>
    <w:rsid w:val="00DC3AAA"/>
    <w:rsid w:val="00DC41B3"/>
    <w:rsid w:val="00DC45B6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684"/>
    <w:rsid w:val="00E14D7D"/>
    <w:rsid w:val="00E14E89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09E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5E4A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308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B7BC6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BC7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2790"/>
    <w:rsid w:val="00F23F6B"/>
    <w:rsid w:val="00F247E8"/>
    <w:rsid w:val="00F25290"/>
    <w:rsid w:val="00F25AB1"/>
    <w:rsid w:val="00F25D98"/>
    <w:rsid w:val="00F26746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1826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1249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8E2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749"/>
    <w:rsid w:val="00FC6E85"/>
    <w:rsid w:val="00FC75B0"/>
    <w:rsid w:val="00FC75C1"/>
    <w:rsid w:val="00FD01B4"/>
    <w:rsid w:val="00FD0343"/>
    <w:rsid w:val="00FD22E5"/>
    <w:rsid w:val="00FD38CC"/>
    <w:rsid w:val="00FD3F59"/>
    <w:rsid w:val="00FD3F6B"/>
    <w:rsid w:val="00FD44EF"/>
    <w:rsid w:val="00FD6A6F"/>
    <w:rsid w:val="00FD6D76"/>
    <w:rsid w:val="00FD7716"/>
    <w:rsid w:val="00FD7A24"/>
    <w:rsid w:val="00FE02B4"/>
    <w:rsid w:val="00FE099E"/>
    <w:rsid w:val="00FE0C37"/>
    <w:rsid w:val="00FE1FC7"/>
    <w:rsid w:val="00FE240E"/>
    <w:rsid w:val="00FE3DEA"/>
    <w:rsid w:val="00FE462A"/>
    <w:rsid w:val="00FE49B9"/>
    <w:rsid w:val="00FE6941"/>
    <w:rsid w:val="00FE7207"/>
    <w:rsid w:val="00FF0448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A94A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THChar">
    <w:name w:val="TH Char"/>
    <w:link w:val="TH"/>
    <w:qFormat/>
    <w:rsid w:val="00134A00"/>
    <w:rPr>
      <w:rFonts w:ascii="Arial" w:hAnsi="Arial"/>
      <w:b/>
      <w:lang w:eastAsia="en-US"/>
    </w:rPr>
  </w:style>
  <w:style w:type="character" w:customStyle="1" w:styleId="k">
    <w:name w:val="k"/>
    <w:basedOn w:val="DefaultParagraphFont"/>
    <w:rsid w:val="0075673D"/>
  </w:style>
  <w:style w:type="character" w:customStyle="1" w:styleId="p">
    <w:name w:val="p"/>
    <w:basedOn w:val="DefaultParagraphFont"/>
    <w:rsid w:val="0075673D"/>
  </w:style>
  <w:style w:type="character" w:styleId="HTMLCode">
    <w:name w:val="HTML Code"/>
    <w:basedOn w:val="DefaultParagraphFont"/>
    <w:uiPriority w:val="99"/>
    <w:semiHidden/>
    <w:unhideWhenUsed/>
    <w:rsid w:val="006D78A7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828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828AA"/>
    <w:rPr>
      <w:rFonts w:ascii="Courier New" w:eastAsia="Times New Roman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4828AA"/>
  </w:style>
  <w:style w:type="character" w:customStyle="1" w:styleId="c1">
    <w:name w:val="c1"/>
    <w:basedOn w:val="DefaultParagraphFont"/>
    <w:rsid w:val="004828AA"/>
  </w:style>
  <w:style w:type="character" w:customStyle="1" w:styleId="mi">
    <w:name w:val="mi"/>
    <w:basedOn w:val="DefaultParagraphFont"/>
    <w:rsid w:val="004828AA"/>
  </w:style>
  <w:style w:type="character" w:customStyle="1" w:styleId="o">
    <w:name w:val="o"/>
    <w:basedOn w:val="DefaultParagraphFont"/>
    <w:rsid w:val="004828AA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8761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2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H4VU7HTV54JD-1231737843-1009</_dlc_DocId>
    <_dlc_DocIdUrl xmlns="05fef6b6-48ff-4793-a586-dff4857ec2fd">
      <Url>https://sharepoint.rsint.net/teams/MRT_Dev/_layouts/15/DocIdRedir.aspx?ID=H4VU7HTV54JD-1231737843-1009</Url>
      <Description>H4VU7HTV54JD-1231737843-1009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C568E42-B9C6-4B54-B0FE-579FD755C0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9C5086-989E-43F0-B750-D002CD1FA246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F9FBF34F-658C-4EBB-A8F3-E9EC4ACD3E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A5CBE5-D6AC-4A1B-B0F4-817DC6B78B6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691249-3A9B-4F61-8E7F-B390532ABA5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932</Words>
  <Characters>5316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2023-07-19T09:22:00Z</dcterms:created>
  <dcterms:modified xsi:type="dcterms:W3CDTF">2023-07-19T09:22:00Z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fa6f2de5-0345-48df-8bfc-32e464732fc2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2023-06-27T13:14:25Z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40802042-13b0-4ad9-9685-1612c114a785</vt:lpwstr>
  </property>
  <property fmtid="{D5CDD505-2E9C-101B-9397-08002B2CF9AE}" pid="30" name="MSIP_Label_9764cdcd-3664-4d05-9615-7cbf65a4f0a8_ContentBits">
    <vt:lpwstr>0</vt:lpwstr>
  </property>
</Properties>
</file>