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D06FC" w14:textId="77777777" w:rsidR="00D80591" w:rsidRDefault="00D80591" w:rsidP="00D805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R5s230496</w:t>
        </w:r>
      </w:fldSimple>
    </w:p>
    <w:p w14:paraId="42B199A2" w14:textId="77777777" w:rsidR="00D80591" w:rsidRDefault="00D80591" w:rsidP="00D8059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0591" w14:paraId="1DCFAD35" w14:textId="77777777" w:rsidTr="00E717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FBC83" w14:textId="77777777" w:rsidR="00D80591" w:rsidRDefault="00D80591" w:rsidP="00E717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80591" w14:paraId="51019282" w14:textId="77777777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3485E6" w14:textId="77777777" w:rsidR="00D80591" w:rsidRDefault="00D80591" w:rsidP="00E717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0591" w14:paraId="750CEE5A" w14:textId="77777777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5E69C8" w14:textId="77777777" w:rsidR="00D80591" w:rsidRDefault="00D80591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91" w14:paraId="3BD1F02D" w14:textId="77777777" w:rsidTr="00E71790">
        <w:tc>
          <w:tcPr>
            <w:tcW w:w="142" w:type="dxa"/>
            <w:tcBorders>
              <w:left w:val="single" w:sz="4" w:space="0" w:color="auto"/>
            </w:tcBorders>
          </w:tcPr>
          <w:p w14:paraId="0C20E497" w14:textId="77777777" w:rsidR="00D80591" w:rsidRDefault="00D80591" w:rsidP="00E717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E2BED" w14:textId="77777777" w:rsidR="00D80591" w:rsidRPr="00410371" w:rsidRDefault="00D80591" w:rsidP="00E717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0181058" w14:textId="77777777" w:rsidR="00D80591" w:rsidRDefault="00D80591" w:rsidP="00E717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7D35D" w14:textId="77777777" w:rsidR="00D80591" w:rsidRPr="00410371" w:rsidRDefault="00D80591" w:rsidP="00E7179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3117</w:t>
              </w:r>
            </w:fldSimple>
          </w:p>
        </w:tc>
        <w:tc>
          <w:tcPr>
            <w:tcW w:w="709" w:type="dxa"/>
          </w:tcPr>
          <w:p w14:paraId="36B476FE" w14:textId="77777777" w:rsidR="00D80591" w:rsidRDefault="00D80591" w:rsidP="00E717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45D0CE" w14:textId="77777777" w:rsidR="00D80591" w:rsidRPr="00410371" w:rsidRDefault="00D80591" w:rsidP="00E717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5684335" w14:textId="77777777" w:rsidR="00D80591" w:rsidRDefault="00D80591" w:rsidP="00E717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E70FF6" w14:textId="77777777" w:rsidR="00D80591" w:rsidRPr="00410371" w:rsidRDefault="00D80591" w:rsidP="00E717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5C23AF" w14:textId="77777777" w:rsidR="00D80591" w:rsidRDefault="00D80591" w:rsidP="00E71790">
            <w:pPr>
              <w:pStyle w:val="CRCoverPage"/>
              <w:spacing w:after="0"/>
              <w:rPr>
                <w:noProof/>
              </w:rPr>
            </w:pPr>
          </w:p>
        </w:tc>
      </w:tr>
      <w:tr w:rsidR="00D80591" w14:paraId="61B614DD" w14:textId="77777777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F7D512" w14:textId="77777777" w:rsidR="00D80591" w:rsidRDefault="00D80591" w:rsidP="00E71790">
            <w:pPr>
              <w:pStyle w:val="CRCoverPage"/>
              <w:spacing w:after="0"/>
              <w:rPr>
                <w:noProof/>
              </w:rPr>
            </w:pPr>
          </w:p>
        </w:tc>
      </w:tr>
      <w:tr w:rsidR="00D80591" w14:paraId="61454727" w14:textId="77777777" w:rsidTr="00E717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4B4FE8" w14:textId="77777777" w:rsidR="00D80591" w:rsidRPr="00F25D98" w:rsidRDefault="00D80591" w:rsidP="00E717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0591" w14:paraId="38B11DC2" w14:textId="77777777" w:rsidTr="00E71790">
        <w:tc>
          <w:tcPr>
            <w:tcW w:w="9641" w:type="dxa"/>
            <w:gridSpan w:val="9"/>
          </w:tcPr>
          <w:p w14:paraId="39C79522" w14:textId="77777777" w:rsidR="00D80591" w:rsidRDefault="00D80591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CF5E3C" w14:textId="77777777" w:rsidR="00D80591" w:rsidRDefault="00D80591" w:rsidP="00D805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0591" w14:paraId="55ADD58B" w14:textId="77777777" w:rsidTr="00E71790">
        <w:tc>
          <w:tcPr>
            <w:tcW w:w="2835" w:type="dxa"/>
          </w:tcPr>
          <w:p w14:paraId="175F1DEF" w14:textId="77777777" w:rsidR="00D80591" w:rsidRDefault="00D80591" w:rsidP="00E71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0C104C" w14:textId="77777777" w:rsidR="00D80591" w:rsidRDefault="00D80591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DA0F78" w14:textId="77777777" w:rsidR="00D80591" w:rsidRDefault="00D80591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9062F6" w14:textId="77777777" w:rsidR="00D80591" w:rsidRDefault="00D80591" w:rsidP="00E717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312E36" w14:textId="77777777" w:rsidR="00D80591" w:rsidRDefault="00D80591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C6CC51" w14:textId="77777777" w:rsidR="00D80591" w:rsidRDefault="00D80591" w:rsidP="00E717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9458D" w14:textId="77777777" w:rsidR="00D80591" w:rsidRDefault="00D80591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0DEB18" w14:textId="77777777" w:rsidR="00D80591" w:rsidRDefault="00D80591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00CC63" w14:textId="77777777" w:rsidR="00D80591" w:rsidRDefault="00D80591" w:rsidP="00E717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E61EB3" w14:textId="77777777" w:rsidR="00D80591" w:rsidRDefault="00D80591" w:rsidP="00D805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0591" w14:paraId="1955E0FC" w14:textId="77777777" w:rsidTr="00E71790">
        <w:tc>
          <w:tcPr>
            <w:tcW w:w="9640" w:type="dxa"/>
            <w:gridSpan w:val="11"/>
          </w:tcPr>
          <w:p w14:paraId="7F346D66" w14:textId="77777777" w:rsidR="00D80591" w:rsidRDefault="00D80591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91" w14:paraId="267FB73A" w14:textId="77777777" w:rsidTr="00E717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A4F200" w14:textId="77777777" w:rsidR="00D80591" w:rsidRDefault="00D80591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4A44B" w14:textId="77777777" w:rsidR="00D80591" w:rsidRDefault="00D80591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fl_NR_InitialiseSiScheduling</w:t>
              </w:r>
            </w:fldSimple>
          </w:p>
        </w:tc>
      </w:tr>
      <w:tr w:rsidR="00D80591" w14:paraId="75C183E0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0CA4E7B7" w14:textId="77777777" w:rsidR="00D80591" w:rsidRDefault="00D80591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5A2170" w14:textId="77777777" w:rsidR="00D80591" w:rsidRDefault="00D80591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91" w14:paraId="76DF1649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1BED1F70" w14:textId="77777777" w:rsidR="00D80591" w:rsidRDefault="00D80591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BD74A" w14:textId="77777777" w:rsidR="00D80591" w:rsidRDefault="00D80591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80591" w14:paraId="10370AAD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6766D7A4" w14:textId="77777777" w:rsidR="00D80591" w:rsidRDefault="00D80591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BA8C9" w14:textId="77777777" w:rsidR="00D80591" w:rsidRDefault="00D80591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80591" w14:paraId="31D9FE3E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2AA158CE" w14:textId="77777777" w:rsidR="00D80591" w:rsidRDefault="00D80591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D89508" w14:textId="77777777" w:rsidR="00D80591" w:rsidRDefault="00D80591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91" w14:paraId="7623CDF8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12FB5C0E" w14:textId="77777777" w:rsidR="00D80591" w:rsidRDefault="00D80591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73C28" w14:textId="77777777" w:rsidR="00D80591" w:rsidRDefault="00D80591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09BB7C7" w14:textId="77777777" w:rsidR="00D80591" w:rsidRDefault="00D80591" w:rsidP="00E717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E620B0" w14:textId="77777777" w:rsidR="00D80591" w:rsidRDefault="00D80591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80E026" w14:textId="77777777" w:rsidR="00D80591" w:rsidRDefault="00D80591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2023-06-23</w:t>
              </w:r>
            </w:fldSimple>
          </w:p>
        </w:tc>
      </w:tr>
      <w:tr w:rsidR="00D80591" w14:paraId="76AC8CEE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56A19DD3" w14:textId="77777777" w:rsidR="00D80591" w:rsidRDefault="00D80591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3095E0" w14:textId="77777777" w:rsidR="00D80591" w:rsidRDefault="00D80591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F26D46" w14:textId="77777777" w:rsidR="00D80591" w:rsidRDefault="00D80591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56C110" w14:textId="77777777" w:rsidR="00D80591" w:rsidRDefault="00D80591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396A37" w14:textId="77777777" w:rsidR="00D80591" w:rsidRDefault="00D80591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91" w14:paraId="1D1341ED" w14:textId="77777777" w:rsidTr="00E717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A77534" w14:textId="77777777" w:rsidR="00D80591" w:rsidRDefault="00D80591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837B7" w14:textId="77777777" w:rsidR="00D80591" w:rsidRDefault="00D80591" w:rsidP="00E717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8E2991" w14:textId="77777777" w:rsidR="00D80591" w:rsidRDefault="00D80591" w:rsidP="00E717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D8175" w14:textId="77777777" w:rsidR="00D80591" w:rsidRDefault="00D80591" w:rsidP="00E717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C40EB" w14:textId="77777777" w:rsidR="00D80591" w:rsidRDefault="00D80591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D80591" w14:paraId="2F187B16" w14:textId="77777777" w:rsidTr="00E717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D4F0AD" w14:textId="77777777" w:rsidR="00D80591" w:rsidRDefault="00D80591" w:rsidP="00E717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1CC94" w14:textId="77777777" w:rsidR="00D80591" w:rsidRDefault="00D80591" w:rsidP="00E717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B2184A" w14:textId="77777777" w:rsidR="00D80591" w:rsidRDefault="00D80591" w:rsidP="00E717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5AB683" w14:textId="77777777" w:rsidR="00D80591" w:rsidRPr="007C2097" w:rsidRDefault="00D80591" w:rsidP="00E71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80591" w14:paraId="5F7548A0" w14:textId="77777777" w:rsidTr="00E71790">
        <w:tc>
          <w:tcPr>
            <w:tcW w:w="1843" w:type="dxa"/>
          </w:tcPr>
          <w:p w14:paraId="5936B702" w14:textId="77777777" w:rsidR="00D80591" w:rsidRDefault="00D80591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17B486" w14:textId="77777777" w:rsidR="00D80591" w:rsidRDefault="00D80591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91" w14:paraId="6C3E867B" w14:textId="77777777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701B0F" w14:textId="77777777" w:rsidR="00D80591" w:rsidRDefault="00D80591" w:rsidP="00D8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AEEBC" w14:textId="77777777" w:rsidR="00D80591" w:rsidRDefault="00D80591" w:rsidP="00D80591">
            <w:pPr>
              <w:pStyle w:val="CRCoverPage"/>
              <w:spacing w:after="0"/>
            </w:pPr>
            <w:r>
              <w:t xml:space="preserve">In the current TTCN implementation of the function </w:t>
            </w:r>
            <w:r w:rsidRPr="0075673D">
              <w:t>fl_NR_InitialiseSiScheduling</w:t>
            </w:r>
            <w:r>
              <w:t xml:space="preserve"> , </w:t>
            </w:r>
            <w:r w:rsidRPr="0075673D">
              <w:t>v_SiSchedulList[v_BroadcastIndex].Periodicity</w:t>
            </w:r>
            <w:r>
              <w:t xml:space="preserve"> </w:t>
            </w:r>
            <w:r w:rsidRPr="0075673D">
              <w:t xml:space="preserve">is filled outside out of the check condition </w:t>
            </w:r>
            <w:r>
              <w:t>“</w:t>
            </w:r>
            <w:r w:rsidRPr="000B7F20">
              <w:rPr>
                <w:i/>
              </w:rPr>
              <w:t>if (v_SI_Brodacasted or p_BroadcastAllSI)</w:t>
            </w:r>
            <w:r>
              <w:rPr>
                <w:i/>
              </w:rPr>
              <w:t>”</w:t>
            </w:r>
            <w:r w:rsidRPr="000B7F20">
              <w:rPr>
                <w:i/>
              </w:rPr>
              <w:t>.</w:t>
            </w:r>
          </w:p>
          <w:p w14:paraId="6835656E" w14:textId="77777777" w:rsidR="00D80591" w:rsidRDefault="00D80591" w:rsidP="00D80591">
            <w:pPr>
              <w:pStyle w:val="CRCoverPage"/>
              <w:spacing w:after="0"/>
              <w:ind w:left="100"/>
            </w:pPr>
          </w:p>
          <w:p w14:paraId="63812392" w14:textId="77777777" w:rsidR="00D80591" w:rsidRPr="0037699A" w:rsidRDefault="00D80591" w:rsidP="00D80591">
            <w:pPr>
              <w:pStyle w:val="CRCoverPage"/>
              <w:spacing w:after="0"/>
              <w:rPr>
                <w:noProof/>
              </w:rPr>
            </w:pPr>
            <w:r w:rsidRPr="003A7433">
              <w:t>v_SiSchedulList[v_BroadcastIndex].Periodicity</w:t>
            </w:r>
            <w:r>
              <w:t xml:space="preserve"> has to be filled only when condition “</w:t>
            </w:r>
            <w:r w:rsidRPr="0075673D">
              <w:t>if (v_SI_Brodacasted or p_BroadcastAllSI)</w:t>
            </w:r>
            <w:r>
              <w:t>==true.” is met.</w:t>
            </w:r>
          </w:p>
        </w:tc>
      </w:tr>
      <w:tr w:rsidR="00D80591" w14:paraId="2FCD44A1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A12D9" w14:textId="77777777" w:rsidR="00D80591" w:rsidRDefault="00D80591" w:rsidP="00D80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1D38B" w14:textId="77777777" w:rsidR="00D80591" w:rsidRPr="00F12C50" w:rsidRDefault="00D80591" w:rsidP="00D80591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D80591" w14:paraId="2E433937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E92C0" w14:textId="77777777" w:rsidR="00D80591" w:rsidRDefault="00D80591" w:rsidP="00D8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E0CDC8" w14:textId="77777777" w:rsidR="00D80591" w:rsidRPr="006316B2" w:rsidRDefault="00D80591" w:rsidP="00D80591">
            <w:pPr>
              <w:pStyle w:val="CRCoverPage"/>
              <w:spacing w:after="0"/>
              <w:rPr>
                <w:noProof/>
              </w:rPr>
            </w:pPr>
            <w:r w:rsidRPr="003A7433">
              <w:t>v_SiSchedulList[v_BroadcastIndex].Periodicity</w:t>
            </w:r>
            <w:r>
              <w:t xml:space="preserve"> is filled only when condition “</w:t>
            </w:r>
            <w:r w:rsidRPr="0075673D">
              <w:t>if (v_SI_Brodacasted or p_BroadcastAllSI)</w:t>
            </w:r>
            <w:r>
              <w:t>==true.” is met.</w:t>
            </w:r>
          </w:p>
        </w:tc>
      </w:tr>
      <w:tr w:rsidR="00D80591" w14:paraId="59697B9B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6B85D" w14:textId="77777777" w:rsidR="00D80591" w:rsidRDefault="00D80591" w:rsidP="00D80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BA945" w14:textId="77777777" w:rsidR="00D80591" w:rsidRPr="00CF39F2" w:rsidRDefault="00D80591" w:rsidP="00D8059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0591" w14:paraId="7AF071F5" w14:textId="77777777" w:rsidTr="00E717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B7C459" w14:textId="77777777" w:rsidR="00D80591" w:rsidRDefault="00D80591" w:rsidP="00D8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45869" w14:textId="77777777" w:rsidR="00D80591" w:rsidRPr="00CF39F2" w:rsidRDefault="00D80591" w:rsidP="00D80591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3A7433">
              <w:t>v_SiSchedulList[v_BroadcastIndex].Periodicity</w:t>
            </w:r>
            <w:r>
              <w:t xml:space="preserve"> will be filled for the SI element which is not supposed to be “BroadCasted”</w:t>
            </w:r>
          </w:p>
        </w:tc>
      </w:tr>
      <w:tr w:rsidR="00D80591" w14:paraId="3103B5C3" w14:textId="77777777" w:rsidTr="00E71790">
        <w:tc>
          <w:tcPr>
            <w:tcW w:w="2694" w:type="dxa"/>
            <w:gridSpan w:val="2"/>
          </w:tcPr>
          <w:p w14:paraId="7550BE95" w14:textId="77777777" w:rsidR="00D80591" w:rsidRDefault="00D80591" w:rsidP="00D80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AC60A0" w14:textId="77777777" w:rsidR="00D80591" w:rsidRDefault="00D80591" w:rsidP="00D80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91" w14:paraId="67953C5D" w14:textId="77777777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60D94C" w14:textId="77777777" w:rsidR="00D80591" w:rsidRDefault="00D80591" w:rsidP="00D8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D222E" w14:textId="77777777" w:rsidR="00D80591" w:rsidRDefault="00D80591" w:rsidP="00D805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7.1.1.1.3.NR5GC</w:t>
            </w:r>
          </w:p>
        </w:tc>
      </w:tr>
      <w:tr w:rsidR="00D80591" w14:paraId="4640092B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9AD26" w14:textId="77777777" w:rsidR="00D80591" w:rsidRDefault="00D80591" w:rsidP="00D80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B48430" w14:textId="77777777" w:rsidR="00D80591" w:rsidRDefault="00D80591" w:rsidP="00D80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91" w14:paraId="3212BA92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C8765" w14:textId="77777777" w:rsidR="00D80591" w:rsidRDefault="00D80591" w:rsidP="00D8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D3002F" w14:textId="77777777" w:rsidR="00D80591" w:rsidRDefault="00D80591" w:rsidP="00D80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BB0AC1" w14:textId="77777777" w:rsidR="00D80591" w:rsidRDefault="00D80591" w:rsidP="00D80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98555E" w14:textId="77777777" w:rsidR="00D80591" w:rsidRDefault="00D80591" w:rsidP="00D805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0FED63" w14:textId="77777777" w:rsidR="00D80591" w:rsidRDefault="00D80591" w:rsidP="00D805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591" w14:paraId="746F6703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C3115" w14:textId="77777777" w:rsidR="00D80591" w:rsidRDefault="00D80591" w:rsidP="00D8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43B565" w14:textId="77777777" w:rsidR="00D80591" w:rsidRDefault="00D80591" w:rsidP="00D80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29119" w14:textId="77777777" w:rsidR="00D80591" w:rsidRDefault="00D80591" w:rsidP="00D80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D548C4" w14:textId="77777777" w:rsidR="00D80591" w:rsidRDefault="00D80591" w:rsidP="00D805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557B7F" w14:textId="77777777" w:rsidR="00D80591" w:rsidRDefault="00D80591" w:rsidP="00D805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591" w14:paraId="7BD56324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E0E9" w14:textId="77777777" w:rsidR="00D80591" w:rsidRDefault="00D80591" w:rsidP="00D805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F4508A" w14:textId="77777777" w:rsidR="00D80591" w:rsidRDefault="00D80591" w:rsidP="00D80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2AEC0" w14:textId="77777777" w:rsidR="00D80591" w:rsidRDefault="00D80591" w:rsidP="00D80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B6D5E3" w14:textId="77777777" w:rsidR="00D80591" w:rsidRDefault="00D80591" w:rsidP="00D805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85303" w14:textId="77777777" w:rsidR="00D80591" w:rsidRDefault="00D80591" w:rsidP="00D805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591" w14:paraId="6F9C46A0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9601A" w14:textId="77777777" w:rsidR="00D80591" w:rsidRDefault="00D80591" w:rsidP="00D805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F8A162" w14:textId="77777777" w:rsidR="00D80591" w:rsidRDefault="00D80591" w:rsidP="00D80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40192" w14:textId="77777777" w:rsidR="00D80591" w:rsidRDefault="00D80591" w:rsidP="00D80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CD1720" w14:textId="77777777" w:rsidR="00D80591" w:rsidRDefault="00D80591" w:rsidP="00D805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FD25B4" w14:textId="77777777" w:rsidR="00D80591" w:rsidRDefault="00D80591" w:rsidP="00D805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591" w14:paraId="03B96EFD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E58F7" w14:textId="77777777" w:rsidR="00D80591" w:rsidRDefault="00D80591" w:rsidP="00D805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7EADA" w14:textId="77777777" w:rsidR="00D80591" w:rsidRDefault="00D80591" w:rsidP="00D80591">
            <w:pPr>
              <w:pStyle w:val="CRCoverPage"/>
              <w:spacing w:after="0"/>
              <w:rPr>
                <w:noProof/>
              </w:rPr>
            </w:pPr>
          </w:p>
        </w:tc>
      </w:tr>
      <w:tr w:rsidR="00D80591" w14:paraId="700655AF" w14:textId="77777777" w:rsidTr="00E717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E37F74" w14:textId="77777777" w:rsidR="00D80591" w:rsidRDefault="00D80591" w:rsidP="00D8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D7109" w14:textId="77777777" w:rsidR="00D80591" w:rsidRDefault="00D80591" w:rsidP="00D80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591" w:rsidRPr="008863B9" w14:paraId="45565649" w14:textId="77777777" w:rsidTr="00E717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121E99" w14:textId="77777777" w:rsidR="00D80591" w:rsidRPr="008863B9" w:rsidRDefault="00D80591" w:rsidP="00D8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2CAF85" w14:textId="77777777" w:rsidR="00D80591" w:rsidRPr="008863B9" w:rsidRDefault="00D80591" w:rsidP="00D805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0591" w14:paraId="53ABE633" w14:textId="77777777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39079D" w14:textId="77777777" w:rsidR="00D80591" w:rsidRDefault="00D80591" w:rsidP="00D8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5C463" w14:textId="77777777" w:rsidR="00D80591" w:rsidRDefault="00D80591" w:rsidP="00D80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AB2360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3478BC1E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D5A51D" w14:textId="77777777" w:rsidR="009478EE" w:rsidRDefault="009478EE" w:rsidP="009478EE">
      <w:pPr>
        <w:rPr>
          <w:noProof/>
        </w:rPr>
      </w:pPr>
    </w:p>
    <w:p w14:paraId="1D2C17B0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843109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F957FB9" w14:textId="77777777" w:rsidR="00D80591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80591" w:rsidRPr="00547F37">
        <w:rPr>
          <w:rFonts w:ascii="Arial" w:hAnsi="Arial" w:cs="Arial"/>
          <w:iCs/>
        </w:rPr>
        <w:t>Table of Contents</w:t>
      </w:r>
      <w:r w:rsidR="00D80591">
        <w:tab/>
      </w:r>
      <w:r w:rsidR="00D80591">
        <w:fldChar w:fldCharType="begin"/>
      </w:r>
      <w:r w:rsidR="00D80591">
        <w:instrText xml:space="preserve"> PAGEREF _Toc138431094 \h </w:instrText>
      </w:r>
      <w:r w:rsidR="00D80591">
        <w:fldChar w:fldCharType="separate"/>
      </w:r>
      <w:r w:rsidR="00D80591">
        <w:t>2</w:t>
      </w:r>
      <w:r w:rsidR="00D80591">
        <w:fldChar w:fldCharType="end"/>
      </w:r>
    </w:p>
    <w:p w14:paraId="6551AC4E" w14:textId="77777777" w:rsidR="00D80591" w:rsidRDefault="00D8059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47F37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47F37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_Toc138431095 \h </w:instrText>
      </w:r>
      <w:r>
        <w:fldChar w:fldCharType="separate"/>
      </w:r>
      <w:r>
        <w:t>2</w:t>
      </w:r>
      <w:r>
        <w:fldChar w:fldCharType="end"/>
      </w:r>
    </w:p>
    <w:p w14:paraId="094C0CD9" w14:textId="77777777" w:rsidR="00D80591" w:rsidRDefault="00D8059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47F3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47F3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_Toc138431096 \h </w:instrText>
      </w:r>
      <w:r>
        <w:fldChar w:fldCharType="separate"/>
      </w:r>
      <w:r>
        <w:t>2</w:t>
      </w:r>
      <w:r>
        <w:fldChar w:fldCharType="end"/>
      </w:r>
    </w:p>
    <w:p w14:paraId="45959282" w14:textId="77777777" w:rsidR="00D80591" w:rsidRDefault="00D8059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47F3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47F37">
        <w:rPr>
          <w:rFonts w:cs="Arial"/>
          <w:b/>
          <w:color w:val="000000"/>
          <w:lang w:eastAsia="en-GB"/>
        </w:rPr>
        <w:t xml:space="preserve">Correction to the </w:t>
      </w:r>
      <w:r w:rsidRPr="00547F37">
        <w:rPr>
          <w:rFonts w:cs="Arial"/>
          <w:b/>
          <w:bCs/>
          <w:color w:val="000000"/>
          <w:lang w:val="en-US" w:eastAsia="en-GB"/>
        </w:rPr>
        <w:t>Function fl_NR_InitialiseSiScheduling</w:t>
      </w:r>
      <w:r>
        <w:tab/>
      </w:r>
      <w:r>
        <w:fldChar w:fldCharType="begin"/>
      </w:r>
      <w:r>
        <w:instrText xml:space="preserve"> PAGEREF _Toc138431097 \h </w:instrText>
      </w:r>
      <w:r>
        <w:fldChar w:fldCharType="separate"/>
      </w:r>
      <w:r>
        <w:t>2</w:t>
      </w:r>
      <w:r>
        <w:fldChar w:fldCharType="end"/>
      </w:r>
    </w:p>
    <w:p w14:paraId="16226F7A" w14:textId="77777777" w:rsidR="00D80591" w:rsidRPr="00D268E5" w:rsidRDefault="007A73E5" w:rsidP="00D80591">
      <w:pPr>
        <w:pStyle w:val="Heading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r w:rsidR="00D80591" w:rsidRPr="00C81AFC">
        <w:rPr>
          <w:rFonts w:cs="Arial"/>
        </w:rPr>
        <w:t xml:space="preserve"> </w:t>
      </w:r>
      <w:bookmarkStart w:id="1" w:name="_Toc122434485"/>
      <w:bookmarkStart w:id="2" w:name="_Toc136346705"/>
      <w:bookmarkStart w:id="3" w:name="_Toc138407514"/>
      <w:bookmarkStart w:id="4" w:name="_Toc138431095"/>
      <w:r w:rsidR="00D80591" w:rsidRPr="00D268E5">
        <w:rPr>
          <w:rFonts w:cs="Arial"/>
        </w:rPr>
        <w:t>Overview</w:t>
      </w:r>
      <w:bookmarkEnd w:id="1"/>
      <w:bookmarkEnd w:id="2"/>
      <w:bookmarkEnd w:id="3"/>
      <w:bookmarkEnd w:id="4"/>
    </w:p>
    <w:p w14:paraId="421B6487" w14:textId="77777777" w:rsidR="00D80591" w:rsidRDefault="00D80591" w:rsidP="00D8059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2FEC5447" w14:textId="77777777" w:rsidR="00D80591" w:rsidRPr="00D268E5" w:rsidRDefault="00D80591" w:rsidP="00D8059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1869FB57" w14:textId="77777777" w:rsidR="00D80591" w:rsidRDefault="00D80591" w:rsidP="00D8059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9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34DC0063" w14:textId="77777777" w:rsidR="007A73E5" w:rsidRDefault="007A73E5" w:rsidP="007A73E5">
      <w:pPr>
        <w:rPr>
          <w:b/>
          <w:sz w:val="24"/>
          <w:lang w:eastAsia="ja-JP"/>
        </w:rPr>
      </w:pPr>
    </w:p>
    <w:p w14:paraId="7707B040" w14:textId="77777777" w:rsidR="007A73E5" w:rsidRDefault="007A73E5" w:rsidP="00D80591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38431096"/>
      <w:r w:rsidRPr="00854C55">
        <w:rPr>
          <w:b/>
        </w:rPr>
        <w:t>Corrections required</w:t>
      </w:r>
      <w:bookmarkEnd w:id="5"/>
      <w:bookmarkEnd w:id="6"/>
      <w:bookmarkEnd w:id="7"/>
    </w:p>
    <w:p w14:paraId="7D0182BA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38431097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41320E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r w:rsidR="00A93A97" w:rsidRPr="00A93A97">
        <w:rPr>
          <w:rFonts w:cs="Arial"/>
          <w:b/>
          <w:bCs/>
          <w:color w:val="000000"/>
          <w:lang w:val="en-US" w:eastAsia="en-GB"/>
        </w:rPr>
        <w:t>fl_NR_InitialiseSiScheduling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3DDEA3F6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26F6" w14:textId="77777777" w:rsidR="00FB0A08" w:rsidRDefault="0088363E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7BEA" w14:textId="77777777" w:rsidR="00FB0A08" w:rsidRPr="00FA530C" w:rsidRDefault="00FE462A" w:rsidP="00B6670E">
            <w:pPr>
              <w:pStyle w:val="CRCoverPage"/>
              <w:spacing w:after="0"/>
              <w:rPr>
                <w:noProof/>
              </w:rPr>
            </w:pPr>
            <w:r w:rsidRPr="00FE462A">
              <w:rPr>
                <w:noProof/>
              </w:rPr>
              <w:t>fl_NR_InitialiseSiScheduling</w:t>
            </w:r>
          </w:p>
        </w:tc>
      </w:tr>
      <w:tr w:rsidR="00FB0A08" w14:paraId="75D9E723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FA0C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647D" w14:textId="77777777" w:rsidR="00B64BF7" w:rsidRPr="00F61249" w:rsidRDefault="001A5449" w:rsidP="00B64BF7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t xml:space="preserve">In the current TTCN implementation of the function </w:t>
            </w:r>
            <w:r w:rsidRPr="0075673D">
              <w:t>fl_NR_InitialiseSiScheduling</w:t>
            </w:r>
            <w:r>
              <w:t xml:space="preserve"> , </w:t>
            </w:r>
            <w:r w:rsidRPr="0075673D">
              <w:t>v_SiSchedulList[v_BroadcastIndex].Periodicity</w:t>
            </w:r>
            <w:r>
              <w:t xml:space="preserve"> </w:t>
            </w:r>
            <w:r w:rsidRPr="0075673D">
              <w:t xml:space="preserve">is filled outside out of the check condition </w:t>
            </w:r>
            <w:r>
              <w:t>“</w:t>
            </w:r>
            <w:r w:rsidRPr="00B64BF7">
              <w:rPr>
                <w:i/>
              </w:rPr>
              <w:t>if (v_SI_Brodacasted or p_BroadcastAllSI)”.</w:t>
            </w:r>
          </w:p>
          <w:p w14:paraId="2AD11037" w14:textId="77777777" w:rsidR="00F61249" w:rsidRPr="00B64BF7" w:rsidRDefault="00F61249" w:rsidP="00F61249">
            <w:pPr>
              <w:pStyle w:val="CRCoverPage"/>
              <w:spacing w:after="0"/>
              <w:ind w:left="460"/>
            </w:pPr>
          </w:p>
          <w:p w14:paraId="3167CAC0" w14:textId="77777777" w:rsidR="00FB0A08" w:rsidRPr="00AD4ADA" w:rsidRDefault="001A5449" w:rsidP="00B64BF7">
            <w:pPr>
              <w:pStyle w:val="CRCoverPage"/>
              <w:numPr>
                <w:ilvl w:val="0"/>
                <w:numId w:val="17"/>
              </w:numPr>
              <w:spacing w:after="0"/>
            </w:pPr>
            <w:r w:rsidRPr="003A7433">
              <w:t>v_SiSchedulList[v_BroadcastIndex].Periodicity</w:t>
            </w:r>
            <w:r>
              <w:t xml:space="preserve"> has to be filled only when condition “</w:t>
            </w:r>
            <w:r w:rsidRPr="0075673D">
              <w:t>if (v_SI_Brodacasted or p_BroadcastAllSI)</w:t>
            </w:r>
            <w:r>
              <w:t>==true.” is met.</w:t>
            </w:r>
          </w:p>
        </w:tc>
      </w:tr>
      <w:tr w:rsidR="00FB0A08" w14:paraId="7ED0CC9B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1D2E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441A" w14:textId="77777777" w:rsidR="00C63C2B" w:rsidRDefault="00C63C2B" w:rsidP="00C63C2B">
            <w:pPr>
              <w:pStyle w:val="CRCoverPage"/>
              <w:spacing w:after="0"/>
              <w:rPr>
                <w:noProof/>
              </w:rPr>
            </w:pPr>
            <w:r w:rsidRPr="003A7433">
              <w:t>v_SiSchedulList[v_BroadcastIndex].Periodicity</w:t>
            </w:r>
            <w:r>
              <w:t xml:space="preserve"> is filled only when condition “</w:t>
            </w:r>
            <w:r w:rsidRPr="0075673D">
              <w:t>if (v_SI_Brodacasted or p_BroadcastAllSI)</w:t>
            </w:r>
            <w:r>
              <w:t>==true.” is met.</w:t>
            </w:r>
          </w:p>
          <w:p w14:paraId="4BEA83D8" w14:textId="77777777" w:rsidR="005C6479" w:rsidRPr="001124B3" w:rsidRDefault="005C6479" w:rsidP="005C0385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14:paraId="0D9E7897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6007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C0FD" w14:textId="77777777" w:rsidR="00FB0A08" w:rsidRPr="00CC39F9" w:rsidRDefault="00A12DF7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A12DF7">
              <w:rPr>
                <w:rFonts w:ascii="Arial" w:hAnsi="Arial" w:cs="Arial"/>
                <w:lang w:eastAsia="en-GB"/>
              </w:rPr>
              <w:t>ttcn/develop/Common/NR/NR_ConfigurationSteps.ttcn</w:t>
            </w:r>
          </w:p>
        </w:tc>
      </w:tr>
      <w:tr w:rsidR="00FB0A08" w14:paraId="1D09202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E1B2" w14:textId="77777777" w:rsidR="00FB0A08" w:rsidRPr="008A459B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8A459B">
              <w:rPr>
                <w:rFonts w:ascii="Arial" w:hAnsi="Arial"/>
                <w:b/>
                <w:highlight w:val="cyan"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1CEA" w14:textId="17AE737D" w:rsidR="00FB0A08" w:rsidRPr="008A459B" w:rsidRDefault="008A459B" w:rsidP="002B42D8">
            <w:pPr>
              <w:rPr>
                <w:rFonts w:ascii="Arial" w:hAnsi="Arial"/>
                <w:highlight w:val="cyan"/>
                <w:lang w:eastAsia="zh-CN"/>
              </w:rPr>
            </w:pPr>
            <w:r w:rsidRPr="008A459B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222C48C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0ADADC92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94C78E1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4A0FE4AA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FDCF" w14:textId="77777777" w:rsidR="0003511C" w:rsidRPr="0003511C" w:rsidRDefault="00F7580F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03511C" w:rsidRPr="0003511C">
              <w:rPr>
                <w:rFonts w:ascii="Courier New" w:hAnsi="Courier New" w:cs="Courier New"/>
                <w:color w:val="000000"/>
                <w:lang w:eastAsia="de-DE"/>
              </w:rPr>
              <w:t>function fl_NR_InitialiseSiScheduling(NR_CellId_Type p_NR_CellId,</w:t>
            </w:r>
          </w:p>
          <w:p w14:paraId="27A6D3FB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boolean p_BroadcastAllSI := false) runs on NR_BASE_PTC return template(omit) NR_AllOtherSiSchedul_Type</w:t>
            </w:r>
          </w:p>
          <w:p w14:paraId="461F18B4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2038709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&lt;&lt; SKIPPED CODE &gt;&gt; </w:t>
            </w:r>
          </w:p>
          <w:p w14:paraId="4C602F59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1054353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F48065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BEE9A33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for (i := 0; i &lt; v_NoOfSIs; i:=i+1) {</w:t>
            </w:r>
          </w:p>
          <w:p w14:paraId="0B9E8BDE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 i &lt; v_LengthofSchedulingInfoList) { //@sic R5-233379 sic@</w:t>
            </w:r>
          </w:p>
          <w:p w14:paraId="5C688882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r w:rsidRPr="000A064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v_SiSchedulList[v_BroadcastIndex].Periodicity := v_SI_SchedulingInfo.schedulingInfoList[i].si_Periodicity;</w:t>
            </w:r>
          </w:p>
          <w:p w14:paraId="3149BA4B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if (v_SI_SchedulingInfo.schedulingInfoList[i].si_BroadcastStatus== broadcasting) {</w:t>
            </w:r>
          </w:p>
          <w:p w14:paraId="747CABA1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v_SI_Brodacasted := true;</w:t>
            </w:r>
          </w:p>
          <w:p w14:paraId="6DD13E44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 else {</w:t>
            </w:r>
          </w:p>
          <w:p w14:paraId="0F4E9D6F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v_SI_Brodacasted := false;</w:t>
            </w:r>
          </w:p>
          <w:p w14:paraId="55FA5FFF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</w:t>
            </w:r>
          </w:p>
          <w:p w14:paraId="0141AE14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 //SI added in the SI-SchedulingInfo-v1700</w:t>
            </w:r>
          </w:p>
          <w:p w14:paraId="4FBFF315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for (j:=0; j&lt;lengthof(v_SI_SchedulingInfo_v1700.schedulingInfoList2_r17); j:=j+1) {</w:t>
            </w:r>
          </w:p>
          <w:p w14:paraId="11DD40DA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if (valueof(v_SI_SchedulingInfo_v1700.schedulingInfoList2_r17[j].si_WindowPosition_r17) == i ) {</w:t>
            </w:r>
          </w:p>
          <w:p w14:paraId="700DB06D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v_SiSchedulList[v_BroadcastIndex].Periodicity := fl_ConvertSiPeriodicity(valueof(v_SI_SchedulingInfo_v1700.schedulingInfoList2_r17[i].si_Periodicity_r17));</w:t>
            </w:r>
          </w:p>
          <w:p w14:paraId="58363F81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if (valueof(v_SI_SchedulingInfo_v1700.schedulingInfoList2_r17[j].si_BroadcastStatus_r17) == broadcasting) {</w:t>
            </w:r>
          </w:p>
          <w:p w14:paraId="342F2615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v_SI_Brodacasted := true;</w:t>
            </w:r>
          </w:p>
          <w:p w14:paraId="0FD4D4E4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} else {</w:t>
            </w:r>
          </w:p>
          <w:p w14:paraId="72F7D976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v_SI_Brodacasted := false;</w:t>
            </w:r>
          </w:p>
          <w:p w14:paraId="295E6B45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}</w:t>
            </w:r>
          </w:p>
          <w:p w14:paraId="26460305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}</w:t>
            </w:r>
          </w:p>
          <w:p w14:paraId="66EE9F32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</w:t>
            </w:r>
          </w:p>
          <w:p w14:paraId="6B5E2CD5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16EAE842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(v_SI_Brodacasted or p_BroadcastAllSI) {  //@sic R5-201006 sic@</w:t>
            </w:r>
          </w:p>
          <w:p w14:paraId="4CDCEFA3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select (v_SubcarrierSpacing) { //@sic R5-192812 sic@</w:t>
            </w:r>
          </w:p>
          <w:p w14:paraId="52E21AE1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ab/>
              <w:t>&lt;&lt; SKIPPED CODE &gt;&gt;</w:t>
            </w:r>
          </w:p>
          <w:p w14:paraId="472DFB56" w14:textId="77777777" w:rsidR="002C2496" w:rsidRPr="00455951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5EC4201A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5107730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lastRenderedPageBreak/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4A75E3C6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3BF1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>function fl_NR_InitialiseSiScheduling(NR_CellId_Type p_NR_CellId,</w:t>
            </w:r>
          </w:p>
          <w:p w14:paraId="743D354F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boolean p_BroadcastAllSI := false) runs on NR_BASE_PTC return template(omit) NR_AllOtherSiSchedul_Type</w:t>
            </w:r>
          </w:p>
          <w:p w14:paraId="6B3310B5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114D715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&lt;&lt; SKIPPED CODE &gt;&gt; </w:t>
            </w:r>
          </w:p>
          <w:p w14:paraId="378C06B0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for (i := 0; i &lt; v_NoOfSIs; i:=i+1) {</w:t>
            </w:r>
          </w:p>
          <w:p w14:paraId="11E96169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 i &lt; v_LengthofSchedulingInfoList) { //@sic R5-233379 sic@</w:t>
            </w:r>
          </w:p>
          <w:p w14:paraId="414AB9F5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r w:rsidRPr="0003511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//v_SiSchedulList[v_BroadcastIndex].Periodicity := v_SI_SchedulingInfo.schedulingInfoList[i].si_Periodicity; //WA#WI=1110894</w:t>
            </w:r>
          </w:p>
          <w:p w14:paraId="6ACCCA69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if (v_SI_SchedulingInfo.schedulingInfoList[i].si_BroadcastStatus== broadcasting) {</w:t>
            </w:r>
          </w:p>
          <w:p w14:paraId="4D7E1940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v_SI_Brodacasted := true;</w:t>
            </w:r>
          </w:p>
          <w:p w14:paraId="799B96DF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 else {</w:t>
            </w:r>
          </w:p>
          <w:p w14:paraId="60F7D50F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v_SI_Brodacasted := false;</w:t>
            </w:r>
          </w:p>
          <w:p w14:paraId="1EB57798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</w:t>
            </w:r>
          </w:p>
          <w:p w14:paraId="32B9BF36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 //SI added in the SI-SchedulingInfo-v1700</w:t>
            </w:r>
          </w:p>
          <w:p w14:paraId="1AE94EEA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for (j:=0; j&lt;lengthof(v_SI_SchedulingInfo_v1700.schedulingInfoList2_r17); j:=j+1) {</w:t>
            </w:r>
          </w:p>
          <w:p w14:paraId="038527C0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if (valueof(v_SI_SchedulingInfo_v1700.schedulingInfoList2_r17[j].si_WindowPosition_r17) == i ) {</w:t>
            </w:r>
          </w:p>
          <w:p w14:paraId="2652A1D4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v_SiSchedulList[v_BroadcastIndex].Periodicity := fl_ConvertSiPeriodicity(valueof(v_SI_SchedulingInfo_v1700.schedulingInfoList2_r17[i].si_Periodicity_r17));</w:t>
            </w:r>
          </w:p>
          <w:p w14:paraId="4B171AE1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if (valueof(v_SI_SchedulingInfo_v1700.schedulingInfoList2_r17[j].si_BroadcastStatus_r17) == broadcasting) {</w:t>
            </w:r>
          </w:p>
          <w:p w14:paraId="506F13E9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v_SI_Brodacasted := true;</w:t>
            </w:r>
          </w:p>
          <w:p w14:paraId="505BBA3E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} else {</w:t>
            </w:r>
          </w:p>
          <w:p w14:paraId="6A04CC3D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v_SI_Brodacasted := false;</w:t>
            </w:r>
          </w:p>
          <w:p w14:paraId="551C39B1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}</w:t>
            </w:r>
          </w:p>
          <w:p w14:paraId="36DE2CF8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}</w:t>
            </w:r>
          </w:p>
          <w:p w14:paraId="046FEEA1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</w:t>
            </w:r>
          </w:p>
          <w:p w14:paraId="5522435F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1E7F65C9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(v_SI_Brodacasted or p_BroadcastAllSI) {  //@sic R5-201006 sic@</w:t>
            </w:r>
          </w:p>
          <w:p w14:paraId="1870946F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r w:rsidRPr="0003511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v_SiSchedulList[v_BroadcastIndex].Periodicity := v_SI_SchedulingInfo.schedulingInfoList[i].si_Periodicity; //WA#WI=1110894</w:t>
            </w:r>
          </w:p>
          <w:p w14:paraId="31FB1395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select (v_SubcarrierSpacing) { //@sic R5-192812 sic@</w:t>
            </w:r>
          </w:p>
          <w:p w14:paraId="082B09E2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&lt;&lt; SKIPPED CODE &gt;&gt; </w:t>
            </w:r>
          </w:p>
          <w:p w14:paraId="7626D2E7" w14:textId="77777777" w:rsidR="00FB0A08" w:rsidRPr="006D35E4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27B00683" w14:textId="77777777" w:rsidR="001C6BC1" w:rsidRDefault="001C6BC1" w:rsidP="002B543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4F756" w14:textId="77777777" w:rsidR="00BC041E" w:rsidRDefault="00BC041E">
      <w:r>
        <w:separator/>
      </w:r>
    </w:p>
  </w:endnote>
  <w:endnote w:type="continuationSeparator" w:id="0">
    <w:p w14:paraId="7C4D5021" w14:textId="77777777" w:rsidR="00BC041E" w:rsidRDefault="00BC0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C9CC1" w14:textId="77777777" w:rsidR="00BC041E" w:rsidRDefault="00BC041E">
      <w:r>
        <w:separator/>
      </w:r>
    </w:p>
  </w:footnote>
  <w:footnote w:type="continuationSeparator" w:id="0">
    <w:p w14:paraId="5DE1ECAB" w14:textId="77777777" w:rsidR="00BC041E" w:rsidRDefault="00BC0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CF8B5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A74F4E6" wp14:editId="53E3FE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10055B30" w14:textId="77777777" w:rsidR="00B75C71" w:rsidRPr="00A11327" w:rsidRDefault="00D80591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805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F012B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C9D261A" wp14:editId="63CB99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5301258A" w14:textId="77777777" w:rsidR="00B75C71" w:rsidRPr="00A11327" w:rsidRDefault="00D80591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805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76955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4C3E694" wp14:editId="3A716E9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12CBD5A9" w14:textId="77777777" w:rsidR="00B75C71" w:rsidRPr="00A11327" w:rsidRDefault="00D80591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805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1C052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CAB905C" wp14:editId="4CCDF18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4A2CF9A5" w14:textId="77777777" w:rsidR="00B75C71" w:rsidRPr="00A11327" w:rsidRDefault="00D80591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805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DA220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3B805FD" wp14:editId="15CA7F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42520324" w14:textId="77777777" w:rsidR="00B75C71" w:rsidRPr="00A11327" w:rsidRDefault="00D80591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805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8FE9C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49D1F40" wp14:editId="6AC483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015AED27" w14:textId="77777777" w:rsidR="00B75C71" w:rsidRPr="00A11327" w:rsidRDefault="00D80591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805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61997"/>
    <w:multiLevelType w:val="hybridMultilevel"/>
    <w:tmpl w:val="A5FC54F8"/>
    <w:lvl w:ilvl="0" w:tplc="FB9E7F00">
      <w:start w:val="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897220">
    <w:abstractNumId w:val="7"/>
  </w:num>
  <w:num w:numId="2" w16cid:durableId="739207592">
    <w:abstractNumId w:val="7"/>
  </w:num>
  <w:num w:numId="3" w16cid:durableId="706757992">
    <w:abstractNumId w:val="3"/>
  </w:num>
  <w:num w:numId="4" w16cid:durableId="401147864">
    <w:abstractNumId w:val="14"/>
  </w:num>
  <w:num w:numId="5" w16cid:durableId="2127002998">
    <w:abstractNumId w:val="11"/>
  </w:num>
  <w:num w:numId="6" w16cid:durableId="51856853">
    <w:abstractNumId w:val="12"/>
  </w:num>
  <w:num w:numId="7" w16cid:durableId="1513183821">
    <w:abstractNumId w:val="5"/>
  </w:num>
  <w:num w:numId="8" w16cid:durableId="1497039181">
    <w:abstractNumId w:val="13"/>
  </w:num>
  <w:num w:numId="9" w16cid:durableId="354229964">
    <w:abstractNumId w:val="6"/>
  </w:num>
  <w:num w:numId="10" w16cid:durableId="2123452453">
    <w:abstractNumId w:val="9"/>
  </w:num>
  <w:num w:numId="11" w16cid:durableId="967929402">
    <w:abstractNumId w:val="0"/>
  </w:num>
  <w:num w:numId="12" w16cid:durableId="1472097643">
    <w:abstractNumId w:val="4"/>
  </w:num>
  <w:num w:numId="13" w16cid:durableId="1377049464">
    <w:abstractNumId w:val="15"/>
  </w:num>
  <w:num w:numId="14" w16cid:durableId="1049568275">
    <w:abstractNumId w:val="2"/>
  </w:num>
  <w:num w:numId="15" w16cid:durableId="1352218069">
    <w:abstractNumId w:val="10"/>
  </w:num>
  <w:num w:numId="16" w16cid:durableId="1040977406">
    <w:abstractNumId w:val="8"/>
  </w:num>
  <w:num w:numId="17" w16cid:durableId="84332573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11C"/>
    <w:rsid w:val="0003629C"/>
    <w:rsid w:val="00036FE7"/>
    <w:rsid w:val="00037130"/>
    <w:rsid w:val="00037324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64E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20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183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958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777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00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66A8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149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5449"/>
    <w:rsid w:val="001A62F8"/>
    <w:rsid w:val="001A6DD0"/>
    <w:rsid w:val="001A709A"/>
    <w:rsid w:val="001A7861"/>
    <w:rsid w:val="001A7B60"/>
    <w:rsid w:val="001B0C74"/>
    <w:rsid w:val="001B2825"/>
    <w:rsid w:val="001B3994"/>
    <w:rsid w:val="001B3CA0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C7F42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353F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041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43A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1F1"/>
    <w:rsid w:val="003048CC"/>
    <w:rsid w:val="00305409"/>
    <w:rsid w:val="003068A6"/>
    <w:rsid w:val="00307CD1"/>
    <w:rsid w:val="00310217"/>
    <w:rsid w:val="0031061D"/>
    <w:rsid w:val="003108AC"/>
    <w:rsid w:val="003108C1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4947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A59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433"/>
    <w:rsid w:val="003A75F5"/>
    <w:rsid w:val="003A7BB9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3E7B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144"/>
    <w:rsid w:val="003E0DD2"/>
    <w:rsid w:val="003E149A"/>
    <w:rsid w:val="003E1A36"/>
    <w:rsid w:val="003E3232"/>
    <w:rsid w:val="003E33B8"/>
    <w:rsid w:val="003E51C2"/>
    <w:rsid w:val="003E7365"/>
    <w:rsid w:val="003E74A0"/>
    <w:rsid w:val="003F00DA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0F52"/>
    <w:rsid w:val="00411482"/>
    <w:rsid w:val="0041182D"/>
    <w:rsid w:val="00411BE5"/>
    <w:rsid w:val="00412379"/>
    <w:rsid w:val="004129A3"/>
    <w:rsid w:val="0041320E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0A37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092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7F1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94D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05B5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31B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106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1C56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3D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1C4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08E4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9B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2614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9B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2D32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6B3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4A27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1597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D97"/>
    <w:rsid w:val="00A11801"/>
    <w:rsid w:val="00A118F7"/>
    <w:rsid w:val="00A11D89"/>
    <w:rsid w:val="00A12CE3"/>
    <w:rsid w:val="00A12DF7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3A97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4BF7"/>
    <w:rsid w:val="00B65C21"/>
    <w:rsid w:val="00B6670E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4CF"/>
    <w:rsid w:val="00BB5645"/>
    <w:rsid w:val="00BB5DFC"/>
    <w:rsid w:val="00BB6E70"/>
    <w:rsid w:val="00BB794D"/>
    <w:rsid w:val="00BC019A"/>
    <w:rsid w:val="00BC041E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13D2"/>
    <w:rsid w:val="00BD25F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1CF9"/>
    <w:rsid w:val="00C628B1"/>
    <w:rsid w:val="00C63154"/>
    <w:rsid w:val="00C63287"/>
    <w:rsid w:val="00C63C2B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6209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9FA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D97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AD6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591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49"/>
    <w:rsid w:val="00D86D52"/>
    <w:rsid w:val="00D86DC8"/>
    <w:rsid w:val="00D8774A"/>
    <w:rsid w:val="00D87C52"/>
    <w:rsid w:val="00D900C6"/>
    <w:rsid w:val="00D90BF6"/>
    <w:rsid w:val="00D91489"/>
    <w:rsid w:val="00D91571"/>
    <w:rsid w:val="00D92D96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45B6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BC7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6746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1249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8E2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749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99E"/>
    <w:rsid w:val="00FE0C37"/>
    <w:rsid w:val="00FE1FC7"/>
    <w:rsid w:val="00FE240E"/>
    <w:rsid w:val="00FE3DEA"/>
    <w:rsid w:val="00FE462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C409F6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THChar">
    <w:name w:val="TH Char"/>
    <w:link w:val="TH"/>
    <w:qFormat/>
    <w:rsid w:val="00134A00"/>
    <w:rPr>
      <w:rFonts w:ascii="Arial" w:hAnsi="Arial"/>
      <w:b/>
      <w:lang w:eastAsia="en-US"/>
    </w:rPr>
  </w:style>
  <w:style w:type="character" w:customStyle="1" w:styleId="k">
    <w:name w:val="k"/>
    <w:basedOn w:val="DefaultParagraphFont"/>
    <w:rsid w:val="0075673D"/>
  </w:style>
  <w:style w:type="character" w:customStyle="1" w:styleId="p">
    <w:name w:val="p"/>
    <w:basedOn w:val="DefaultParagraphFont"/>
    <w:rsid w:val="0075673D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8059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6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H4VU7HTV54JD-1231737843-1004</_dlc_DocId>
    <_dlc_DocIdUrl xmlns="05fef6b6-48ff-4793-a586-dff4857ec2fd">
      <Url>https://sharepoint.rsint.net/teams/MRT_Dev/_layouts/15/DocIdRedir.aspx?ID=H4VU7HTV54JD-1231737843-1004</Url>
      <Description>H4VU7HTV54JD-1231737843-1004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70D792-B2CF-423C-A336-54CCD818A9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422EF9-9E02-4E93-B848-25DF8F502C07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B01E1742-EFAA-44C4-8D46-2E3D011A0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16B27D-D99C-48DD-93E5-1291991D10F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FB81DF0-987F-4128-8E08-D19D2EE9B9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1201</Words>
  <Characters>6846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2023-07-04T14:35:00Z</dcterms:created>
  <dcterms:modified xsi:type="dcterms:W3CDTF">2023-07-04T14:35:00Z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cbae2da3-9144-44d0-b571-b063a73809b2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2023-06-23T15:40:32Z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ea4eee40-3b22-412f-acea-7ee9c73ee00d</vt:lpwstr>
  </property>
  <property fmtid="{D5CDD505-2E9C-101B-9397-08002B2CF9AE}" pid="30" name="MSIP_Label_9764cdcd-3664-4d05-9615-7cbf65a4f0a8_ContentBits">
    <vt:lpwstr>0</vt:lpwstr>
  </property>
</Properties>
</file>