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D21A4" w14:textId="77777777" w:rsidR="00C70D2B" w:rsidRDefault="00C70D2B" w:rsidP="00C70D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R5s230494</w:t>
        </w:r>
      </w:fldSimple>
    </w:p>
    <w:p w14:paraId="3EE08B29" w14:textId="77777777" w:rsidR="00C70D2B" w:rsidRDefault="00C70D2B" w:rsidP="00C70D2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D2B" w14:paraId="1DA0DC1C" w14:textId="77777777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78407" w14:textId="77777777" w:rsidR="00C70D2B" w:rsidRDefault="00C70D2B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0D2B" w14:paraId="1BCBE14F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8D04D" w14:textId="77777777" w:rsidR="00C70D2B" w:rsidRDefault="00C70D2B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D2B" w14:paraId="4E376031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F442D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2DB8F4BC" w14:textId="77777777" w:rsidTr="00E71790">
        <w:tc>
          <w:tcPr>
            <w:tcW w:w="142" w:type="dxa"/>
            <w:tcBorders>
              <w:left w:val="single" w:sz="4" w:space="0" w:color="auto"/>
            </w:tcBorders>
          </w:tcPr>
          <w:p w14:paraId="3D721CBB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C4FF1C" w14:textId="77777777" w:rsidR="00C70D2B" w:rsidRPr="00410371" w:rsidRDefault="00C70D2B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97BB275" w14:textId="77777777" w:rsidR="00C70D2B" w:rsidRDefault="00C70D2B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A11D0" w14:textId="77777777" w:rsidR="00C70D2B" w:rsidRPr="00410371" w:rsidRDefault="00C70D2B" w:rsidP="00E717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3115</w:t>
              </w:r>
            </w:fldSimple>
          </w:p>
        </w:tc>
        <w:tc>
          <w:tcPr>
            <w:tcW w:w="709" w:type="dxa"/>
          </w:tcPr>
          <w:p w14:paraId="6B0A3433" w14:textId="77777777" w:rsidR="00C70D2B" w:rsidRDefault="00C70D2B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8167FD" w14:textId="77777777" w:rsidR="00C70D2B" w:rsidRPr="00410371" w:rsidRDefault="00C70D2B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7F1845" w14:textId="77777777" w:rsidR="00C70D2B" w:rsidRDefault="00C70D2B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2F439" w14:textId="77777777" w:rsidR="00C70D2B" w:rsidRPr="00410371" w:rsidRDefault="00C70D2B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EFF5E4" w14:textId="77777777" w:rsidR="00C70D2B" w:rsidRDefault="00C70D2B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C70D2B" w14:paraId="0CB4C3D9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1A006" w14:textId="77777777" w:rsidR="00C70D2B" w:rsidRDefault="00C70D2B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C70D2B" w14:paraId="1E8B9AEA" w14:textId="77777777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A221E" w14:textId="77777777" w:rsidR="00C70D2B" w:rsidRPr="00F25D98" w:rsidRDefault="00C70D2B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D2B" w14:paraId="0504E30B" w14:textId="77777777" w:rsidTr="00E71790">
        <w:tc>
          <w:tcPr>
            <w:tcW w:w="9641" w:type="dxa"/>
            <w:gridSpan w:val="9"/>
          </w:tcPr>
          <w:p w14:paraId="6CC2B775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6C0E3" w14:textId="77777777" w:rsidR="00C70D2B" w:rsidRDefault="00C70D2B" w:rsidP="00C70D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D2B" w14:paraId="4999A384" w14:textId="77777777" w:rsidTr="00E71790">
        <w:tc>
          <w:tcPr>
            <w:tcW w:w="2835" w:type="dxa"/>
          </w:tcPr>
          <w:p w14:paraId="77A29E87" w14:textId="77777777" w:rsidR="00C70D2B" w:rsidRDefault="00C70D2B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A8879F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7ABDD" w14:textId="77777777" w:rsidR="00C70D2B" w:rsidRDefault="00C70D2B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9139A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B1DE5F" w14:textId="77777777" w:rsidR="00C70D2B" w:rsidRDefault="00C70D2B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ACE423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B8F5D8" w14:textId="77777777" w:rsidR="00C70D2B" w:rsidRDefault="00C70D2B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BC4539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B868CE" w14:textId="77777777" w:rsidR="00C70D2B" w:rsidRDefault="00C70D2B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22E263" w14:textId="77777777" w:rsidR="00C70D2B" w:rsidRDefault="00C70D2B" w:rsidP="00C70D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D2B" w14:paraId="5AE89544" w14:textId="77777777" w:rsidTr="00E71790">
        <w:tc>
          <w:tcPr>
            <w:tcW w:w="9640" w:type="dxa"/>
            <w:gridSpan w:val="11"/>
          </w:tcPr>
          <w:p w14:paraId="2353A4DE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5AEF30F6" w14:textId="77777777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B32985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CA8A9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8.1.5.9.2</w:t>
              </w:r>
            </w:fldSimple>
          </w:p>
        </w:tc>
      </w:tr>
      <w:tr w:rsidR="00C70D2B" w14:paraId="72E64A36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53637D8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091138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7902F20A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7B9F4A7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B680A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70D2B" w14:paraId="406EFA7C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10C627F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B5529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0D2B" w14:paraId="70979C01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7C8C3E43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D7AAA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16FE1BAA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348C0D0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99527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BA562" w14:textId="77777777" w:rsidR="00C70D2B" w:rsidRDefault="00C70D2B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44B28" w14:textId="77777777" w:rsidR="00C70D2B" w:rsidRDefault="00C70D2B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44454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2023-06-23</w:t>
              </w:r>
            </w:fldSimple>
          </w:p>
        </w:tc>
      </w:tr>
      <w:tr w:rsidR="00C70D2B" w14:paraId="0A0E7338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D7817BC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334C01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F7B1DC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6F032F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DA201A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41AF233E" w14:textId="77777777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6E2CA" w14:textId="77777777" w:rsidR="00C70D2B" w:rsidRDefault="00C70D2B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17491B" w14:textId="77777777" w:rsidR="00C70D2B" w:rsidRDefault="00C70D2B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5C75F7" w14:textId="77777777" w:rsidR="00C70D2B" w:rsidRDefault="00C70D2B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64099" w14:textId="77777777" w:rsidR="00C70D2B" w:rsidRDefault="00C70D2B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890C71" w14:textId="77777777" w:rsidR="00C70D2B" w:rsidRDefault="00C70D2B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70D2B" w14:paraId="780D3607" w14:textId="77777777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7D358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A3BE4C" w14:textId="77777777" w:rsidR="00C70D2B" w:rsidRDefault="00C70D2B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C82FAB" w14:textId="77777777" w:rsidR="00C70D2B" w:rsidRDefault="00C70D2B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D98698" w14:textId="77777777" w:rsidR="00C70D2B" w:rsidRPr="007C2097" w:rsidRDefault="00C70D2B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0D2B" w14:paraId="23FFDB2C" w14:textId="77777777" w:rsidTr="00E71790">
        <w:tc>
          <w:tcPr>
            <w:tcW w:w="1843" w:type="dxa"/>
          </w:tcPr>
          <w:p w14:paraId="2DDEAF51" w14:textId="77777777" w:rsidR="00C70D2B" w:rsidRDefault="00C70D2B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F88B2B" w14:textId="77777777" w:rsidR="00C70D2B" w:rsidRDefault="00C70D2B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72AF1036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87E5B3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3DF23" w14:textId="77777777" w:rsidR="00C70D2B" w:rsidRDefault="00C70D2B" w:rsidP="00C70D2B">
            <w:pPr>
              <w:pStyle w:val="CRCoverPage"/>
              <w:spacing w:after="0"/>
            </w:pPr>
            <w:r>
              <w:t xml:space="preserve">In the current TTCN Implementation, after step 6 ,Service Accept message is sent before the reception of the SecurityModeComplete, and after the transmission of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first segment of the </w:t>
            </w:r>
            <w:r w:rsidRPr="00080E11">
              <w:rPr>
                <w:i/>
                <w:iCs/>
              </w:rPr>
              <w:t>RRCReconfiguration</w:t>
            </w:r>
            <w:r w:rsidRPr="00080E11">
              <w:t xml:space="preserve"> message</w:t>
            </w:r>
            <w:r>
              <w:t xml:space="preserve">. </w:t>
            </w:r>
          </w:p>
          <w:p w14:paraId="27143D20" w14:textId="77777777" w:rsidR="00C70D2B" w:rsidRDefault="00C70D2B" w:rsidP="00C70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79AE52" w14:textId="77777777" w:rsidR="00C70D2B" w:rsidRDefault="00C70D2B" w:rsidP="00C70D2B">
            <w:pPr>
              <w:pStyle w:val="CRCoverPage"/>
              <w:spacing w:after="0"/>
            </w:pPr>
            <w:r>
              <w:rPr>
                <w:noProof/>
              </w:rPr>
              <w:t xml:space="preserve">However , </w:t>
            </w:r>
            <w:r>
              <w:t>it will make more sense to wait for the SecurityModeComplete, and then transmit the Service Accept.</w:t>
            </w:r>
          </w:p>
          <w:p w14:paraId="2D215462" w14:textId="77777777" w:rsidR="00C70D2B" w:rsidRPr="0037699A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the Service Accept message be sent after transmission of SecurityModeComplete, and after transmission of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se</w:t>
            </w:r>
            <w:r>
              <w:t>gments.</w:t>
            </w:r>
          </w:p>
        </w:tc>
      </w:tr>
      <w:tr w:rsidR="00C70D2B" w14:paraId="30463E2E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DD4F0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ED5A0" w14:textId="77777777" w:rsidR="00C70D2B" w:rsidRPr="00F12C50" w:rsidRDefault="00C70D2B" w:rsidP="00C70D2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70D2B" w14:paraId="722CC55D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C4980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C5E5B" w14:textId="77777777" w:rsidR="00C70D2B" w:rsidRPr="006316B2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sending Service Accept message ahead of receiving SecurityModeComplete, it is proposed that Service Accept is sent from TTCN after reception of SecurityModeComplete and after transmitting all the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se</w:t>
            </w:r>
            <w:r>
              <w:t>gments.</w:t>
            </w:r>
          </w:p>
        </w:tc>
      </w:tr>
      <w:tr w:rsidR="00C70D2B" w14:paraId="6907F71B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C67BD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8751" w14:textId="77777777" w:rsidR="00C70D2B" w:rsidRPr="00CF39F2" w:rsidRDefault="00C70D2B" w:rsidP="00C70D2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0D2B" w14:paraId="3692C67F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FA7FD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C854E" w14:textId="77777777" w:rsidR="00C70D2B" w:rsidRPr="00695280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Service accept will be transmitted in the middle of two segments, and also before reception of SecurityModeComplete. </w:t>
            </w:r>
          </w:p>
        </w:tc>
      </w:tr>
      <w:tr w:rsidR="00C70D2B" w14:paraId="56173384" w14:textId="77777777" w:rsidTr="00E71790">
        <w:tc>
          <w:tcPr>
            <w:tcW w:w="2694" w:type="dxa"/>
            <w:gridSpan w:val="2"/>
          </w:tcPr>
          <w:p w14:paraId="37D5C2B7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BB263" w14:textId="77777777" w:rsidR="00C70D2B" w:rsidRDefault="00C70D2B" w:rsidP="00C70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5A40D502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02798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BC77D" w14:textId="77777777" w:rsidR="00C70D2B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8.1.5.9.2.NR5GC</w:t>
            </w:r>
          </w:p>
        </w:tc>
      </w:tr>
      <w:tr w:rsidR="00C70D2B" w14:paraId="2EAC9E70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89C53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1D387" w14:textId="77777777" w:rsidR="00C70D2B" w:rsidRDefault="00C70D2B" w:rsidP="00C70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D2B" w14:paraId="54E8049D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6F19A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F5C4A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745754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470031" w14:textId="77777777" w:rsidR="00C70D2B" w:rsidRDefault="00C70D2B" w:rsidP="00C70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F2700" w14:textId="77777777"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14:paraId="60DEF0C7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5DE2A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8D703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5B31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03D1E" w14:textId="77777777" w:rsidR="00C70D2B" w:rsidRDefault="00C70D2B" w:rsidP="00C70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58B54" w14:textId="77777777"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14:paraId="44E39B11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7E545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38640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1F43B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35101" w14:textId="77777777" w:rsidR="00C70D2B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75778" w14:textId="77777777"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14:paraId="0E73B4DE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0BA68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C22CF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6925" w14:textId="77777777" w:rsidR="00C70D2B" w:rsidRDefault="00C70D2B" w:rsidP="00C70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1E735A" w14:textId="77777777" w:rsidR="00C70D2B" w:rsidRDefault="00C70D2B" w:rsidP="00C70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C2567" w14:textId="77777777" w:rsidR="00C70D2B" w:rsidRDefault="00C70D2B" w:rsidP="00C70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D2B" w14:paraId="36E2E04A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50F7" w14:textId="77777777" w:rsidR="00C70D2B" w:rsidRDefault="00C70D2B" w:rsidP="00C70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4BC91" w14:textId="77777777" w:rsidR="00C70D2B" w:rsidRDefault="00C70D2B" w:rsidP="00C70D2B">
            <w:pPr>
              <w:pStyle w:val="CRCoverPage"/>
              <w:spacing w:after="0"/>
              <w:rPr>
                <w:noProof/>
              </w:rPr>
            </w:pPr>
          </w:p>
        </w:tc>
      </w:tr>
      <w:tr w:rsidR="00C70D2B" w14:paraId="5AE9CD92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35A04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10AD8" w14:textId="77777777" w:rsidR="00C70D2B" w:rsidRDefault="00C70D2B" w:rsidP="00C70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D2B" w:rsidRPr="008863B9" w14:paraId="41BBF4AC" w14:textId="77777777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0305B" w14:textId="77777777" w:rsidR="00C70D2B" w:rsidRPr="008863B9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CBF67E" w14:textId="77777777" w:rsidR="00C70D2B" w:rsidRPr="008863B9" w:rsidRDefault="00C70D2B" w:rsidP="00C70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D2B" w14:paraId="314CEFB4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64D76" w14:textId="77777777" w:rsidR="00C70D2B" w:rsidRDefault="00C70D2B" w:rsidP="00C70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6A60C" w14:textId="77777777" w:rsidR="00C70D2B" w:rsidRDefault="00C70D2B" w:rsidP="00C70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94A1F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4161E7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C0C81" w14:textId="77777777" w:rsidR="009478EE" w:rsidRDefault="009478EE" w:rsidP="009478EE">
      <w:pPr>
        <w:rPr>
          <w:noProof/>
        </w:rPr>
      </w:pPr>
    </w:p>
    <w:p w14:paraId="3098971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4114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8E837B9" w14:textId="77777777" w:rsidR="00C70D2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70D2B" w:rsidRPr="00CB3749">
        <w:rPr>
          <w:rFonts w:ascii="Arial" w:hAnsi="Arial" w:cs="Arial"/>
          <w:iCs/>
        </w:rPr>
        <w:t>Table of Contents</w:t>
      </w:r>
      <w:r w:rsidR="00C70D2B">
        <w:tab/>
      </w:r>
      <w:r w:rsidR="00C70D2B">
        <w:fldChar w:fldCharType="begin"/>
      </w:r>
      <w:r w:rsidR="00C70D2B">
        <w:instrText xml:space="preserve"> PAGEREF _Toc138411409 \h </w:instrText>
      </w:r>
      <w:r w:rsidR="00C70D2B">
        <w:fldChar w:fldCharType="separate"/>
      </w:r>
      <w:r w:rsidR="00C70D2B">
        <w:t>2</w:t>
      </w:r>
      <w:r w:rsidR="00C70D2B">
        <w:fldChar w:fldCharType="end"/>
      </w:r>
    </w:p>
    <w:p w14:paraId="2FAE982A" w14:textId="77777777" w:rsidR="00C70D2B" w:rsidRDefault="00C70D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B374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B374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_Toc138411410 \h </w:instrText>
      </w:r>
      <w:r>
        <w:fldChar w:fldCharType="separate"/>
      </w:r>
      <w:r>
        <w:t>2</w:t>
      </w:r>
      <w:r>
        <w:fldChar w:fldCharType="end"/>
      </w:r>
    </w:p>
    <w:p w14:paraId="58104292" w14:textId="77777777" w:rsidR="00C70D2B" w:rsidRDefault="00C70D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B374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B374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_Toc138411411 \h </w:instrText>
      </w:r>
      <w:r>
        <w:fldChar w:fldCharType="separate"/>
      </w:r>
      <w:r>
        <w:t>2</w:t>
      </w:r>
      <w:r>
        <w:fldChar w:fldCharType="end"/>
      </w:r>
    </w:p>
    <w:p w14:paraId="02D6C78A" w14:textId="77777777" w:rsidR="00C70D2B" w:rsidRDefault="00C70D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B374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B3749">
        <w:rPr>
          <w:rFonts w:cs="Arial"/>
          <w:b/>
          <w:color w:val="000000"/>
          <w:lang w:eastAsia="en-GB"/>
        </w:rPr>
        <w:t xml:space="preserve">Correction to the </w:t>
      </w:r>
      <w:r w:rsidRPr="00CB3749">
        <w:rPr>
          <w:rFonts w:cs="Arial"/>
          <w:b/>
          <w:bCs/>
          <w:color w:val="000000"/>
          <w:lang w:val="en-US" w:eastAsia="en-GB"/>
        </w:rPr>
        <w:t>Function f_TC_8_1_5_9_2_NR5GC_TestBody</w:t>
      </w:r>
      <w:r>
        <w:tab/>
      </w:r>
      <w:r>
        <w:fldChar w:fldCharType="begin"/>
      </w:r>
      <w:r>
        <w:instrText xml:space="preserve"> PAGEREF _Toc138411412 \h </w:instrText>
      </w:r>
      <w:r>
        <w:fldChar w:fldCharType="separate"/>
      </w:r>
      <w:r>
        <w:t>2</w:t>
      </w:r>
      <w:r>
        <w:fldChar w:fldCharType="end"/>
      </w:r>
    </w:p>
    <w:p w14:paraId="04B1AD36" w14:textId="77777777" w:rsidR="00C70D2B" w:rsidRPr="00D268E5" w:rsidRDefault="007A73E5" w:rsidP="00C70D2B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C70D2B" w:rsidRPr="00C81AFC">
        <w:rPr>
          <w:rFonts w:cs="Arial"/>
        </w:rPr>
        <w:t xml:space="preserve"> </w:t>
      </w:r>
      <w:bookmarkStart w:id="1" w:name="_Toc122434485"/>
      <w:bookmarkStart w:id="2" w:name="_Toc136346705"/>
      <w:bookmarkStart w:id="3" w:name="_Toc138407514"/>
      <w:bookmarkStart w:id="4" w:name="_Toc138411410"/>
      <w:r w:rsidR="00C70D2B" w:rsidRPr="00D268E5">
        <w:rPr>
          <w:rFonts w:cs="Arial"/>
        </w:rPr>
        <w:t>Overview</w:t>
      </w:r>
      <w:bookmarkEnd w:id="1"/>
      <w:bookmarkEnd w:id="2"/>
      <w:bookmarkEnd w:id="3"/>
      <w:bookmarkEnd w:id="4"/>
    </w:p>
    <w:p w14:paraId="2F4EAD50" w14:textId="77777777" w:rsidR="00C70D2B" w:rsidRDefault="00C70D2B" w:rsidP="00C70D2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785BA579" w14:textId="77777777" w:rsidR="00C70D2B" w:rsidRPr="00D268E5" w:rsidRDefault="00C70D2B" w:rsidP="00C70D2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6EE81897" w14:textId="77777777" w:rsidR="00C70D2B" w:rsidRDefault="00C70D2B" w:rsidP="00C70D2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904443A" w14:textId="77777777" w:rsidR="007A73E5" w:rsidRDefault="007A73E5" w:rsidP="007A73E5">
      <w:pPr>
        <w:rPr>
          <w:b/>
          <w:sz w:val="24"/>
          <w:lang w:eastAsia="ja-JP"/>
        </w:rPr>
      </w:pPr>
    </w:p>
    <w:p w14:paraId="13BA4A27" w14:textId="77777777" w:rsidR="007A73E5" w:rsidRDefault="007A73E5" w:rsidP="00C70D2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8411411"/>
      <w:r w:rsidRPr="00854C55">
        <w:rPr>
          <w:b/>
        </w:rPr>
        <w:t>Corrections required</w:t>
      </w:r>
      <w:bookmarkEnd w:id="5"/>
      <w:bookmarkEnd w:id="6"/>
      <w:bookmarkEnd w:id="7"/>
    </w:p>
    <w:p w14:paraId="6CBB6EEA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841141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D624C7" w:rsidRPr="00D624C7">
        <w:rPr>
          <w:rFonts w:cs="Arial"/>
          <w:b/>
          <w:bCs/>
          <w:color w:val="000000"/>
          <w:lang w:val="en-US" w:eastAsia="en-GB"/>
        </w:rPr>
        <w:t>f_TC_8_1_5_9_2_NR5GC_TestBody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6927B3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026A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7CA3" w14:textId="77777777" w:rsidR="00FB0A08" w:rsidRPr="00FA530C" w:rsidRDefault="00D624C7" w:rsidP="00B6670E">
            <w:pPr>
              <w:pStyle w:val="CRCoverPage"/>
              <w:spacing w:after="0"/>
              <w:rPr>
                <w:noProof/>
              </w:rPr>
            </w:pPr>
            <w:r w:rsidRPr="00D624C7">
              <w:t>f_TC_8_1_5_9_2_NR5GC_TestBody</w:t>
            </w:r>
          </w:p>
        </w:tc>
      </w:tr>
      <w:tr w:rsidR="00FB0A08" w14:paraId="2DB71A4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CC8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E22" w14:textId="77777777" w:rsidR="00494477" w:rsidRDefault="00494477" w:rsidP="00494477">
            <w:pPr>
              <w:pStyle w:val="CRCoverPage"/>
              <w:spacing w:after="0"/>
            </w:pPr>
            <w:r>
              <w:t xml:space="preserve">In the current TTCN Implementation, after step 6 ,Service Accept message is sent before the reception of the SecurityModeComplete, and after the transmission of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first segment of the </w:t>
            </w:r>
            <w:r w:rsidRPr="00080E11">
              <w:rPr>
                <w:i/>
                <w:iCs/>
              </w:rPr>
              <w:t>RRCReconfiguration</w:t>
            </w:r>
            <w:r w:rsidRPr="00080E11">
              <w:t xml:space="preserve"> message</w:t>
            </w:r>
            <w:r>
              <w:t xml:space="preserve">. </w:t>
            </w:r>
          </w:p>
          <w:p w14:paraId="2A842173" w14:textId="77777777" w:rsidR="00494477" w:rsidRDefault="00494477" w:rsidP="004944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3FD1D" w14:textId="77777777" w:rsidR="00494477" w:rsidRDefault="00494477" w:rsidP="00494477">
            <w:pPr>
              <w:pStyle w:val="CRCoverPage"/>
              <w:spacing w:after="0"/>
            </w:pPr>
            <w:r>
              <w:rPr>
                <w:noProof/>
              </w:rPr>
              <w:t xml:space="preserve">However , </w:t>
            </w:r>
            <w:r>
              <w:t>it will make more sense to wait for the SecurityModeComplete, and then transmit the Service Accept.</w:t>
            </w:r>
          </w:p>
          <w:p w14:paraId="76120E2F" w14:textId="77777777" w:rsidR="00FB0A08" w:rsidRPr="00AD4ADA" w:rsidRDefault="00494477" w:rsidP="004944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the Service Accept message be sent after transmission of SecurityModeComplete, and after transmission of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se</w:t>
            </w:r>
            <w:r>
              <w:t>gments.</w:t>
            </w:r>
          </w:p>
        </w:tc>
      </w:tr>
      <w:tr w:rsidR="00FB0A08" w14:paraId="38190AE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1EA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088" w14:textId="77777777" w:rsidR="005C6479" w:rsidRPr="001124B3" w:rsidRDefault="00494477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sending Service Accept message ahead of receiving SecurityModeComplete, it is proposed that Service Accept is sent from TTCN after reception of SecurityModeComplete and after transmitting all the </w:t>
            </w:r>
            <w:r w:rsidRPr="00080E11">
              <w:rPr>
                <w:i/>
                <w:iCs/>
              </w:rPr>
              <w:t>DLDedicatedMessageSegment</w:t>
            </w:r>
            <w:r w:rsidRPr="00080E11">
              <w:t xml:space="preserve"> containing the se</w:t>
            </w:r>
            <w:r>
              <w:t>gments.</w:t>
            </w:r>
          </w:p>
        </w:tc>
      </w:tr>
      <w:tr w:rsidR="00FB0A08" w14:paraId="25E4AFA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6DC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482D" w14:textId="77777777" w:rsidR="00FB0A08" w:rsidRPr="00CC39F9" w:rsidRDefault="00962AD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962ADA">
              <w:rPr>
                <w:rFonts w:ascii="Arial" w:hAnsi="Arial" w:cs="Arial"/>
                <w:lang w:eastAsia="en-GB"/>
              </w:rPr>
              <w:t>ttcn/develop/NR5GC/8_1_5/RRC_Others_NR5GC.ttcn</w:t>
            </w:r>
          </w:p>
        </w:tc>
      </w:tr>
      <w:tr w:rsidR="00FB0A08" w14:paraId="18793FB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7FB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78BA" w14:textId="519B2DC7" w:rsidR="00FB0A08" w:rsidRDefault="00D40FA0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an improvement.</w:t>
            </w:r>
          </w:p>
        </w:tc>
      </w:tr>
    </w:tbl>
    <w:p w14:paraId="7E8E9955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F9D5F1E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356EAE0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5DDACD1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5936" w14:textId="77777777" w:rsidR="002E6E44" w:rsidRPr="002E6E44" w:rsidRDefault="00F7580F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E6E44" w:rsidRPr="002E6E44">
              <w:rPr>
                <w:rFonts w:ascii="Courier New" w:hAnsi="Courier New" w:cs="Courier New"/>
                <w:color w:val="000000"/>
                <w:lang w:eastAsia="de-DE"/>
              </w:rPr>
              <w:t>function f_TC_8_1_5_9_2_NR5GC_TestBody() runs on NR5GC_PTC</w:t>
            </w:r>
          </w:p>
          <w:p w14:paraId="4BD42B2F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25897741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B0AF8A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&lt;&lt; SKIPPED CODE &gt;&gt;</w:t>
            </w:r>
          </w:p>
          <w:p w14:paraId="064AFA15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68ACE8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Send first segment and NAS message</w:t>
            </w:r>
          </w:p>
          <w:p w14:paraId="1BBDF961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f_NR_TransmitDLSegment(nr_Cell1,</w:t>
            </w:r>
          </w:p>
          <w:p w14:paraId="6214C172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v_RRCReconfigurationEncoded,</w:t>
            </w:r>
          </w:p>
          <w:p w14:paraId="514E2FFE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0,</w:t>
            </w:r>
          </w:p>
          <w:p w14:paraId="3F940D99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notLastSegment);</w:t>
            </w:r>
          </w:p>
          <w:p w14:paraId="2DDA76C2" w14:textId="77777777" w:rsidR="002E6E44" w:rsidRPr="00A66D2A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//@sic R5s221253 sic@</w:t>
            </w:r>
          </w:p>
          <w:p w14:paraId="310AB197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6D2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SRB.send (cas_NR_SRB_NasPdu_REQ(nr_Cell1, tsc_NR_RbId_SRB1, -, cs_NG_NAS_Request(tsc_SHT_IntegrityProtected_Ciphered, f_Get_NG_ServiceAcceptMsg())));</w:t>
            </w:r>
          </w:p>
          <w:p w14:paraId="024BC1C7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55B38E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14:paraId="05D61447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SecurityModeComplete message?</w:t>
            </w:r>
          </w:p>
          <w:p w14:paraId="00D48911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cr_38508_RRCSecurityModeComplete(tsc_NR_RRC_TI_Def))); // receive SECURITY MODE COMPLETE</w:t>
            </w:r>
          </w:p>
          <w:p w14:paraId="749AF729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08E39E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siclog@</w:t>
            </w:r>
          </w:p>
          <w:p w14:paraId="08111638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DLDedicatedMessageSegment containing the second(last) segment of the RRCReconfiguration message.</w:t>
            </w:r>
          </w:p>
          <w:p w14:paraId="128E1287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f_NR_TransmitDLSegment(nr_Cell1,</w:t>
            </w:r>
          </w:p>
          <w:p w14:paraId="6F6970A6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v_RRCReconfigurationEncoded,</w:t>
            </w:r>
          </w:p>
          <w:p w14:paraId="3B138591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1,</w:t>
            </w:r>
          </w:p>
          <w:p w14:paraId="76F7EFDA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lastSegment);</w:t>
            </w:r>
          </w:p>
          <w:p w14:paraId="20B978C8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5B4A6E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14:paraId="77431328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to confirm the establishment of data radio bearer, DRB1 and signalling radio bearer, SRB2?</w:t>
            </w:r>
          </w:p>
          <w:p w14:paraId="6342E462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14:paraId="18407160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ab/>
            </w:r>
          </w:p>
          <w:p w14:paraId="7B4A2752" w14:textId="77777777" w:rsidR="002E6E44" w:rsidRPr="002E6E44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ab/>
              <w:t>&lt;&lt; SKIPPED CODE &gt;&gt;</w:t>
            </w:r>
          </w:p>
          <w:p w14:paraId="66D35E83" w14:textId="77777777" w:rsidR="002C2496" w:rsidRPr="00455951" w:rsidRDefault="002E6E44" w:rsidP="002E6E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343BB6F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1E7619E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BF1C46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F191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>function f_TC_8_1_5_9_2_NR5GC_TestBody() runs on NR5GC_PTC</w:t>
            </w:r>
          </w:p>
          <w:p w14:paraId="0A783B98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4192E99F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194377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&lt;&lt; SKIPPED CODE &gt;&gt;</w:t>
            </w:r>
          </w:p>
          <w:p w14:paraId="303E09BE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088BDF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EADFA5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92C3E3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71BA8D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Send first segment and NAS message</w:t>
            </w:r>
          </w:p>
          <w:p w14:paraId="210E79F5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f_NR_TransmitDLSegment(nr_Cell1,</w:t>
            </w:r>
          </w:p>
          <w:p w14:paraId="43697176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v_RRCReconfigurationEncoded,</w:t>
            </w:r>
          </w:p>
          <w:p w14:paraId="3F32A451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0,</w:t>
            </w:r>
          </w:p>
          <w:p w14:paraId="14D69936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notLastSegment);</w:t>
            </w:r>
          </w:p>
          <w:p w14:paraId="07C061AC" w14:textId="77777777" w:rsidR="00962ADA" w:rsidRPr="002E6E44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 R5s221253 sic@</w:t>
            </w:r>
          </w:p>
          <w:p w14:paraId="7A6FA7AC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//SRB.send (cas_NR_SRB_NasPdu_REQ(nr_Cell1, tsc_NR_RbId_SRB1, -, cs_NG_NAS_Request(tsc_SHT_IntegrityProtected_Ciphered, f_Get_NG_ServiceAcceptMsg()))); //WA#WI=1101230</w:t>
            </w:r>
          </w:p>
          <w:p w14:paraId="2880676C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0C707A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14:paraId="3543D4C8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SecurityModeComplete message?</w:t>
            </w:r>
          </w:p>
          <w:p w14:paraId="0646DC0B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cr_38508_RRCSecurityModeComplete(tsc_NR_RRC_TI_Def))); // receive SECURITY MODE COMPLETE</w:t>
            </w:r>
          </w:p>
          <w:p w14:paraId="67744E3D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EA557F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siclog@</w:t>
            </w:r>
          </w:p>
          <w:p w14:paraId="7FDED315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DLDedicatedMessageSegment containing the second(last) segment of the RRCReconfiguration message.</w:t>
            </w:r>
          </w:p>
          <w:p w14:paraId="2254C6D7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f_NR_TransmitDLSegment(nr_Cell1,</w:t>
            </w:r>
          </w:p>
          <w:p w14:paraId="295CE379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v_RRCReconfigurationEncoded,</w:t>
            </w:r>
          </w:p>
          <w:p w14:paraId="6B8F69BA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1,</w:t>
            </w:r>
          </w:p>
          <w:p w14:paraId="77D7FD6D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lastSegment);</w:t>
            </w:r>
          </w:p>
          <w:p w14:paraId="34223E5A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BED0FF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E6E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SRB.send (cas_NR_SRB_NasPdu_REQ(nr_Cell1, tsc_NR_RbId_SRB1, -, cs_NG_NAS_Request(tsc_SHT_IntegrityProtected_Ciphered, f_Get_NG_ServiceAcceptMsg()))); //WA#WI=1101230</w:t>
            </w:r>
          </w:p>
          <w:p w14:paraId="5364995B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5C2647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14:paraId="4B35530D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to confirm the establishment of data radio bearer, DRB1 and signalling radio bearer, SRB2?</w:t>
            </w:r>
          </w:p>
          <w:p w14:paraId="57BFEAB8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14:paraId="789C7C3E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ab/>
            </w:r>
          </w:p>
          <w:p w14:paraId="265749D7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ab/>
              <w:t>&lt;&lt; SKIPPED CODE &gt;&gt;</w:t>
            </w:r>
          </w:p>
          <w:p w14:paraId="7DB8858F" w14:textId="77777777" w:rsidR="00962ADA" w:rsidRPr="00962ADA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2AE8B197" w14:textId="77777777" w:rsidR="00FB0A08" w:rsidRPr="006D35E4" w:rsidRDefault="00962ADA" w:rsidP="00962A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62ADA">
              <w:rPr>
                <w:rFonts w:ascii="Courier New" w:hAnsi="Courier New" w:cs="Courier New"/>
                <w:color w:val="000000"/>
                <w:lang w:eastAsia="de-DE"/>
              </w:rPr>
              <w:tab/>
              <w:t>}</w:t>
            </w:r>
          </w:p>
        </w:tc>
      </w:tr>
    </w:tbl>
    <w:p w14:paraId="45084F07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6CA89" w14:textId="77777777" w:rsidR="005F324A" w:rsidRDefault="005F324A">
      <w:r>
        <w:separator/>
      </w:r>
    </w:p>
  </w:endnote>
  <w:endnote w:type="continuationSeparator" w:id="0">
    <w:p w14:paraId="658818DC" w14:textId="77777777" w:rsidR="005F324A" w:rsidRDefault="005F3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A981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504D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A9CCD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4A167" w14:textId="77777777" w:rsidR="005F324A" w:rsidRDefault="005F324A">
      <w:r>
        <w:separator/>
      </w:r>
    </w:p>
  </w:footnote>
  <w:footnote w:type="continuationSeparator" w:id="0">
    <w:p w14:paraId="6D65D8B6" w14:textId="77777777" w:rsidR="005F324A" w:rsidRDefault="005F3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8DCBA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697C247" wp14:editId="4704E6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A8D9F29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97C24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4A8D9F29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4AEC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21610A0" wp14:editId="438883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C1E720B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1610A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7C1E720B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51B4F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7302424" wp14:editId="3CE75D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5AC826A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30242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5AC826A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C8E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30B6009" wp14:editId="366FF4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4ED3C61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0B600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14ED3C61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127E7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FFC7FFE" wp14:editId="14C738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9CF6042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FC7FF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9CF6042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E5A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9DAB7F6" wp14:editId="16D027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3260A75" w14:textId="77777777" w:rsidR="00B75C71" w:rsidRPr="00A11327" w:rsidRDefault="0043752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DAB7F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3260A75" w14:textId="77777777" w:rsidR="00B75C71" w:rsidRPr="00A11327" w:rsidRDefault="0043752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C2EC4"/>
    <w:multiLevelType w:val="hybridMultilevel"/>
    <w:tmpl w:val="6CCEAFC6"/>
    <w:lvl w:ilvl="0" w:tplc="8EE69652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826788">
    <w:abstractNumId w:val="6"/>
  </w:num>
  <w:num w:numId="2" w16cid:durableId="1596327696">
    <w:abstractNumId w:val="6"/>
  </w:num>
  <w:num w:numId="3" w16cid:durableId="179706246">
    <w:abstractNumId w:val="2"/>
  </w:num>
  <w:num w:numId="4" w16cid:durableId="691535949">
    <w:abstractNumId w:val="13"/>
  </w:num>
  <w:num w:numId="5" w16cid:durableId="359866444">
    <w:abstractNumId w:val="10"/>
  </w:num>
  <w:num w:numId="6" w16cid:durableId="1351906283">
    <w:abstractNumId w:val="11"/>
  </w:num>
  <w:num w:numId="7" w16cid:durableId="625893706">
    <w:abstractNumId w:val="4"/>
  </w:num>
  <w:num w:numId="8" w16cid:durableId="1147238760">
    <w:abstractNumId w:val="12"/>
  </w:num>
  <w:num w:numId="9" w16cid:durableId="1929383498">
    <w:abstractNumId w:val="5"/>
  </w:num>
  <w:num w:numId="10" w16cid:durableId="102652727">
    <w:abstractNumId w:val="8"/>
  </w:num>
  <w:num w:numId="11" w16cid:durableId="259605179">
    <w:abstractNumId w:val="0"/>
  </w:num>
  <w:num w:numId="12" w16cid:durableId="530192726">
    <w:abstractNumId w:val="3"/>
  </w:num>
  <w:num w:numId="13" w16cid:durableId="1972902226">
    <w:abstractNumId w:val="15"/>
  </w:num>
  <w:num w:numId="14" w16cid:durableId="2043362394">
    <w:abstractNumId w:val="1"/>
  </w:num>
  <w:num w:numId="15" w16cid:durableId="389576316">
    <w:abstractNumId w:val="9"/>
  </w:num>
  <w:num w:numId="16" w16cid:durableId="962464034">
    <w:abstractNumId w:val="7"/>
  </w:num>
  <w:num w:numId="17" w16cid:durableId="16308403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0FB5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173A3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E6E4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1B99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3752A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477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24A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28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C82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DDC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38FC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87C44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3D92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60EC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1A9E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7A6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1B3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ADA"/>
    <w:rsid w:val="00962F0B"/>
    <w:rsid w:val="00963402"/>
    <w:rsid w:val="009635DE"/>
    <w:rsid w:val="00964E66"/>
    <w:rsid w:val="009667E8"/>
    <w:rsid w:val="009669AD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693F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66D2A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CAE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54D3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0D2B"/>
    <w:rsid w:val="00C72CB2"/>
    <w:rsid w:val="00C72ED8"/>
    <w:rsid w:val="00C74D7B"/>
    <w:rsid w:val="00C74E56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9D5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FA0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4C7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6E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E1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520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928AC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D624C7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70D2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H4VU7HTV54JD-1231737843-1002</_dlc_DocId>
    <_dlc_DocIdUrl xmlns="05fef6b6-48ff-4793-a586-dff4857ec2fd">
      <Url>https://sharepoint.rsint.net/teams/MRT_Dev/_layouts/15/DocIdRedir.aspx?ID=H4VU7HTV54JD-1231737843-1002</Url>
      <Description>H4VU7HTV54JD-1231737843-1002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F8AFDA-05C0-4FC2-AFDB-F5E4A2953B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68E4B-3D9E-4DD6-B0AB-DA663861B6A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85F939F3-CB78-4039-9D86-572BA11C65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109A88-FE5F-4E76-9D97-5E572D7EE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98244F-4BFF-4D04-B868-DE828156A4E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1093</TotalTime>
  <Pages>5</Pages>
  <Words>1164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2023-06-26T11:04:00Z</dcterms:created>
  <dcterms:modified xsi:type="dcterms:W3CDTF">2023-06-27T09:44:00Z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6c1dea88-a9ed-4c31-8d84-37973f65c1f0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2023-06-23T09:17:45Z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8a13bf6d-54cd-44fa-aadb-b713cce97fad</vt:lpwstr>
  </property>
  <property fmtid="{D5CDD505-2E9C-101B-9397-08002B2CF9AE}" pid="30" name="MSIP_Label_9764cdcd-3664-4d05-9615-7cbf65a4f0a8_ContentBits">
    <vt:lpwstr>0</vt:lpwstr>
  </property>
</Properties>
</file>