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EF1AF" w14:textId="77777777" w:rsidR="008B2E30" w:rsidRDefault="008B2E30" w:rsidP="008B2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R5s230492</w:t>
        </w:r>
      </w:fldSimple>
    </w:p>
    <w:p w14:paraId="1DBA976D" w14:textId="77777777" w:rsidR="008B2E30" w:rsidRDefault="008B2E30" w:rsidP="008B2E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E30" w14:paraId="05DF1F3A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FE3B4" w14:textId="77777777" w:rsidR="008B2E30" w:rsidRDefault="008B2E30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2E30" w14:paraId="1316F6F6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BD955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E30" w14:paraId="52BAC010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CF25D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2AABE0D9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6166FD6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143F38" w14:textId="77777777" w:rsidR="008B2E30" w:rsidRPr="00410371" w:rsidRDefault="008B2E30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ECA2946" w14:textId="77777777" w:rsidR="008B2E30" w:rsidRDefault="008B2E30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E4BC7" w14:textId="77777777" w:rsidR="008B2E30" w:rsidRPr="00410371" w:rsidRDefault="008B2E30" w:rsidP="00E71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3113</w:t>
              </w:r>
            </w:fldSimple>
          </w:p>
        </w:tc>
        <w:tc>
          <w:tcPr>
            <w:tcW w:w="709" w:type="dxa"/>
          </w:tcPr>
          <w:p w14:paraId="3FCDFA1E" w14:textId="77777777" w:rsidR="008B2E30" w:rsidRDefault="008B2E30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12F28" w14:textId="77777777" w:rsidR="008B2E30" w:rsidRPr="00410371" w:rsidRDefault="008B2E30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7AFEB4" w14:textId="77777777" w:rsidR="008B2E30" w:rsidRDefault="008B2E30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8A0BD1" w14:textId="77777777" w:rsidR="008B2E30" w:rsidRPr="00410371" w:rsidRDefault="008B2E30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43541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36E977B5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D9D55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2994EABB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22C94" w14:textId="77777777" w:rsidR="008B2E30" w:rsidRPr="00F25D98" w:rsidRDefault="008B2E30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E30" w14:paraId="33D17CE0" w14:textId="77777777" w:rsidTr="00E71790">
        <w:tc>
          <w:tcPr>
            <w:tcW w:w="9641" w:type="dxa"/>
            <w:gridSpan w:val="9"/>
          </w:tcPr>
          <w:p w14:paraId="50FDCDEA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B06250" w14:textId="77777777" w:rsidR="008B2E30" w:rsidRDefault="008B2E30" w:rsidP="008B2E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E30" w14:paraId="7CDF64AE" w14:textId="77777777" w:rsidTr="00E71790">
        <w:tc>
          <w:tcPr>
            <w:tcW w:w="2835" w:type="dxa"/>
          </w:tcPr>
          <w:p w14:paraId="37B84EBC" w14:textId="77777777" w:rsidR="008B2E30" w:rsidRDefault="008B2E30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B15A90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C1F1B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20BA7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5CC07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E0F186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E785E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7CB46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259E4" w14:textId="77777777" w:rsidR="008B2E30" w:rsidRDefault="008B2E30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653EF" w14:textId="77777777" w:rsidR="008B2E30" w:rsidRDefault="008B2E30" w:rsidP="008B2E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E30" w14:paraId="71EA5565" w14:textId="77777777" w:rsidTr="00E71790">
        <w:tc>
          <w:tcPr>
            <w:tcW w:w="9640" w:type="dxa"/>
            <w:gridSpan w:val="11"/>
          </w:tcPr>
          <w:p w14:paraId="566EC0E1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4AF4DB3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DB05D8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BF692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8.1.6.2.4</w:t>
            </w:r>
            <w:r>
              <w:fldChar w:fldCharType="end"/>
            </w:r>
          </w:p>
        </w:tc>
      </w:tr>
      <w:tr w:rsidR="008B2E30" w14:paraId="0BA73ED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444C63D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5CF86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08CE4A7C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21AA6C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3CA8C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2E30" w14:paraId="7D2BDAB3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D0C208E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9D98E" w14:textId="400E64EC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B2E30" w14:paraId="141948B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1671F51F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575E9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0A7D7FF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9071229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07089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F9EFBE" w14:textId="77777777" w:rsidR="008B2E30" w:rsidRDefault="008B2E30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F19CC" w14:textId="77777777" w:rsidR="008B2E30" w:rsidRDefault="008B2E30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D95C7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2023-06-23</w:t>
              </w:r>
            </w:fldSimple>
          </w:p>
        </w:tc>
      </w:tr>
      <w:tr w:rsidR="008B2E30" w14:paraId="72BD8365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0216304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6B0B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3AAB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3588F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43337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DC26C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669F4B" w14:textId="77777777" w:rsidR="008B2E30" w:rsidRDefault="008B2E30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E5C6" w14:textId="77777777" w:rsidR="008B2E30" w:rsidRDefault="008B2E30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F0BB90" w14:textId="77777777" w:rsidR="008B2E30" w:rsidRDefault="008B2E30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86CF7" w14:textId="77777777" w:rsidR="008B2E30" w:rsidRDefault="008B2E30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8F78E" w14:textId="77777777" w:rsidR="008B2E30" w:rsidRDefault="008B2E30" w:rsidP="00E717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B2E30" w14:paraId="3B5A6161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8A026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E48F66" w14:textId="77777777" w:rsidR="008B2E30" w:rsidRDefault="008B2E30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5DFB5F" w14:textId="77777777" w:rsidR="008B2E30" w:rsidRDefault="008B2E30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131A6" w14:textId="77777777" w:rsidR="008B2E30" w:rsidRPr="007C2097" w:rsidRDefault="008B2E30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2E30" w14:paraId="59C7E121" w14:textId="77777777" w:rsidTr="00E71790">
        <w:tc>
          <w:tcPr>
            <w:tcW w:w="1843" w:type="dxa"/>
          </w:tcPr>
          <w:p w14:paraId="1556A94C" w14:textId="77777777" w:rsidR="008B2E30" w:rsidRDefault="008B2E30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8108" w14:textId="77777777" w:rsidR="008B2E30" w:rsidRDefault="008B2E30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66D6FD03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484EE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C856B" w14:textId="7E3051CA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r>
              <w:t>( Please refer</w:t>
            </w:r>
            <w:r w:rsidRPr="00134A00">
              <w:t xml:space="preserve"> the table </w:t>
            </w:r>
            <w:proofErr w:type="spellStart"/>
            <w:r w:rsidRPr="00C25BC1">
              <w:t>Table</w:t>
            </w:r>
            <w:proofErr w:type="spellEnd"/>
            <w:r w:rsidRPr="00C25BC1">
              <w:t xml:space="preserve"> </w:t>
            </w:r>
            <w:r w:rsidRPr="00F26746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8B2E30" w14:paraId="3B9F326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53D33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9A798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701F4A8B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9959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DE10B" w14:textId="1EBEB5C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8B2E30" w14:paraId="52CFA49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B7E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AC0B4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3A0AE2CC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AF21B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6ABD6" w14:textId="155190C1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and also results in Exception because </w:t>
            </w:r>
            <w:proofErr w:type="spellStart"/>
            <w:r w:rsidRPr="00BB6E70">
              <w:rPr>
                <w:rFonts w:cs="Arial"/>
                <w:lang w:eastAsia="en-GB"/>
              </w:rPr>
              <w:t>MaxReferencePower</w:t>
            </w:r>
            <w:proofErr w:type="spellEnd"/>
            <w:r>
              <w:rPr>
                <w:rFonts w:cs="Arial"/>
                <w:lang w:eastAsia="en-GB"/>
              </w:rPr>
              <w:t xml:space="preserve"> of EUTRA Cell 1 is -90 and TTCN sets the power level as -85 for FR1.</w:t>
            </w:r>
          </w:p>
        </w:tc>
      </w:tr>
      <w:tr w:rsidR="008B2E30" w14:paraId="26D49817" w14:textId="77777777" w:rsidTr="00E71790">
        <w:tc>
          <w:tcPr>
            <w:tcW w:w="2694" w:type="dxa"/>
            <w:gridSpan w:val="2"/>
          </w:tcPr>
          <w:p w14:paraId="4EAB8377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F55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45F7B1EE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B68EC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F2E9" w14:textId="752B0BAF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8.1.6.2.4.NR5GC</w:t>
            </w:r>
          </w:p>
        </w:tc>
      </w:tr>
      <w:tr w:rsidR="008B2E30" w14:paraId="6C3EED59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D6C5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1F35" w14:textId="77777777" w:rsidR="008B2E30" w:rsidRDefault="008B2E30" w:rsidP="008B2E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E30" w14:paraId="581BBC7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58E8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39393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395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313DE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21BB4F" w14:textId="77777777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087C6B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D0F6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23BE4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08175" w14:textId="0F6C3509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320FF" w14:textId="77777777" w:rsidR="008B2E30" w:rsidRDefault="008B2E30" w:rsidP="008B2E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5B904" w14:textId="03428296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47B2062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F226A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FE5F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64F63" w14:textId="453B4282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070BD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1F287" w14:textId="29986798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71935B4C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C93B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EA5B6" w14:textId="77777777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829AF" w14:textId="0D733D76" w:rsidR="008B2E30" w:rsidRDefault="008B2E30" w:rsidP="008B2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3EE00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E3E29" w14:textId="56CB076A" w:rsidR="008B2E30" w:rsidRDefault="008B2E30" w:rsidP="008B2E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E30" w14:paraId="684EEB70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2597D" w14:textId="77777777" w:rsidR="008B2E30" w:rsidRDefault="008B2E30" w:rsidP="008B2E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FE9F2" w14:textId="77777777" w:rsidR="008B2E30" w:rsidRDefault="008B2E30" w:rsidP="008B2E30">
            <w:pPr>
              <w:pStyle w:val="CRCoverPage"/>
              <w:spacing w:after="0"/>
              <w:rPr>
                <w:noProof/>
              </w:rPr>
            </w:pPr>
          </w:p>
        </w:tc>
      </w:tr>
      <w:tr w:rsidR="008B2E30" w14:paraId="77CEEF78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B1190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D8E0A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E30" w:rsidRPr="008863B9" w14:paraId="650F30B4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5C6A1" w14:textId="77777777" w:rsidR="008B2E30" w:rsidRPr="008863B9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1E807" w14:textId="77777777" w:rsidR="008B2E30" w:rsidRPr="008863B9" w:rsidRDefault="008B2E30" w:rsidP="008B2E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E30" w14:paraId="64B969CC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C5344" w14:textId="77777777" w:rsidR="008B2E30" w:rsidRDefault="008B2E30" w:rsidP="008B2E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246E" w14:textId="77777777" w:rsidR="008B2E30" w:rsidRDefault="008B2E30" w:rsidP="008B2E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13E3B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613AAE2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FA446" w14:textId="77777777" w:rsidR="009478EE" w:rsidRDefault="009478EE" w:rsidP="009478EE">
      <w:pPr>
        <w:rPr>
          <w:noProof/>
        </w:rPr>
      </w:pPr>
    </w:p>
    <w:p w14:paraId="009DFB28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3840751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48EFE9AF" w14:textId="3F06D300" w:rsidR="00C81AFC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81AFC" w:rsidRPr="009E08F3">
        <w:rPr>
          <w:rFonts w:ascii="Arial" w:hAnsi="Arial" w:cs="Arial"/>
          <w:iCs/>
        </w:rPr>
        <w:t>Table of Contents</w:t>
      </w:r>
      <w:r w:rsidR="00C81AFC">
        <w:tab/>
      </w:r>
      <w:r w:rsidR="00C81AFC">
        <w:fldChar w:fldCharType="begin"/>
      </w:r>
      <w:r w:rsidR="00C81AFC">
        <w:instrText xml:space="preserve"> PAGEREF _Toc138407513 \h </w:instrText>
      </w:r>
      <w:r w:rsidR="00C81AFC">
        <w:fldChar w:fldCharType="separate"/>
      </w:r>
      <w:r w:rsidR="00C81AFC">
        <w:t>2</w:t>
      </w:r>
      <w:r w:rsidR="00C81AFC">
        <w:fldChar w:fldCharType="end"/>
      </w:r>
    </w:p>
    <w:p w14:paraId="36E4C24E" w14:textId="685D63DB" w:rsidR="00C81AFC" w:rsidRDefault="00C81AFC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_Toc138407514 \h </w:instrText>
      </w:r>
      <w:r>
        <w:fldChar w:fldCharType="separate"/>
      </w:r>
      <w:r>
        <w:t>2</w:t>
      </w:r>
      <w:r>
        <w:fldChar w:fldCharType="end"/>
      </w:r>
    </w:p>
    <w:p w14:paraId="00FEFB1D" w14:textId="5103FFC9" w:rsidR="00C81AFC" w:rsidRDefault="00C81AFC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E08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E08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_Toc138407515 \h </w:instrText>
      </w:r>
      <w:r>
        <w:fldChar w:fldCharType="separate"/>
      </w:r>
      <w:r>
        <w:t>2</w:t>
      </w:r>
      <w:r>
        <w:fldChar w:fldCharType="end"/>
      </w:r>
    </w:p>
    <w:p w14:paraId="50F433AB" w14:textId="1E3611A0" w:rsidR="00C81AFC" w:rsidRDefault="00C81AFC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E08F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E08F3">
        <w:rPr>
          <w:rFonts w:cs="Arial"/>
          <w:b/>
          <w:color w:val="000000"/>
          <w:lang w:eastAsia="en-GB"/>
        </w:rPr>
        <w:t xml:space="preserve">Correction to the </w:t>
      </w:r>
      <w:r w:rsidRPr="009E08F3">
        <w:rPr>
          <w:rFonts w:cs="Arial"/>
          <w:b/>
          <w:bCs/>
          <w:color w:val="000000"/>
          <w:lang w:val="en-US" w:eastAsia="en-GB"/>
        </w:rPr>
        <w:t>Function fl_TC_8_1_6_2_4_NR5GC_EUTRA_TestBody</w:t>
      </w:r>
      <w:r>
        <w:tab/>
      </w:r>
      <w:r>
        <w:fldChar w:fldCharType="begin"/>
      </w:r>
      <w:r>
        <w:instrText xml:space="preserve"> PAGEREF _Toc138407516 \h </w:instrText>
      </w:r>
      <w:r>
        <w:fldChar w:fldCharType="separate"/>
      </w:r>
      <w:r>
        <w:t>2</w:t>
      </w:r>
      <w:r>
        <w:fldChar w:fldCharType="end"/>
      </w:r>
    </w:p>
    <w:p w14:paraId="1C2BE7C7" w14:textId="7E4F72B1" w:rsidR="00C81AFC" w:rsidRPr="00D268E5" w:rsidRDefault="007A73E5" w:rsidP="00C81AFC">
      <w:pPr>
        <w:pStyle w:val="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6346705"/>
      <w:r w:rsidR="00C81AFC" w:rsidRPr="00C81AFC">
        <w:rPr>
          <w:rFonts w:cs="Arial"/>
        </w:rPr>
        <w:t xml:space="preserve"> </w:t>
      </w:r>
      <w:bookmarkStart w:id="3" w:name="_Toc138407514"/>
      <w:r w:rsidR="00C81AFC" w:rsidRPr="00D268E5">
        <w:rPr>
          <w:rFonts w:cs="Arial"/>
        </w:rPr>
        <w:t>Overview</w:t>
      </w:r>
      <w:bookmarkEnd w:id="1"/>
      <w:bookmarkEnd w:id="2"/>
      <w:bookmarkEnd w:id="3"/>
    </w:p>
    <w:p w14:paraId="5B67824D" w14:textId="0C43C220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CFEA8FA" w14:textId="77777777" w:rsidR="00C81AFC" w:rsidRPr="00D268E5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0A552F7" w14:textId="77777777" w:rsidR="00C81AFC" w:rsidRDefault="00C81AFC" w:rsidP="00C81AF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0409BAD" w14:textId="77777777" w:rsidR="007A73E5" w:rsidRDefault="007A73E5" w:rsidP="007A73E5">
      <w:pPr>
        <w:rPr>
          <w:b/>
          <w:sz w:val="24"/>
          <w:lang w:eastAsia="ja-JP"/>
        </w:rPr>
      </w:pPr>
    </w:p>
    <w:p w14:paraId="39A0F8B1" w14:textId="407ACCD1" w:rsidR="007A73E5" w:rsidRDefault="007A73E5" w:rsidP="00C81AFC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8407515"/>
      <w:r w:rsidRPr="00854C55">
        <w:rPr>
          <w:b/>
        </w:rPr>
        <w:t>Corrections required</w:t>
      </w:r>
      <w:bookmarkEnd w:id="4"/>
      <w:bookmarkEnd w:id="5"/>
      <w:bookmarkEnd w:id="6"/>
    </w:p>
    <w:p w14:paraId="6F7164A8" w14:textId="77777777"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40751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41320E" w:rsidRPr="0041320E">
        <w:rPr>
          <w:rFonts w:cs="Arial"/>
          <w:b/>
          <w:bCs/>
          <w:color w:val="000000"/>
          <w:lang w:val="en-US" w:eastAsia="en-GB"/>
        </w:rPr>
        <w:t>fl_TC_8_1_6_2_4_NR5GC_EUTRA_TestBody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570FF6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05F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E9B7" w14:textId="77777777" w:rsidR="00FB0A08" w:rsidRPr="00FA530C" w:rsidRDefault="00D60AD6" w:rsidP="00B6670E">
            <w:pPr>
              <w:pStyle w:val="CRCoverPage"/>
              <w:spacing w:after="0"/>
              <w:rPr>
                <w:noProof/>
              </w:rPr>
            </w:pPr>
            <w:r w:rsidRPr="00D60AD6">
              <w:rPr>
                <w:noProof/>
              </w:rPr>
              <w:t>fl_TC_8_1_6_2_4_NR5GC_EUTRA_TestBody</w:t>
            </w:r>
          </w:p>
        </w:tc>
      </w:tr>
      <w:tr w:rsidR="00FB0A08" w14:paraId="57FA446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D7E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4D4" w14:textId="77777777" w:rsidR="00FB0A08" w:rsidRPr="00AD4ADA" w:rsidRDefault="00D60AD6" w:rsidP="00C23E57">
            <w:pPr>
              <w:pStyle w:val="CRCoverPage"/>
              <w:spacing w:after="0"/>
              <w:rPr>
                <w:noProof/>
              </w:rPr>
            </w:pPr>
            <w:r>
              <w:t xml:space="preserve">As per the prose CR </w:t>
            </w:r>
            <w:r w:rsidRPr="00134A00">
              <w:fldChar w:fldCharType="begin"/>
            </w:r>
            <w:r>
              <w:instrText xml:space="preserve"> DOCPROPERTY  Tdoc#  \* MERGEFORMAT </w:instrText>
            </w:r>
            <w:r w:rsidRPr="00134A00">
              <w:fldChar w:fldCharType="separate"/>
            </w:r>
            <w:r w:rsidRPr="00134A00">
              <w:t>R</w:t>
            </w:r>
            <w:r w:rsidRPr="00134A00">
              <w:rPr>
                <w:b/>
              </w:rPr>
              <w:t>5-232067</w:t>
            </w:r>
            <w:r w:rsidRPr="00134A00">
              <w:fldChar w:fldCharType="end"/>
            </w:r>
            <w:r w:rsidRPr="00134A00">
              <w:t xml:space="preserve"> </w:t>
            </w:r>
            <w:r>
              <w:t xml:space="preserve">agreed on </w:t>
            </w:r>
            <w:r w:rsidRPr="00134A00">
              <w:rPr>
                <w:b/>
              </w:rPr>
              <w:t>RAN5#99</w:t>
            </w:r>
            <w:r>
              <w:t>,</w:t>
            </w:r>
            <w:r w:rsidRPr="00134A00">
              <w:t xml:space="preserve"> E-UTRA Cell 1 power level has to be </w:t>
            </w:r>
            <w:r w:rsidRPr="00134A00">
              <w:rPr>
                <w:b/>
              </w:rPr>
              <w:t>-96</w:t>
            </w:r>
            <w:r w:rsidRPr="00134A00">
              <w:t xml:space="preserve"> for FR1 </w:t>
            </w:r>
            <w:r>
              <w:t>( Please refer</w:t>
            </w:r>
            <w:r w:rsidRPr="00134A00">
              <w:t xml:space="preserve"> the table </w:t>
            </w:r>
            <w:proofErr w:type="spellStart"/>
            <w:r w:rsidRPr="00C25BC1">
              <w:t>Table</w:t>
            </w:r>
            <w:proofErr w:type="spellEnd"/>
            <w:r w:rsidRPr="00C25BC1">
              <w:t xml:space="preserve"> </w:t>
            </w:r>
            <w:r w:rsidRPr="00344947">
              <w:rPr>
                <w:b/>
              </w:rPr>
              <w:t>8.1.6.2.4.3.2-1: Time instances of cell power level and parameter changes for FR1</w:t>
            </w:r>
            <w:r>
              <w:t xml:space="preserve"> From 38523-1 )</w:t>
            </w:r>
          </w:p>
        </w:tc>
      </w:tr>
      <w:tr w:rsidR="00FB0A08" w14:paraId="2EC60F8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31B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A36" w14:textId="77777777" w:rsidR="005C6479" w:rsidRPr="001124B3" w:rsidRDefault="006427F1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FR1 EUTRA power level has to be set as -96 instead of -85</w:t>
            </w:r>
          </w:p>
        </w:tc>
      </w:tr>
      <w:tr w:rsidR="00FB0A08" w14:paraId="6076E0E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0A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31BD" w14:textId="77777777" w:rsidR="00FB0A08" w:rsidRPr="00CC39F9" w:rsidRDefault="003F00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F00DA">
              <w:rPr>
                <w:rFonts w:ascii="Arial" w:hAnsi="Arial" w:cs="Arial"/>
                <w:lang w:eastAsia="en-GB"/>
              </w:rPr>
              <w:t>NR5GC_IRAT\8_1_6\RRC_MDT_InterRAT_NR5GC_EUTRA.ttcn</w:t>
            </w:r>
          </w:p>
        </w:tc>
      </w:tr>
      <w:tr w:rsidR="00FB0A08" w14:paraId="1625589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F9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63C" w14:textId="358BFB1B" w:rsidR="00FB0A08" w:rsidRDefault="00E139D7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1C48F2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CB5373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F13331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89DBA1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622" w14:textId="77777777" w:rsidR="006805B5" w:rsidRPr="006805B5" w:rsidRDefault="00F7580F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805B5"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01DB40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3C2C3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467A1653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4B749C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696A9D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, -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85</w:t>
            </w: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); //@sic R5-230262 sic@</w:t>
            </w:r>
          </w:p>
          <w:p w14:paraId="2CFE86A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81986E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5C177EB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A2268E9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351F73E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AE6D24" w14:textId="77777777" w:rsidR="002C2496" w:rsidRPr="00455951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5F9178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07F2E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EA2961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7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function fl_TC_8_1_6_2_4_NR5GC_EUTRA_TestBody() runs on EUTRA_5GS_PTC</w:t>
            </w:r>
          </w:p>
          <w:p w14:paraId="17E24DB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CB68E0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19833098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if (f_EUTRA38_NR_IsFR1_Get())</w:t>
            </w:r>
          </w:p>
          <w:p w14:paraId="58EBFB2D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00FE3E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D46D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f_EUTRA38_SetCellPower(eutra_Cell1, -96, -96); //@sic R5</w:t>
            </w:r>
            <w:bookmarkStart w:id="8" w:name="_GoBack"/>
            <w:bookmarkEnd w:id="8"/>
            <w:r w:rsidRPr="00D46D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-230262 sic@</w:t>
            </w:r>
          </w:p>
          <w:p w14:paraId="2CA63C9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ECDC4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35D87D12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D42DD1A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   f_EUTRA38_SetCellPower(eutra_Cell1, -96, -96); //@sic R5-232393 sic@)</w:t>
            </w:r>
          </w:p>
          <w:p w14:paraId="19291147" w14:textId="77777777" w:rsidR="006805B5" w:rsidRPr="006805B5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889AAC" w14:textId="77777777" w:rsidR="00FB0A08" w:rsidRPr="006D35E4" w:rsidRDefault="006805B5" w:rsidP="006805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805B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64055C" w14:textId="77777777" w:rsidR="001C6BC1" w:rsidRDefault="001C6BC1" w:rsidP="004B4F26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8A17B" w14:textId="77777777" w:rsidR="003204CE" w:rsidRDefault="003204CE">
      <w:r>
        <w:separator/>
      </w:r>
    </w:p>
  </w:endnote>
  <w:endnote w:type="continuationSeparator" w:id="0">
    <w:p w14:paraId="5AA35E77" w14:textId="77777777" w:rsidR="003204CE" w:rsidRDefault="0032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63AF4" w14:textId="77777777" w:rsidR="008B2E30" w:rsidRDefault="008B2E3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28047" w14:textId="77777777" w:rsidR="008B2E30" w:rsidRDefault="008B2E3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C9EF4" w14:textId="77777777" w:rsidR="008B2E30" w:rsidRDefault="008B2E3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D498D" w14:textId="77777777" w:rsidR="003204CE" w:rsidRDefault="003204CE">
      <w:r>
        <w:separator/>
      </w:r>
    </w:p>
  </w:footnote>
  <w:footnote w:type="continuationSeparator" w:id="0">
    <w:p w14:paraId="6F83F283" w14:textId="77777777" w:rsidR="003204CE" w:rsidRDefault="0032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9CF9D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B88EE84" wp14:editId="2F33368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44BA9E" w14:textId="7891FEBB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B88EE8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944BA9E" w14:textId="7891FEBB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E082E" w14:textId="77777777"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ABF2365" wp14:editId="71BDB1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0C1213" w14:textId="6D41FEDC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ABF236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0C1213" w14:textId="6D41FEDC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00BB2" w14:textId="77777777"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54CBDB4" wp14:editId="3C1655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12D670" w14:textId="0C4956E1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54CBDB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A12D670" w14:textId="0C4956E1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88FCD" w14:textId="77777777"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E8F752" wp14:editId="6764DE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46B7BB7" w14:textId="05C443E0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FE8F75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46B7BB7" w14:textId="05C443E0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8BC" w14:textId="77777777"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AC58F0" wp14:editId="25DCBA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E63EB7" w14:textId="501C2CAF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3AC58F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CE63EB7" w14:textId="501C2CA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43E3E" w14:textId="77777777"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FC7B88" wp14:editId="341BCA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34924EA" w14:textId="5516FB6F" w:rsidR="00B75C71" w:rsidRPr="00A11327" w:rsidRDefault="008B2E30" w:rsidP="00BA3B3E">
                              <w:pPr>
                                <w:pStyle w:val="af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FFC7B8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34924EA" w14:textId="5516FB6F" w:rsidR="00B75C71" w:rsidRPr="00A11327" w:rsidRDefault="008B2E3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04CE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4F8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E30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AFC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9D7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0C9B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8C5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7CED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table" w:styleId="af6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7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8">
    <w:name w:val="No Spacing"/>
    <w:basedOn w:val="a"/>
    <w:link w:val="af9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9">
    <w:name w:val="无间隔 字符"/>
    <w:basedOn w:val="a0"/>
    <w:link w:val="af8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H4VU7HTV54JD-1231737843-1000</_dlc_DocId>
    <_dlc_DocIdUrl xmlns="05fef6b6-48ff-4793-a586-dff4857ec2fd">
      <Url>https://sharepoint.rsint.net/teams/MRT_Dev/_layouts/15/DocIdRedir.aspx?ID=H4VU7HTV54JD-1231737843-1000</Url>
      <Description>H4VU7HTV54JD-1231737843-1000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71EA-F1EE-48C9-A009-F12D09061C3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6AD49F30-CA16-482A-B242-0A1443C9D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20E69-891B-42D5-BD70-F3A6E983F0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DD66C0-7EB7-44E1-9FC8-E39810EF2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8E3E7-BFE3-4F00-8565-BF2C4B0A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1900-01-01T00:00:00Z</cp:lastPrinted>
  <dcterms:created xsi:type="dcterms:W3CDTF">2023-07-04T02:50:00Z</dcterms:created>
  <dcterms:modified xsi:type="dcterms:W3CDTF">2023-07-04T02:51:00Z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00258832-20db-4cf7-a444-957d29927cc3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2023-06-23T09:10:18Z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53ba6d9d-44c3-4e35-8f22-111d366302ee</vt:lpwstr>
  </property>
  <property fmtid="{D5CDD505-2E9C-101B-9397-08002B2CF9AE}" pid="30" name="MSIP_Label_9764cdcd-3664-4d05-9615-7cbf65a4f0a8_ContentBits">
    <vt:lpwstr>0</vt:lpwstr>
  </property>
</Properties>
</file>