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AC48D" w14:textId="06556F32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16A2">
        <w:fldChar w:fldCharType="begin"/>
      </w:r>
      <w:r w:rsidR="003616A2">
        <w:instrText xml:space="preserve"> DOCPROPERTY  TSG/WGRef  \* MERGEFORMAT </w:instrText>
      </w:r>
      <w:r w:rsidR="003616A2">
        <w:fldChar w:fldCharType="separate"/>
      </w:r>
      <w:r>
        <w:rPr>
          <w:b/>
          <w:noProof/>
          <w:sz w:val="24"/>
        </w:rPr>
        <w:t>RAN5</w:t>
      </w:r>
      <w:r w:rsidR="003616A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616A2">
        <w:fldChar w:fldCharType="begin"/>
      </w:r>
      <w:r w:rsidR="003616A2">
        <w:instrText xml:space="preserve"> DOCPROPERTY  MtgSeq  \* MERGEFORMAT </w:instrText>
      </w:r>
      <w:r w:rsidR="003616A2">
        <w:fldChar w:fldCharType="separate"/>
      </w:r>
      <w:r w:rsidRPr="00EB09B7">
        <w:rPr>
          <w:b/>
          <w:noProof/>
          <w:sz w:val="24"/>
        </w:rPr>
        <w:t>2023</w:t>
      </w:r>
      <w:r w:rsidR="003616A2">
        <w:rPr>
          <w:b/>
          <w:noProof/>
          <w:sz w:val="24"/>
        </w:rPr>
        <w:fldChar w:fldCharType="end"/>
      </w:r>
      <w:r w:rsidR="003616A2">
        <w:fldChar w:fldCharType="begin"/>
      </w:r>
      <w:r w:rsidR="003616A2">
        <w:instrText xml:space="preserve"> DOCPROPERTY  MtgTitle  \* MERGEFORMAT </w:instrText>
      </w:r>
      <w:r w:rsidR="003616A2">
        <w:fldChar w:fldCharType="separate"/>
      </w:r>
      <w:r>
        <w:rPr>
          <w:b/>
          <w:noProof/>
          <w:sz w:val="24"/>
        </w:rPr>
        <w:t>-TTCN email</w:t>
      </w:r>
      <w:r w:rsidR="003616A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0A9F" w:rsidRPr="00080A9F">
        <w:rPr>
          <w:b/>
          <w:noProof/>
          <w:sz w:val="24"/>
        </w:rPr>
        <w:t>R5s230455</w:t>
      </w:r>
    </w:p>
    <w:p w14:paraId="1F23185C" w14:textId="77777777" w:rsidR="000460FA" w:rsidRDefault="003616A2" w:rsidP="000460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3616A2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5EEB501F" w:rsidR="000460FA" w:rsidRPr="000565E3" w:rsidRDefault="00080A9F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80A9F">
              <w:rPr>
                <w:b/>
                <w:bCs/>
                <w:sz w:val="24"/>
                <w:szCs w:val="24"/>
              </w:rPr>
              <w:t>3104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3616A2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6A58A049" w:rsidR="000460FA" w:rsidRPr="00410371" w:rsidRDefault="003616A2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</w:t>
            </w:r>
            <w:r w:rsidR="000565E3">
              <w:rPr>
                <w:b/>
                <w:noProof/>
                <w:sz w:val="28"/>
              </w:rPr>
              <w:t>6</w:t>
            </w:r>
            <w:r w:rsidR="000460F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0FBEB0EC" w:rsidR="000460FA" w:rsidRDefault="00A22818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A22818">
              <w:t xml:space="preserve">Correction to </w:t>
            </w:r>
            <w:r w:rsidR="00C40E96">
              <w:t xml:space="preserve">Rel-16 MDT </w:t>
            </w:r>
            <w:proofErr w:type="gramStart"/>
            <w:r w:rsidR="00C40E96">
              <w:t xml:space="preserve">Cases </w:t>
            </w:r>
            <w:r w:rsidR="00080A9F">
              <w:t>:</w:t>
            </w:r>
            <w:proofErr w:type="gramEnd"/>
            <w:r w:rsidR="00080A9F">
              <w:t xml:space="preserve"> </w:t>
            </w:r>
            <w:r w:rsidR="00C40E96">
              <w:rPr>
                <w:lang w:val="en-US"/>
              </w:rPr>
              <w:t xml:space="preserve">8.1.6.1.1.1, </w:t>
            </w:r>
            <w:r w:rsidR="00091D7D">
              <w:rPr>
                <w:lang w:val="en-US"/>
              </w:rPr>
              <w:t>8.1.6.1.3.5, 8.1.6.1.4.5, 8.1.6.2.1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460FA" w:rsidRDefault="005A1E3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5BEDD617" w:rsidR="000460FA" w:rsidRDefault="00080A9F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080A9F">
              <w:rPr>
                <w:noProof/>
              </w:rPr>
              <w:t>TEI16_Test, 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0BBF4C33" w:rsidR="000460FA" w:rsidRDefault="001D605F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0387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40E96">
              <w:rPr>
                <w:noProof/>
              </w:rPr>
              <w:t>25</w:t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3616A2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60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805E1" w14:textId="77777777" w:rsidR="00080A9F" w:rsidRDefault="00080A9F" w:rsidP="00080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function defined in TS 38.509 is used to provide UE location, only </w:t>
            </w:r>
            <w:r w:rsidRPr="005B6165">
              <w:rPr>
                <w:noProof/>
              </w:rPr>
              <w:t>ellipsoidPointWithAltitude, horizontalVelocity and gnss-TOD-msec</w:t>
            </w:r>
            <w:r>
              <w:rPr>
                <w:noProof/>
              </w:rPr>
              <w:t xml:space="preserve"> are provided in the </w:t>
            </w:r>
            <w:r w:rsidRPr="00542D17">
              <w:t xml:space="preserve">UPDATE UE LOCATION </w:t>
            </w:r>
            <w:proofErr w:type="gramStart"/>
            <w:r w:rsidRPr="00542D17">
              <w:t>INFORMATION</w:t>
            </w:r>
            <w:r>
              <w:rPr>
                <w:noProof/>
              </w:rPr>
              <w:t xml:space="preserve">  message</w:t>
            </w:r>
            <w:proofErr w:type="gramEnd"/>
            <w:r>
              <w:rPr>
                <w:noProof/>
              </w:rPr>
              <w:t xml:space="preserve"> as defined in TS 38.509/36.509. Therefore UE has no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 To check these parameters may fail the UE.</w:t>
            </w:r>
          </w:p>
          <w:p w14:paraId="0A166D25" w14:textId="77777777" w:rsidR="00080A9F" w:rsidRDefault="00080A9F" w:rsidP="00080A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65E735" w14:textId="77777777" w:rsidR="00080A9F" w:rsidRPr="0000133D" w:rsidRDefault="00080A9F" w:rsidP="00080A9F">
            <w:pPr>
              <w:rPr>
                <w:rFonts w:ascii="Arial" w:hAnsi="Arial"/>
                <w:noProof/>
              </w:rPr>
            </w:pPr>
            <w:r w:rsidRPr="0000133D">
              <w:rPr>
                <w:rFonts w:ascii="Arial" w:hAnsi="Arial"/>
                <w:noProof/>
              </w:rPr>
              <w:t>UEInformationResponse containing CommonLocationInfo-r16 has following elements:</w:t>
            </w:r>
          </w:p>
          <w:p w14:paraId="756389A8" w14:textId="77777777" w:rsidR="00080A9F" w:rsidRDefault="00080A9F" w:rsidP="00080A9F">
            <w:pPr>
              <w:pStyle w:val="PL"/>
              <w:rPr>
                <w:szCs w:val="16"/>
                <w:lang w:eastAsia="en-GB"/>
              </w:rPr>
            </w:pPr>
            <w:r>
              <w:t xml:space="preserve">CommonLocationInfo-r16 ::=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06A4F516" w14:textId="77777777" w:rsidR="00080A9F" w:rsidRDefault="00080A9F" w:rsidP="00080A9F">
            <w:pPr>
              <w:pStyle w:val="PL"/>
              <w:rPr>
                <w:sz w:val="20"/>
              </w:rPr>
            </w:pPr>
            <w:r>
              <w:t xml:space="preserve">    gnss-TOD-msec-r16         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     </w:t>
            </w:r>
            <w:r>
              <w:rPr>
                <w:color w:val="993366"/>
              </w:rPr>
              <w:t>OPTIONAL</w:t>
            </w:r>
            <w:r>
              <w:t>,</w:t>
            </w:r>
            <w:r>
              <w:rPr>
                <w:color w:val="C00000"/>
              </w:rPr>
              <w:t xml:space="preserve">   </w:t>
            </w:r>
            <w:r>
              <w:rPr>
                <w:rFonts w:ascii="Wingdings" w:hAnsi="Wingdings"/>
                <w:color w:val="C00000"/>
              </w:rPr>
              <w:t></w:t>
            </w:r>
            <w:r>
              <w:rPr>
                <w:color w:val="C00000"/>
              </w:rPr>
              <w:t xml:space="preserve"> Shall be present due to gnss-TOD-msec as sent in UDPATE UE Location</w:t>
            </w:r>
          </w:p>
          <w:p w14:paraId="015AF4A2" w14:textId="77777777" w:rsidR="00080A9F" w:rsidRDefault="00080A9F" w:rsidP="00080A9F">
            <w:pPr>
              <w:pStyle w:val="PL"/>
            </w:pPr>
            <w:r>
              <w:t xml:space="preserve">    locationTimestamp-r16     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     </w:t>
            </w:r>
            <w:r>
              <w:rPr>
                <w:color w:val="993366"/>
              </w:rPr>
              <w:t>OPTIONAL</w:t>
            </w:r>
            <w:r>
              <w:t xml:space="preserve">,   </w:t>
            </w:r>
            <w:r>
              <w:rPr>
                <w:rFonts w:ascii="Wingdings" w:hAnsi="Wingdings"/>
              </w:rPr>
              <w:t></w:t>
            </w:r>
            <w:r>
              <w:t xml:space="preserve"> Optional </w:t>
            </w:r>
          </w:p>
          <w:p w14:paraId="1967A1B4" w14:textId="77777777" w:rsidR="00080A9F" w:rsidRDefault="00080A9F" w:rsidP="00080A9F">
            <w:pPr>
              <w:pStyle w:val="PL"/>
            </w:pPr>
            <w:r>
              <w:t xml:space="preserve">    locationCoordinate-r16    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     </w:t>
            </w:r>
            <w:r>
              <w:rPr>
                <w:color w:val="993366"/>
              </w:rPr>
              <w:t>OPTIONAL</w:t>
            </w:r>
            <w:r>
              <w:t xml:space="preserve">,         </w:t>
            </w:r>
            <w:r>
              <w:rPr>
                <w:rFonts w:ascii="Wingdings" w:hAnsi="Wingdings"/>
                <w:color w:val="C00000"/>
              </w:rPr>
              <w:t></w:t>
            </w:r>
            <w:r>
              <w:rPr>
                <w:color w:val="C00000"/>
              </w:rPr>
              <w:t xml:space="preserve"> Shall be present due to ellipsoidPointWithAltitude as sent in UDPATE UE Location</w:t>
            </w:r>
            <w:r>
              <w:t xml:space="preserve">                </w:t>
            </w:r>
          </w:p>
          <w:p w14:paraId="37B3285F" w14:textId="77777777" w:rsidR="00080A9F" w:rsidRDefault="00080A9F" w:rsidP="00080A9F">
            <w:pPr>
              <w:pStyle w:val="PL"/>
            </w:pPr>
            <w:r>
              <w:t xml:space="preserve">    locationError-r16         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     </w:t>
            </w:r>
            <w:r>
              <w:rPr>
                <w:color w:val="993366"/>
              </w:rPr>
              <w:t>OPTIONAL</w:t>
            </w:r>
            <w:r>
              <w:t xml:space="preserve">,   </w:t>
            </w:r>
            <w:r>
              <w:rPr>
                <w:rFonts w:ascii="Wingdings" w:hAnsi="Wingdings"/>
              </w:rPr>
              <w:t></w:t>
            </w:r>
            <w:r>
              <w:t xml:space="preserve"> Optional</w:t>
            </w:r>
          </w:p>
          <w:p w14:paraId="6F208968" w14:textId="77777777" w:rsidR="00080A9F" w:rsidRDefault="00080A9F" w:rsidP="00080A9F">
            <w:pPr>
              <w:pStyle w:val="PL"/>
            </w:pPr>
            <w:r>
              <w:t xml:space="preserve">    locationSource-r16        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     </w:t>
            </w:r>
            <w:r>
              <w:rPr>
                <w:color w:val="993366"/>
              </w:rPr>
              <w:t>OPTIONAL</w:t>
            </w:r>
            <w:r>
              <w:t xml:space="preserve">,   </w:t>
            </w:r>
            <w:r>
              <w:rPr>
                <w:rFonts w:ascii="Wingdings" w:hAnsi="Wingdings"/>
              </w:rPr>
              <w:t></w:t>
            </w:r>
            <w:r>
              <w:t xml:space="preserve"> Optional</w:t>
            </w:r>
          </w:p>
          <w:p w14:paraId="74BAFAD6" w14:textId="77777777" w:rsidR="001A505C" w:rsidRDefault="00080A9F" w:rsidP="00080A9F">
            <w:pPr>
              <w:pStyle w:val="CRCoverPage"/>
              <w:spacing w:after="0"/>
              <w:rPr>
                <w:color w:val="C00000"/>
              </w:rPr>
            </w:pPr>
            <w:r>
              <w:t xml:space="preserve">    velocityEstimate-r16      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     </w:t>
            </w:r>
            <w:r>
              <w:rPr>
                <w:color w:val="993366"/>
              </w:rPr>
              <w:t xml:space="preserve">OPTIONAL    </w:t>
            </w:r>
            <w:r>
              <w:rPr>
                <w:rFonts w:ascii="Wingdings" w:hAnsi="Wingdings"/>
                <w:color w:val="C00000"/>
              </w:rPr>
              <w:t></w:t>
            </w:r>
            <w:r>
              <w:rPr>
                <w:color w:val="C00000"/>
              </w:rPr>
              <w:t xml:space="preserve"> Shall be present due to </w:t>
            </w:r>
            <w:proofErr w:type="spellStart"/>
            <w:r>
              <w:rPr>
                <w:color w:val="C00000"/>
              </w:rPr>
              <w:t>horizontalVelocity</w:t>
            </w:r>
            <w:proofErr w:type="spellEnd"/>
            <w:r>
              <w:rPr>
                <w:color w:val="C00000"/>
              </w:rPr>
              <w:t xml:space="preserve"> as sent in UDPATE UE Location</w:t>
            </w:r>
          </w:p>
          <w:p w14:paraId="61E11362" w14:textId="77777777" w:rsidR="00080A9F" w:rsidRDefault="00080A9F" w:rsidP="00080A9F">
            <w:pPr>
              <w:pStyle w:val="CRCoverPage"/>
              <w:spacing w:after="0"/>
              <w:rPr>
                <w:color w:val="C00000"/>
              </w:rPr>
            </w:pPr>
          </w:p>
          <w:p w14:paraId="17AD471D" w14:textId="12B18D71" w:rsidR="00080A9F" w:rsidRPr="00D268E5" w:rsidRDefault="00080A9F" w:rsidP="00080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#draft proseCR would be raised during RAN5#99</w:t>
            </w:r>
          </w:p>
        </w:tc>
      </w:tr>
      <w:tr w:rsidR="001D605F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1D605F" w:rsidRPr="00D268E5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F0FBD7" w14:textId="77777777" w:rsidR="00080A9F" w:rsidRDefault="00080A9F" w:rsidP="00080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F717DC">
              <w:rPr>
                <w:noProof/>
                <w:lang w:eastAsia="zh-CN"/>
              </w:rPr>
              <w:t>gnss-TOD-msec-r16</w:t>
            </w:r>
            <w:r>
              <w:rPr>
                <w:noProof/>
                <w:lang w:eastAsia="zh-CN"/>
              </w:rPr>
              <w:t xml:space="preserve">  -- Shall be present </w:t>
            </w:r>
            <w:r>
              <w:rPr>
                <w:noProof/>
                <w:lang w:eastAsia="zh-CN"/>
              </w:rPr>
              <w:br/>
              <w:t xml:space="preserve">IE </w:t>
            </w:r>
            <w:r>
              <w:t xml:space="preserve">locationTimestamp-r16 </w:t>
            </w:r>
            <w:r>
              <w:rPr>
                <w:noProof/>
                <w:lang w:eastAsia="zh-CN"/>
              </w:rPr>
              <w:t>– Optional</w:t>
            </w:r>
          </w:p>
          <w:p w14:paraId="511F6430" w14:textId="1DFA2E71" w:rsidR="001A505C" w:rsidRPr="00D268E5" w:rsidRDefault="00080A9F" w:rsidP="00080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IE </w:t>
            </w:r>
            <w:r>
              <w:t>locationCoordinate-r16 – Shall be present</w:t>
            </w:r>
            <w:r>
              <w:rPr>
                <w:noProof/>
                <w:lang w:eastAsia="zh-CN"/>
              </w:rPr>
              <w:br/>
              <w:t xml:space="preserve">IE locationError-r16 – Optional </w:t>
            </w:r>
            <w:r>
              <w:rPr>
                <w:noProof/>
                <w:lang w:eastAsia="zh-CN"/>
              </w:rPr>
              <w:br/>
              <w:t xml:space="preserve">IE </w:t>
            </w:r>
            <w:r w:rsidRPr="00554896">
              <w:rPr>
                <w:noProof/>
                <w:lang w:eastAsia="zh-CN"/>
              </w:rPr>
              <w:t>locationSource</w:t>
            </w:r>
            <w:r>
              <w:rPr>
                <w:noProof/>
                <w:lang w:eastAsia="zh-CN"/>
              </w:rPr>
              <w:t>-r16 -- Optional</w:t>
            </w:r>
            <w:r>
              <w:rPr>
                <w:noProof/>
                <w:lang w:eastAsia="zh-CN"/>
              </w:rPr>
              <w:br/>
              <w:t>IE velocityEstimate-r16 – Shall be present</w:t>
            </w:r>
          </w:p>
        </w:tc>
      </w:tr>
      <w:tr w:rsidR="001D605F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1D605F" w:rsidRPr="00D268E5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1D605F" w:rsidRPr="00D268E5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1D605F" w14:paraId="4A9FEABC" w14:textId="77777777" w:rsidTr="00E121FF">
        <w:tc>
          <w:tcPr>
            <w:tcW w:w="2694" w:type="dxa"/>
            <w:gridSpan w:val="2"/>
          </w:tcPr>
          <w:p w14:paraId="660C409D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1D605F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E96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3133B85C" w:rsidR="00C40E96" w:rsidRDefault="00C40E96" w:rsidP="00C4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8.1.6.1.1.1.</w:t>
            </w:r>
            <w:r w:rsidR="0097142D">
              <w:rPr>
                <w:noProof/>
                <w:lang w:eastAsia="zh-CN"/>
              </w:rPr>
              <w:t>NR5GC</w:t>
            </w:r>
            <w:r>
              <w:rPr>
                <w:noProof/>
                <w:lang w:eastAsia="zh-CN"/>
              </w:rPr>
              <w:t>, 8.1.6.1.3.5.</w:t>
            </w:r>
            <w:r w:rsidR="0097142D">
              <w:rPr>
                <w:noProof/>
                <w:lang w:eastAsia="zh-CN"/>
              </w:rPr>
              <w:t>NR5GC</w:t>
            </w:r>
            <w:r>
              <w:rPr>
                <w:noProof/>
                <w:lang w:eastAsia="zh-CN"/>
              </w:rPr>
              <w:t>, 8.1.6.1.4.5.1.</w:t>
            </w:r>
            <w:r w:rsidR="0097142D">
              <w:rPr>
                <w:noProof/>
                <w:lang w:eastAsia="zh-CN"/>
              </w:rPr>
              <w:t>NR5GC</w:t>
            </w:r>
            <w:r>
              <w:rPr>
                <w:noProof/>
                <w:lang w:eastAsia="zh-CN"/>
              </w:rPr>
              <w:t xml:space="preserve"> and 8.1.6.2.1.3.</w:t>
            </w:r>
            <w:r w:rsidR="0097142D">
              <w:rPr>
                <w:noProof/>
                <w:lang w:eastAsia="zh-CN"/>
              </w:rPr>
              <w:t>NR5GC</w:t>
            </w:r>
          </w:p>
        </w:tc>
      </w:tr>
      <w:tr w:rsidR="00C40E96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C40E96" w:rsidRDefault="00C40E96" w:rsidP="00C40E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E96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C40E96" w:rsidRDefault="00C40E96" w:rsidP="00C40E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C40E96" w:rsidRDefault="00C40E96" w:rsidP="00C40E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0E96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C40E96" w:rsidRDefault="00C40E96" w:rsidP="00C40E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C40E96" w:rsidRDefault="00C40E96" w:rsidP="00C40E96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C40E96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375156A5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0E887895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D25AD6" w14:textId="77777777" w:rsidR="00C40E96" w:rsidRDefault="00C40E96" w:rsidP="00C40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6A76AF39" w:rsidR="00C40E96" w:rsidRDefault="00C40E96" w:rsidP="00C40E96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</w:t>
            </w:r>
            <w:r>
              <w:rPr>
                <w:noProof/>
              </w:rPr>
              <w:t>38.523-1</w:t>
            </w:r>
          </w:p>
        </w:tc>
      </w:tr>
      <w:tr w:rsidR="00C40E96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C40E96" w:rsidRDefault="00C40E96" w:rsidP="00C40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C40E96" w:rsidRDefault="00C40E96" w:rsidP="00C40E96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C40E96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C40E96" w:rsidRDefault="00C40E96" w:rsidP="00C40E96">
            <w:pPr>
              <w:pStyle w:val="CRCoverPage"/>
              <w:spacing w:after="0"/>
              <w:rPr>
                <w:noProof/>
              </w:rPr>
            </w:pPr>
          </w:p>
        </w:tc>
      </w:tr>
      <w:tr w:rsidR="00C40E96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C40E96" w:rsidRDefault="00C40E96" w:rsidP="00C40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0E96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C40E96" w:rsidRPr="008863B9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C40E96" w:rsidRPr="008863B9" w:rsidRDefault="00C40E96" w:rsidP="00C40E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0E96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C40E96" w:rsidRDefault="00C40E96" w:rsidP="00C40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el"/>
        <w:jc w:val="left"/>
        <w:rPr>
          <w:rStyle w:val="Hervorhebung"/>
          <w:rFonts w:ascii="Arial" w:hAnsi="Arial" w:cs="Arial"/>
          <w:b w:val="0"/>
          <w:i w:val="0"/>
          <w:lang w:eastAsia="en-GB"/>
        </w:rPr>
      </w:pPr>
      <w:bookmarkStart w:id="0" w:name="_Toc135918195"/>
      <w:r w:rsidRPr="00D268E5">
        <w:rPr>
          <w:rStyle w:val="Hervorhebung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C26B957" w14:textId="5C4A0CF0" w:rsidR="00765C7A" w:rsidRDefault="00446488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PH" w:eastAsia="ja-JP"/>
          <w14:ligatures w14:val="standardContextual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765C7A" w:rsidRPr="002C0290">
        <w:rPr>
          <w:rFonts w:ascii="Arial" w:hAnsi="Arial" w:cs="Arial"/>
          <w:iCs/>
        </w:rPr>
        <w:t>Table of Contents</w:t>
      </w:r>
      <w:r w:rsidR="00765C7A">
        <w:tab/>
      </w:r>
      <w:r w:rsidR="00765C7A">
        <w:fldChar w:fldCharType="begin"/>
      </w:r>
      <w:r w:rsidR="00765C7A">
        <w:instrText xml:space="preserve"> PAGEREF _Toc135918195 \h </w:instrText>
      </w:r>
      <w:r w:rsidR="00765C7A">
        <w:fldChar w:fldCharType="separate"/>
      </w:r>
      <w:r w:rsidR="00765C7A">
        <w:t>2</w:t>
      </w:r>
      <w:r w:rsidR="00765C7A">
        <w:fldChar w:fldCharType="end"/>
      </w:r>
    </w:p>
    <w:p w14:paraId="64A10244" w14:textId="3F3201FB" w:rsidR="00765C7A" w:rsidRDefault="00765C7A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PH" w:eastAsia="ja-JP"/>
          <w14:ligatures w14:val="standardContextual"/>
        </w:rPr>
      </w:pPr>
      <w:r w:rsidRPr="002C0290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ja-JP"/>
          <w14:ligatures w14:val="standardContextual"/>
        </w:rPr>
        <w:tab/>
      </w:r>
      <w:r w:rsidRPr="002C0290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_Toc135918196 \h </w:instrText>
      </w:r>
      <w:r>
        <w:fldChar w:fldCharType="separate"/>
      </w:r>
      <w:r>
        <w:t>3</w:t>
      </w:r>
      <w:r>
        <w:fldChar w:fldCharType="end"/>
      </w:r>
    </w:p>
    <w:p w14:paraId="0FE0C55F" w14:textId="77F9E492" w:rsidR="00765C7A" w:rsidRDefault="00765C7A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PH" w:eastAsia="ja-JP"/>
          <w14:ligatures w14:val="standardContextual"/>
        </w:rPr>
      </w:pPr>
      <w:r w:rsidRPr="002C0290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ja-JP"/>
          <w14:ligatures w14:val="standardContextual"/>
        </w:rPr>
        <w:tab/>
      </w:r>
      <w:r w:rsidRPr="002C0290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_Toc135918197 \h </w:instrText>
      </w:r>
      <w:r>
        <w:fldChar w:fldCharType="separate"/>
      </w:r>
      <w:r>
        <w:t>3</w:t>
      </w:r>
      <w:r>
        <w:fldChar w:fldCharType="end"/>
      </w:r>
    </w:p>
    <w:p w14:paraId="3D0078BF" w14:textId="6E73BFF2" w:rsidR="00765C7A" w:rsidRDefault="00765C7A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</w:pPr>
      <w:r w:rsidRPr="002C029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  <w:tab/>
      </w:r>
      <w:r w:rsidRPr="002C029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_Toc135918198 \h </w:instrText>
      </w:r>
      <w:r>
        <w:fldChar w:fldCharType="separate"/>
      </w:r>
      <w:r>
        <w:t>3</w:t>
      </w:r>
      <w:r>
        <w:fldChar w:fldCharType="end"/>
      </w:r>
    </w:p>
    <w:p w14:paraId="562509CF" w14:textId="702A54FA" w:rsidR="00765C7A" w:rsidRDefault="00765C7A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</w:pPr>
      <w:r w:rsidRPr="002C029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  <w:tab/>
      </w:r>
      <w:r w:rsidRPr="002C0290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_Toc135918199 \h </w:instrText>
      </w:r>
      <w:r>
        <w:fldChar w:fldCharType="separate"/>
      </w:r>
      <w:r>
        <w:t>5</w:t>
      </w:r>
      <w:r>
        <w:fldChar w:fldCharType="end"/>
      </w:r>
    </w:p>
    <w:p w14:paraId="65F61C8B" w14:textId="2D2933A4" w:rsidR="00765C7A" w:rsidRDefault="00765C7A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</w:pPr>
      <w:r w:rsidRPr="002C0290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  <w:tab/>
      </w:r>
      <w:r w:rsidRPr="002C0290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_Toc135918200 \h </w:instrText>
      </w:r>
      <w:r>
        <w:fldChar w:fldCharType="separate"/>
      </w:r>
      <w:r>
        <w:t>9</w:t>
      </w:r>
      <w:r>
        <w:fldChar w:fldCharType="end"/>
      </w:r>
    </w:p>
    <w:p w14:paraId="2DB1F23D" w14:textId="24927892" w:rsidR="00765C7A" w:rsidRDefault="00765C7A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</w:pPr>
      <w:r w:rsidRPr="002C0290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  <w:tab/>
      </w:r>
      <w:r w:rsidRPr="002C0290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_Toc135918201 \h </w:instrText>
      </w:r>
      <w:r>
        <w:fldChar w:fldCharType="separate"/>
      </w:r>
      <w:r>
        <w:t>12</w:t>
      </w:r>
      <w:r>
        <w:fldChar w:fldCharType="end"/>
      </w:r>
    </w:p>
    <w:p w14:paraId="33D17DF6" w14:textId="1EA6DDA9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berschrift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5918196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13AF125B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425632">
        <w:t>3</w:t>
      </w:r>
      <w:r w:rsidR="005653AA" w:rsidRPr="005653AA">
        <w:t>wk</w:t>
      </w:r>
      <w:r w:rsidR="00425632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44F8AA09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5A1E3D" w:rsidRPr="005A1E3D">
        <w:rPr>
          <w:rFonts w:cs="Arial"/>
          <w:sz w:val="24"/>
          <w:lang w:eastAsia="ja-JP"/>
        </w:rPr>
        <w:t xml:space="preserve"> </w:t>
      </w:r>
      <w:r w:rsidR="005A1E3D">
        <w:rPr>
          <w:rFonts w:cs="Arial"/>
          <w:sz w:val="24"/>
          <w:lang w:eastAsia="ja-JP"/>
        </w:rPr>
        <w:t xml:space="preserve">                     </w:t>
      </w:r>
      <w:r w:rsidR="005A1E3D" w:rsidRPr="00E47023">
        <w:rPr>
          <w:rFonts w:cs="Arial"/>
          <w:sz w:val="24"/>
          <w:lang w:eastAsia="ja-JP"/>
        </w:rPr>
        <w:t>Kalahasti, Narendra</w:t>
      </w:r>
      <w:r w:rsidR="005A1E3D" w:rsidRPr="00E47023">
        <w:rPr>
          <w:rFonts w:cs="Arial"/>
          <w:sz w:val="24"/>
          <w:lang w:eastAsia="ja-JP"/>
        </w:rPr>
        <w:br/>
      </w:r>
      <w:r w:rsidR="005A1E3D" w:rsidRPr="00E47023">
        <w:rPr>
          <w:rFonts w:cs="Arial"/>
          <w:b/>
          <w:lang w:eastAsia="ja-JP"/>
        </w:rPr>
        <w:tab/>
      </w:r>
      <w:r w:rsidR="005A1E3D" w:rsidRPr="00E47023">
        <w:rPr>
          <w:rFonts w:cs="Arial"/>
          <w:lang w:eastAsia="ja-JP"/>
        </w:rPr>
        <w:t>Narendra.Kalahasti@anritsu.com</w:t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berschrift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5918197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318EBBDF" w14:textId="0011141B" w:rsidR="00730855" w:rsidRDefault="00730855" w:rsidP="00730855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35918198"/>
      <w:bookmarkStart w:id="7" w:name="_Toc106975634"/>
      <w:bookmarkStart w:id="8" w:name="_Toc109680267"/>
      <w:bookmarkStart w:id="9" w:name="_Toc122623878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>Change 1</w:t>
      </w:r>
      <w:bookmarkEnd w:id="6"/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6"/>
        <w:gridCol w:w="7653"/>
        <w:gridCol w:w="11"/>
      </w:tblGrid>
      <w:tr w:rsidR="00730855" w14:paraId="547EA83D" w14:textId="77777777" w:rsidTr="00546735">
        <w:trPr>
          <w:gridAfter w:val="1"/>
          <w:wAfter w:w="11" w:type="dxa"/>
          <w:trHeight w:val="447"/>
        </w:trPr>
        <w:tc>
          <w:tcPr>
            <w:tcW w:w="1986" w:type="dxa"/>
          </w:tcPr>
          <w:p w14:paraId="4BCA3307" w14:textId="77777777" w:rsidR="00730855" w:rsidRDefault="00730855" w:rsidP="00CD4E6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3" w:type="dxa"/>
          </w:tcPr>
          <w:p w14:paraId="2714654B" w14:textId="2F5F9344" w:rsidR="00730855" w:rsidRDefault="00D84A08" w:rsidP="00CD4E61">
            <w:pPr>
              <w:spacing w:after="0"/>
            </w:pPr>
            <w:r>
              <w:t>f_TC_8_1_6_1_1_1_NR5GC_</w:t>
            </w:r>
            <w:proofErr w:type="gramStart"/>
            <w:r>
              <w:t>TestBody(</w:t>
            </w:r>
            <w:proofErr w:type="gramEnd"/>
            <w:r>
              <w:t>)</w:t>
            </w:r>
          </w:p>
        </w:tc>
      </w:tr>
      <w:tr w:rsidR="00730855" w14:paraId="36FA9065" w14:textId="77777777" w:rsidTr="00546735">
        <w:trPr>
          <w:gridAfter w:val="1"/>
          <w:wAfter w:w="11" w:type="dxa"/>
          <w:trHeight w:val="452"/>
        </w:trPr>
        <w:tc>
          <w:tcPr>
            <w:tcW w:w="1986" w:type="dxa"/>
          </w:tcPr>
          <w:p w14:paraId="1A091CA1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3" w:type="dxa"/>
          </w:tcPr>
          <w:p w14:paraId="09986D61" w14:textId="77777777" w:rsidR="004E3127" w:rsidRDefault="004E3127" w:rsidP="004E31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preamble, if the test function defined in TS 38.509 is used to provide UE location, only </w:t>
            </w:r>
            <w:r w:rsidRPr="005B6165">
              <w:rPr>
                <w:noProof/>
              </w:rPr>
              <w:t>ellipsoidPointWithAltitude, horizontalVelocity and gnss-TOD-msec</w:t>
            </w:r>
            <w:r>
              <w:rPr>
                <w:noProof/>
              </w:rPr>
              <w:t xml:space="preserve"> are provided in the </w:t>
            </w:r>
            <w:r w:rsidRPr="00542D17">
              <w:t xml:space="preserve">UPDATE UE LOCATION </w:t>
            </w:r>
            <w:proofErr w:type="gramStart"/>
            <w:r w:rsidRPr="00542D17">
              <w:t>INFORMATION</w:t>
            </w:r>
            <w:r>
              <w:rPr>
                <w:noProof/>
              </w:rPr>
              <w:t xml:space="preserve">  message</w:t>
            </w:r>
            <w:proofErr w:type="gramEnd"/>
            <w:r>
              <w:rPr>
                <w:noProof/>
              </w:rPr>
              <w:t xml:space="preserve"> as defined in TS 38.509/36.509. Therefore UE has no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 To check these parameters may fail the UE.</w:t>
            </w:r>
          </w:p>
          <w:p w14:paraId="5DC7191A" w14:textId="77777777" w:rsidR="00730855" w:rsidRDefault="00730855" w:rsidP="00CD4E61">
            <w:pPr>
              <w:pStyle w:val="CRCoverPage"/>
              <w:spacing w:after="0"/>
              <w:rPr>
                <w:noProof/>
              </w:rPr>
            </w:pPr>
          </w:p>
          <w:p w14:paraId="3A1AF375" w14:textId="77777777" w:rsidR="00730855" w:rsidRPr="00FA46AD" w:rsidRDefault="00730855" w:rsidP="00CD4E6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noProof/>
              </w:rPr>
              <w:t>#draft proseCR would be raised during RAN5#99</w:t>
            </w:r>
          </w:p>
        </w:tc>
      </w:tr>
      <w:tr w:rsidR="00730855" w14:paraId="26A2F6CD" w14:textId="77777777" w:rsidTr="00546735">
        <w:trPr>
          <w:gridAfter w:val="1"/>
          <w:wAfter w:w="11" w:type="dxa"/>
        </w:trPr>
        <w:tc>
          <w:tcPr>
            <w:tcW w:w="1986" w:type="dxa"/>
          </w:tcPr>
          <w:p w14:paraId="458231B5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3" w:type="dxa"/>
          </w:tcPr>
          <w:p w14:paraId="2EB9BD61" w14:textId="7433419F" w:rsidR="00730855" w:rsidRPr="00FA46AD" w:rsidRDefault="004E3127" w:rsidP="00CD4E6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Modify the checking of Measurement Report at Step 4 using </w:t>
            </w:r>
            <w:r w:rsidRPr="004E3127">
              <w:t>cdr_38508_MeasResults_LocationInfo</w:t>
            </w:r>
            <w:r>
              <w:t xml:space="preserve"> to NOT check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</w:t>
            </w:r>
          </w:p>
        </w:tc>
      </w:tr>
      <w:tr w:rsidR="00730855" w14:paraId="349F1E68" w14:textId="77777777" w:rsidTr="00546735">
        <w:trPr>
          <w:gridAfter w:val="1"/>
          <w:wAfter w:w="11" w:type="dxa"/>
        </w:trPr>
        <w:tc>
          <w:tcPr>
            <w:tcW w:w="1986" w:type="dxa"/>
          </w:tcPr>
          <w:p w14:paraId="54E2D1AA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3" w:type="dxa"/>
          </w:tcPr>
          <w:p w14:paraId="1C9253A2" w14:textId="53DAEBC6" w:rsidR="00730855" w:rsidRPr="00880368" w:rsidRDefault="00D84A08" w:rsidP="00CD4E61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D84A08">
              <w:rPr>
                <w:rFonts w:ascii="Arial" w:hAnsi="Arial" w:cs="Arial"/>
              </w:rPr>
              <w:t>RRC_MDT_IntraNR_Immediate_NR5GC.ttcn</w:t>
            </w:r>
          </w:p>
        </w:tc>
      </w:tr>
      <w:tr w:rsidR="00A704E7" w14:paraId="6B2339FF" w14:textId="77777777" w:rsidTr="00546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EC9650" w14:textId="34D76339" w:rsidR="00A704E7" w:rsidRDefault="00A704E7" w:rsidP="00A704E7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</w:rPr>
              <w:t xml:space="preserve">MCC160 </w:t>
            </w:r>
            <w:r w:rsidRPr="00A9629B">
              <w:rPr>
                <w:rFonts w:ascii="Arial" w:hAnsi="Arial"/>
                <w:b/>
                <w:color w:val="000000" w:themeColor="text1"/>
              </w:rPr>
              <w:t>Comment</w:t>
            </w:r>
          </w:p>
        </w:tc>
        <w:tc>
          <w:tcPr>
            <w:tcW w:w="76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4F3EA6" w14:textId="4E3F774A" w:rsidR="00A704E7" w:rsidRPr="00A9307D" w:rsidRDefault="00A704E7" w:rsidP="00A704E7">
            <w:pPr>
              <w:rPr>
                <w:rFonts w:ascii="Arial" w:hAnsi="Arial" w:cs="Arial"/>
                <w:highlight w:val="cyan"/>
                <w:lang w:eastAsia="fr-FR"/>
              </w:rPr>
            </w:pPr>
            <w:r w:rsidRPr="00A9629B">
              <w:rPr>
                <w:rFonts w:ascii="Arial" w:hAnsi="Arial"/>
                <w:highlight w:val="green"/>
                <w:lang w:eastAsia="zh-CN"/>
              </w:rPr>
              <w:t>Accepted due to approval of Prose CR R5-23</w:t>
            </w:r>
            <w:r>
              <w:rPr>
                <w:rFonts w:ascii="Arial" w:hAnsi="Arial"/>
                <w:highlight w:val="green"/>
                <w:lang w:eastAsia="zh-CN"/>
              </w:rPr>
              <w:t>5427</w:t>
            </w:r>
            <w:r w:rsidRPr="00A9629B">
              <w:rPr>
                <w:rFonts w:ascii="Arial" w:hAnsi="Arial"/>
                <w:highlight w:val="green"/>
                <w:lang w:eastAsia="zh-CN"/>
              </w:rPr>
              <w:t xml:space="preserve"> at RAN5#100</w:t>
            </w:r>
          </w:p>
        </w:tc>
      </w:tr>
    </w:tbl>
    <w:p w14:paraId="4EA680E2" w14:textId="77777777" w:rsidR="00730855" w:rsidRDefault="00730855" w:rsidP="00730855"/>
    <w:p w14:paraId="64AB4E6B" w14:textId="77777777" w:rsidR="00730855" w:rsidRPr="00570959" w:rsidRDefault="00730855" w:rsidP="00730855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30855" w14:paraId="7EAC3B07" w14:textId="77777777" w:rsidTr="00CD4E61">
        <w:tc>
          <w:tcPr>
            <w:tcW w:w="9855" w:type="dxa"/>
          </w:tcPr>
          <w:p w14:paraId="47F71BC0" w14:textId="77777777" w:rsidR="00D84A08" w:rsidRDefault="00D84A08" w:rsidP="00D84A08">
            <w:pPr>
              <w:spacing w:after="0"/>
            </w:pPr>
            <w:r>
              <w:t>function f_TC_8_1_6_1_1_1_NR5GC_</w:t>
            </w:r>
            <w:proofErr w:type="gramStart"/>
            <w:r>
              <w:t>TestBody(</w:t>
            </w:r>
            <w:proofErr w:type="gramEnd"/>
            <w:r>
              <w:t>) runs on NR_BASE_PTC</w:t>
            </w:r>
          </w:p>
          <w:p w14:paraId="6DF06512" w14:textId="77777777" w:rsidR="00D84A08" w:rsidRDefault="00D84A08" w:rsidP="00D84A08">
            <w:pPr>
              <w:spacing w:after="0"/>
            </w:pPr>
            <w:r>
              <w:t xml:space="preserve">  {</w:t>
            </w:r>
          </w:p>
          <w:p w14:paraId="3A6258F4" w14:textId="77777777" w:rsidR="00D84A08" w:rsidRDefault="00D84A08" w:rsidP="00D84A08">
            <w:pPr>
              <w:spacing w:after="0"/>
            </w:pPr>
            <w:r>
              <w:t xml:space="preserve">   </w:t>
            </w:r>
          </w:p>
          <w:p w14:paraId="69FB5464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v_CellPower_T1_FR</w:t>
            </w:r>
            <w:proofErr w:type="gramStart"/>
            <w:r>
              <w:t>1 :</w:t>
            </w:r>
            <w:proofErr w:type="gramEnd"/>
            <w:r>
              <w:t>= -98;</w:t>
            </w:r>
          </w:p>
          <w:p w14:paraId="69E172AB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v_CellPower_T1_FR</w:t>
            </w:r>
            <w:proofErr w:type="gramStart"/>
            <w:r>
              <w:t>2 :</w:t>
            </w:r>
            <w:proofErr w:type="gramEnd"/>
            <w:r>
              <w:t>= -96; //@sic R5-216496 sic@</w:t>
            </w:r>
          </w:p>
          <w:p w14:paraId="08F8EB02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v_CellPower_T2_FR</w:t>
            </w:r>
            <w:proofErr w:type="gramStart"/>
            <w:r>
              <w:t>1 :</w:t>
            </w:r>
            <w:proofErr w:type="gramEnd"/>
            <w:r>
              <w:t>= -78;</w:t>
            </w:r>
          </w:p>
          <w:p w14:paraId="505C59E2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v_CellPower_T2_FR</w:t>
            </w:r>
            <w:proofErr w:type="gramStart"/>
            <w:r>
              <w:t>2 :</w:t>
            </w:r>
            <w:proofErr w:type="gramEnd"/>
            <w:r>
              <w:t>= -82; //@sic R5-216496 sic@</w:t>
            </w:r>
          </w:p>
          <w:p w14:paraId="01F108C0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</w:t>
            </w:r>
            <w:proofErr w:type="spellEnd"/>
            <w:r>
              <w:t>;</w:t>
            </w:r>
          </w:p>
          <w:p w14:paraId="16E95278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v_RsrpThres</w:t>
            </w:r>
            <w:proofErr w:type="spellEnd"/>
            <w:r>
              <w:t>;</w:t>
            </w:r>
          </w:p>
          <w:p w14:paraId="100D793A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v_AbsThreshSS_Rsrp</w:t>
            </w:r>
            <w:proofErr w:type="spellEnd"/>
            <w:r>
              <w:t>;</w:t>
            </w:r>
          </w:p>
          <w:p w14:paraId="6FF04FF4" w14:textId="77777777" w:rsidR="00D84A08" w:rsidRDefault="00D84A08" w:rsidP="00D84A08">
            <w:pPr>
              <w:spacing w:after="0"/>
            </w:pPr>
            <w:r>
              <w:t xml:space="preserve">   var Hysteresis </w:t>
            </w:r>
            <w:proofErr w:type="spellStart"/>
            <w:r>
              <w:t>v_Hysteresis</w:t>
            </w:r>
            <w:proofErr w:type="spellEnd"/>
            <w:r>
              <w:t>;</w:t>
            </w:r>
          </w:p>
          <w:p w14:paraId="71383215" w14:textId="77777777" w:rsidR="00D84A08" w:rsidRDefault="00D84A08" w:rsidP="00D84A08">
            <w:pPr>
              <w:spacing w:after="0"/>
            </w:pPr>
            <w:r>
              <w:t xml:space="preserve">      </w:t>
            </w:r>
          </w:p>
          <w:p w14:paraId="13E645F2" w14:textId="77777777" w:rsidR="00D84A08" w:rsidRDefault="00D84A08" w:rsidP="00D84A08">
            <w:pPr>
              <w:spacing w:after="0"/>
            </w:pPr>
            <w:r>
              <w:t xml:space="preserve">   var template (value) </w:t>
            </w:r>
            <w:proofErr w:type="spellStart"/>
            <w:r>
              <w:t>MeasObjectParamsList_Type</w:t>
            </w:r>
            <w:proofErr w:type="spellEnd"/>
            <w:r>
              <w:t xml:space="preserve"> </w:t>
            </w:r>
            <w:proofErr w:type="spellStart"/>
            <w:r>
              <w:t>v_MeasuredObjectList</w:t>
            </w:r>
            <w:proofErr w:type="spellEnd"/>
            <w:r>
              <w:t>;</w:t>
            </w:r>
          </w:p>
          <w:p w14:paraId="04160133" w14:textId="77777777" w:rsidR="00D84A08" w:rsidRDefault="00D84A08" w:rsidP="00D84A08">
            <w:pPr>
              <w:spacing w:after="0"/>
            </w:pPr>
            <w:r>
              <w:t xml:space="preserve">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v_ReportConfigList</w:t>
            </w:r>
            <w:proofErr w:type="spellEnd"/>
            <w:r>
              <w:t>;</w:t>
            </w:r>
          </w:p>
          <w:p w14:paraId="5B38C26A" w14:textId="77777777" w:rsidR="00D84A08" w:rsidRDefault="00D84A08" w:rsidP="00D84A08">
            <w:pPr>
              <w:spacing w:after="0"/>
            </w:pPr>
            <w:r>
              <w:t xml:space="preserve">   var template (value) </w:t>
            </w:r>
            <w:proofErr w:type="spellStart"/>
            <w:r>
              <w:t>MeasIdToAddModList</w:t>
            </w:r>
            <w:proofErr w:type="spellEnd"/>
            <w:r>
              <w:t xml:space="preserve"> </w:t>
            </w:r>
            <w:proofErr w:type="spellStart"/>
            <w:r>
              <w:t>v_MeasIdConfigList</w:t>
            </w:r>
            <w:proofErr w:type="spellEnd"/>
            <w:r>
              <w:t>;</w:t>
            </w:r>
          </w:p>
          <w:p w14:paraId="2B8741E3" w14:textId="77777777" w:rsidR="00D84A08" w:rsidRDefault="00D84A08" w:rsidP="00D84A08">
            <w:pPr>
              <w:spacing w:after="0"/>
            </w:pPr>
            <w:r>
              <w:t xml:space="preserve">   var template (omit)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v_MeasConfig</w:t>
            </w:r>
            <w:proofErr w:type="spellEnd"/>
            <w:r>
              <w:t>;</w:t>
            </w:r>
          </w:p>
          <w:p w14:paraId="7EF77216" w14:textId="77777777" w:rsidR="00D84A08" w:rsidRDefault="00D84A08" w:rsidP="00D84A08">
            <w:pPr>
              <w:spacing w:after="0"/>
            </w:pPr>
            <w:r>
              <w:t xml:space="preserve">   var template (present) </w:t>
            </w:r>
            <w:proofErr w:type="spellStart"/>
            <w:r>
              <w:t>MeasResults</w:t>
            </w:r>
            <w:proofErr w:type="spellEnd"/>
            <w:r>
              <w:t xml:space="preserve"> </w:t>
            </w:r>
            <w:proofErr w:type="spellStart"/>
            <w:r>
              <w:t>v_MeasResults</w:t>
            </w:r>
            <w:proofErr w:type="spellEnd"/>
            <w:r>
              <w:t>;</w:t>
            </w:r>
          </w:p>
          <w:p w14:paraId="75E0A0E9" w14:textId="77777777" w:rsidR="00D84A08" w:rsidRDefault="00D84A08" w:rsidP="00D84A08">
            <w:pPr>
              <w:spacing w:after="0"/>
            </w:pPr>
            <w:r>
              <w:t xml:space="preserve">   var template (value) OtherConfig_v1610 v_OtherConfig_v</w:t>
            </w:r>
            <w:proofErr w:type="gramStart"/>
            <w:r>
              <w:t xml:space="preserve">1610;   </w:t>
            </w:r>
            <w:proofErr w:type="gramEnd"/>
            <w:r>
              <w:t xml:space="preserve"> //@sic R5-231194 sic@</w:t>
            </w:r>
          </w:p>
          <w:p w14:paraId="458A12A4" w14:textId="77777777" w:rsidR="00D84A08" w:rsidRDefault="00D84A08" w:rsidP="00D84A08">
            <w:pPr>
              <w:spacing w:after="0"/>
            </w:pPr>
            <w:r>
              <w:t xml:space="preserve">      </w:t>
            </w:r>
          </w:p>
          <w:p w14:paraId="5CF9EB21" w14:textId="77777777" w:rsidR="00D84A08" w:rsidRDefault="00D84A08" w:rsidP="00D84A08">
            <w:pPr>
              <w:spacing w:after="0"/>
            </w:pPr>
          </w:p>
          <w:p w14:paraId="7ABE2AC0" w14:textId="77777777" w:rsidR="00D84A08" w:rsidRDefault="00D84A08" w:rsidP="00D84A08">
            <w:pPr>
              <w:spacing w:after="0"/>
            </w:pPr>
            <w:r>
              <w:t xml:space="preserve">   //@</w:t>
            </w:r>
            <w:proofErr w:type="spellStart"/>
            <w:r>
              <w:t>siclog</w:t>
            </w:r>
            <w:proofErr w:type="spellEnd"/>
            <w:r>
              <w:t xml:space="preserve">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C7AF8D0" w14:textId="77777777" w:rsidR="00D84A08" w:rsidRDefault="00D84A08" w:rsidP="00D84A08">
            <w:pPr>
              <w:spacing w:after="0"/>
            </w:pPr>
            <w:r>
              <w:t xml:space="preserve">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to setup intra NR measurement</w:t>
            </w:r>
          </w:p>
          <w:p w14:paraId="44A84783" w14:textId="77777777" w:rsidR="00D84A08" w:rsidRDefault="00D84A08" w:rsidP="00D84A08">
            <w:pPr>
              <w:spacing w:after="0"/>
            </w:pPr>
            <w:r>
              <w:t xml:space="preserve">   // and reporting for event A2 with </w:t>
            </w:r>
            <w:proofErr w:type="spellStart"/>
            <w:r>
              <w:t>includeLocationInfo</w:t>
            </w:r>
            <w:proofErr w:type="spellEnd"/>
            <w:r>
              <w:t xml:space="preserve"> configured.</w:t>
            </w:r>
          </w:p>
          <w:p w14:paraId="06CC417D" w14:textId="77777777" w:rsidR="00D84A08" w:rsidRDefault="00D84A08" w:rsidP="00D84A08">
            <w:pPr>
              <w:spacing w:after="0"/>
            </w:pPr>
            <w:r>
              <w:t xml:space="preserve">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message.</w:t>
            </w:r>
          </w:p>
          <w:p w14:paraId="64F9042B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</w:t>
            </w:r>
            <w:proofErr w:type="gramStart"/>
            <w:r>
              <w:t>PhysCellId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f_NR_CellInfo_GetPhysicalCellId</w:t>
            </w:r>
            <w:proofErr w:type="spellEnd"/>
            <w:r>
              <w:t>(nr_Cell1);</w:t>
            </w:r>
          </w:p>
          <w:p w14:paraId="4021C275" w14:textId="77777777" w:rsidR="00D84A08" w:rsidRDefault="00D84A08" w:rsidP="00D84A08">
            <w:pPr>
              <w:spacing w:after="0"/>
            </w:pPr>
            <w:r>
              <w:lastRenderedPageBreak/>
              <w:t xml:space="preserve">   </w:t>
            </w:r>
            <w:proofErr w:type="spellStart"/>
            <w:r>
              <w:t>v_AbsThreshSS_</w:t>
            </w:r>
            <w:proofErr w:type="gramStart"/>
            <w:r>
              <w:t>Rsrp</w:t>
            </w:r>
            <w:proofErr w:type="spellEnd"/>
            <w:r>
              <w:t xml:space="preserve"> :</w:t>
            </w:r>
            <w:proofErr w:type="gramEnd"/>
            <w:r>
              <w:t>= 57;</w:t>
            </w:r>
          </w:p>
          <w:p w14:paraId="6A2DDE5D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</w:t>
            </w:r>
            <w:proofErr w:type="gramStart"/>
            <w:r>
              <w:t>RsrpThres</w:t>
            </w:r>
            <w:proofErr w:type="spellEnd"/>
            <w:r>
              <w:t xml:space="preserve"> :</w:t>
            </w:r>
            <w:proofErr w:type="gramEnd"/>
            <w:r>
              <w:t>= 69;</w:t>
            </w:r>
          </w:p>
          <w:p w14:paraId="7CB88A25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</w:t>
            </w:r>
            <w:proofErr w:type="gramStart"/>
            <w:r>
              <w:t>Hysteresis</w:t>
            </w:r>
            <w:proofErr w:type="spellEnd"/>
            <w:r>
              <w:t xml:space="preserve"> :</w:t>
            </w:r>
            <w:proofErr w:type="gramEnd"/>
            <w:r>
              <w:t>= 0; //@sic R5-216496 sic@</w:t>
            </w:r>
          </w:p>
          <w:p w14:paraId="4E98B104" w14:textId="77777777" w:rsidR="00D84A08" w:rsidRDefault="00D84A08" w:rsidP="00D84A08">
            <w:pPr>
              <w:spacing w:after="0"/>
            </w:pPr>
            <w:r>
              <w:t xml:space="preserve"> </w:t>
            </w:r>
          </w:p>
          <w:p w14:paraId="52CBBECB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</w:t>
            </w:r>
            <w:proofErr w:type="gramStart"/>
            <w:r>
              <w:t>MeasuredObjectList</w:t>
            </w:r>
            <w:proofErr w:type="spellEnd"/>
            <w:r>
              <w:t xml:space="preserve"> :</w:t>
            </w:r>
            <w:proofErr w:type="gramEnd"/>
            <w:r>
              <w:t xml:space="preserve">= {cs_MeasObjectId1(nr_Cell1, </w:t>
            </w:r>
            <w:proofErr w:type="spellStart"/>
            <w:r>
              <w:t>v_AbsThreshSS_Rsrp</w:t>
            </w:r>
            <w:proofErr w:type="spellEnd"/>
            <w:r>
              <w:t>)};</w:t>
            </w:r>
          </w:p>
          <w:p w14:paraId="6D635181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</w:t>
            </w:r>
            <w:proofErr w:type="gramStart"/>
            <w:r>
              <w:t>ReportConfigList</w:t>
            </w:r>
            <w:proofErr w:type="spellEnd"/>
            <w:r>
              <w:t xml:space="preserve"> :</w:t>
            </w:r>
            <w:proofErr w:type="gramEnd"/>
            <w:r>
              <w:t xml:space="preserve">= {cs_NR_ReportConfigEventA2(tsc_NR_IdReportConfigId1, </w:t>
            </w:r>
            <w:proofErr w:type="spellStart"/>
            <w:r>
              <w:t>v_RsrpThres</w:t>
            </w:r>
            <w:proofErr w:type="spellEnd"/>
            <w:r>
              <w:t xml:space="preserve">, r1, </w:t>
            </w:r>
            <w:proofErr w:type="spellStart"/>
            <w:r>
              <w:t>v_Hysteresis</w:t>
            </w:r>
            <w:proofErr w:type="spellEnd"/>
            <w:r>
              <w:t>)}; //@sic R5s211595 sic@</w:t>
            </w:r>
          </w:p>
          <w:p w14:paraId="163AA0F3" w14:textId="77777777" w:rsidR="00D84A08" w:rsidRDefault="00D84A08" w:rsidP="00D84A08">
            <w:pPr>
              <w:spacing w:after="0"/>
            </w:pPr>
            <w:r>
              <w:t xml:space="preserve">   v_</w:t>
            </w:r>
            <w:proofErr w:type="gramStart"/>
            <w:r>
              <w:t>ReportConfigList[</w:t>
            </w:r>
            <w:proofErr w:type="gramEnd"/>
            <w:r>
              <w:t>0].reportConfig.reportConfigNR.reportType.eventTriggered.includeCommonLocationInfo_r16 := true_;</w:t>
            </w:r>
          </w:p>
          <w:p w14:paraId="623D5115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</w:t>
            </w:r>
            <w:proofErr w:type="gramStart"/>
            <w:r>
              <w:t>MeasIdConfigList</w:t>
            </w:r>
            <w:proofErr w:type="spellEnd"/>
            <w:r>
              <w:t xml:space="preserve"> :</w:t>
            </w:r>
            <w:proofErr w:type="gramEnd"/>
            <w:r>
              <w:t>= {cs_NR_MeasId_Config_id1_obj1_conf1};</w:t>
            </w:r>
          </w:p>
          <w:p w14:paraId="655C856B" w14:textId="77777777" w:rsidR="00D84A08" w:rsidRDefault="00D84A08" w:rsidP="00D84A08">
            <w:pPr>
              <w:spacing w:after="0"/>
            </w:pPr>
            <w:r>
              <w:t xml:space="preserve">      </w:t>
            </w:r>
          </w:p>
          <w:p w14:paraId="29773E34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</w:t>
            </w:r>
            <w:proofErr w:type="gramStart"/>
            <w:r>
              <w:t>MeasConfig</w:t>
            </w:r>
            <w:proofErr w:type="spellEnd"/>
            <w:r>
              <w:t xml:space="preserve"> :</w:t>
            </w:r>
            <w:proofErr w:type="gramEnd"/>
            <w:r>
              <w:t>=</w:t>
            </w:r>
            <w:proofErr w:type="spellStart"/>
            <w:r>
              <w:t>f_NR_GenerateMeasurementConfigNR</w:t>
            </w:r>
            <w:proofErr w:type="spellEnd"/>
            <w:r>
              <w:t>(</w:t>
            </w:r>
            <w:proofErr w:type="spellStart"/>
            <w:r>
              <w:t>v_MeasuredObjectList</w:t>
            </w:r>
            <w:proofErr w:type="spellEnd"/>
            <w:r>
              <w:t xml:space="preserve">, </w:t>
            </w:r>
            <w:proofErr w:type="spellStart"/>
            <w:r>
              <w:t>v_ReportConfigList</w:t>
            </w:r>
            <w:proofErr w:type="spellEnd"/>
            <w:r>
              <w:t xml:space="preserve">, </w:t>
            </w:r>
            <w:proofErr w:type="spellStart"/>
            <w:r>
              <w:t>v_MeasIdConfigList</w:t>
            </w:r>
            <w:proofErr w:type="spellEnd"/>
            <w:r>
              <w:t>);</w:t>
            </w:r>
          </w:p>
          <w:p w14:paraId="5E9A0CAF" w14:textId="77777777" w:rsidR="00D84A08" w:rsidRDefault="00D84A08" w:rsidP="00D84A08">
            <w:pPr>
              <w:spacing w:after="0"/>
            </w:pPr>
            <w:r>
              <w:t xml:space="preserve">   v_OtherConfig_v</w:t>
            </w:r>
            <w:proofErr w:type="gramStart"/>
            <w:r>
              <w:t>1610 :</w:t>
            </w:r>
            <w:proofErr w:type="gramEnd"/>
            <w:r>
              <w:t>= cs_OtherConfig_v1610; //@sic R5-231194 sic@</w:t>
            </w:r>
          </w:p>
          <w:p w14:paraId="56E56D77" w14:textId="77777777" w:rsidR="00D84A08" w:rsidRDefault="00D84A08" w:rsidP="00D84A08">
            <w:pPr>
              <w:spacing w:after="0"/>
            </w:pPr>
            <w:r>
              <w:t xml:space="preserve">   v_OtherConfig_v1610.obtainCommonLocation_r</w:t>
            </w:r>
            <w:proofErr w:type="gramStart"/>
            <w:r>
              <w:t>16 :</w:t>
            </w:r>
            <w:proofErr w:type="gramEnd"/>
            <w:r>
              <w:t>= true_; //@sic R5-231194 sic@</w:t>
            </w:r>
          </w:p>
          <w:p w14:paraId="3AA54A8B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f_NR_SendRRCReconfiguration_</w:t>
            </w:r>
            <w:proofErr w:type="gramStart"/>
            <w:r>
              <w:t>MeasNR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v_MeasConfig</w:t>
            </w:r>
            <w:proofErr w:type="spellEnd"/>
            <w:r>
              <w:t>,-,-,-,-,-,-,v_OtherConfig_v1610); //@sic R5-231194 sic@</w:t>
            </w:r>
          </w:p>
          <w:p w14:paraId="722987F1" w14:textId="77777777" w:rsidR="00D84A08" w:rsidRDefault="00D84A08" w:rsidP="00D84A08">
            <w:pPr>
              <w:spacing w:after="0"/>
            </w:pPr>
          </w:p>
          <w:p w14:paraId="3E511366" w14:textId="77777777" w:rsidR="00D84A08" w:rsidRDefault="00D84A08" w:rsidP="00D84A08">
            <w:pPr>
              <w:spacing w:after="0"/>
            </w:pPr>
            <w:r>
              <w:t xml:space="preserve">   //@</w:t>
            </w:r>
            <w:proofErr w:type="spellStart"/>
            <w:r>
              <w:t>siclog</w:t>
            </w:r>
            <w:proofErr w:type="spellEnd"/>
            <w:r>
              <w:t xml:space="preserve">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7620ACB" w14:textId="77777777" w:rsidR="00D84A08" w:rsidRDefault="00D84A08" w:rsidP="00D84A08">
            <w:pPr>
              <w:spacing w:after="0"/>
            </w:pPr>
            <w:r>
              <w:t xml:space="preserve">   // The SS re-adjusts the SS/PBCH EPRE level according to row "T1" in Table 8.1.6.1.1.1.3.2-1.</w:t>
            </w:r>
          </w:p>
          <w:p w14:paraId="1744E650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f_NR_SetCellPower</w:t>
            </w:r>
            <w:proofErr w:type="spellEnd"/>
            <w:r>
              <w:t xml:space="preserve"> (nr_Cell1, v_CellPower_T1_FR1, v_CellPower_T1_FR2); //@sic R5-216496 sic@</w:t>
            </w:r>
          </w:p>
          <w:p w14:paraId="4944595D" w14:textId="77777777" w:rsidR="00D84A08" w:rsidRDefault="00D84A08" w:rsidP="00D84A08">
            <w:pPr>
              <w:spacing w:after="0"/>
            </w:pPr>
          </w:p>
          <w:p w14:paraId="5E251781" w14:textId="77777777" w:rsidR="00D84A08" w:rsidRDefault="00D84A08" w:rsidP="00D84A08">
            <w:pPr>
              <w:spacing w:after="0"/>
            </w:pPr>
            <w:r>
              <w:t xml:space="preserve">   //@</w:t>
            </w:r>
            <w:proofErr w:type="spellStart"/>
            <w:r>
              <w:t>siclog</w:t>
            </w:r>
            <w:proofErr w:type="spellEnd"/>
            <w:r>
              <w:t xml:space="preserve">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0039E15" w14:textId="77777777" w:rsidR="00D84A08" w:rsidRDefault="00D84A08" w:rsidP="00D84A08">
            <w:pPr>
              <w:spacing w:after="0"/>
            </w:pPr>
            <w:r>
              <w:t xml:space="preserve">   // Check: Does the UE transmit a </w:t>
            </w:r>
            <w:proofErr w:type="spellStart"/>
            <w:r>
              <w:t>MeasurementReport</w:t>
            </w:r>
            <w:proofErr w:type="spellEnd"/>
            <w:r>
              <w:t xml:space="preserve"> message to report event A2 with the UE </w:t>
            </w:r>
            <w:proofErr w:type="spellStart"/>
            <w:r>
              <w:t>commonLocationInfo</w:t>
            </w:r>
            <w:proofErr w:type="spellEnd"/>
            <w:r>
              <w:t xml:space="preserve"> included?</w:t>
            </w:r>
          </w:p>
          <w:p w14:paraId="35D46CE3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</w:t>
            </w:r>
            <w:proofErr w:type="gramStart"/>
            <w:r>
              <w:t>MeasResults</w:t>
            </w:r>
            <w:proofErr w:type="spellEnd"/>
            <w:r>
              <w:t xml:space="preserve"> :</w:t>
            </w:r>
            <w:proofErr w:type="gramEnd"/>
            <w:r>
              <w:t xml:space="preserve">= cdr_38508_MeasResults_LocationInfo(-, </w:t>
            </w:r>
            <w:proofErr w:type="spellStart"/>
            <w:r>
              <w:t>v_PhysCellId</w:t>
            </w:r>
            <w:proofErr w:type="spellEnd"/>
            <w:r>
              <w:t>, -, -, -, ?, ?, ?, *, ?, ?); //@sic R5s211595 sic@</w:t>
            </w:r>
          </w:p>
          <w:p w14:paraId="31621177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f_NR_</w:t>
            </w:r>
            <w:proofErr w:type="gramStart"/>
            <w:r>
              <w:t>ReceiveOneMeasurementReport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v_MeasResults</w:t>
            </w:r>
            <w:proofErr w:type="spellEnd"/>
            <w:r>
              <w:t>);</w:t>
            </w:r>
          </w:p>
          <w:p w14:paraId="42C1B733" w14:textId="77777777" w:rsidR="00730855" w:rsidRDefault="00D84A08" w:rsidP="00D84A08">
            <w:pPr>
              <w:autoSpaceDE w:val="0"/>
              <w:autoSpaceDN w:val="0"/>
              <w:adjustRightInd w:val="0"/>
              <w:spacing w:after="0"/>
            </w:pPr>
            <w:r>
              <w:t xml:space="preserve">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4");</w:t>
            </w:r>
          </w:p>
          <w:p w14:paraId="6B42DE4C" w14:textId="77777777" w:rsidR="00D84A08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  <w:r>
              <w:rPr>
                <w:rFonts w:cs="Courier New"/>
                <w:color w:val="000000"/>
                <w:lang w:eastAsia="de-DE"/>
              </w:rPr>
              <w:t>…</w:t>
            </w:r>
          </w:p>
          <w:p w14:paraId="456E8CEF" w14:textId="77777777" w:rsidR="00D84A08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</w:p>
          <w:p w14:paraId="09681DB9" w14:textId="7F56F128" w:rsidR="00D84A08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  <w:r>
              <w:rPr>
                <w:rFonts w:cs="Courier New"/>
                <w:color w:val="000000"/>
                <w:lang w:eastAsia="de-DE"/>
              </w:rPr>
              <w:t>}</w:t>
            </w:r>
          </w:p>
          <w:p w14:paraId="2F4ED774" w14:textId="5819E5F7" w:rsidR="00D84A08" w:rsidRPr="00847BF2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30617D18" w14:textId="77777777" w:rsidR="00730855" w:rsidRDefault="00730855" w:rsidP="00730855"/>
    <w:p w14:paraId="2708DDCF" w14:textId="77777777" w:rsidR="00730855" w:rsidRPr="00BC25DD" w:rsidRDefault="00730855" w:rsidP="00730855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30855" w14:paraId="61DF8BEC" w14:textId="77777777" w:rsidTr="00CD4E61">
        <w:tc>
          <w:tcPr>
            <w:tcW w:w="9855" w:type="dxa"/>
          </w:tcPr>
          <w:p w14:paraId="37F8FB56" w14:textId="77777777" w:rsidR="00D84A08" w:rsidRDefault="00D84A08" w:rsidP="00D84A08">
            <w:pPr>
              <w:spacing w:after="0"/>
            </w:pPr>
            <w:r>
              <w:t>function f_TC_8_1_6_1_1_1_NR5GC_</w:t>
            </w:r>
            <w:proofErr w:type="gramStart"/>
            <w:r>
              <w:t>TestBody(</w:t>
            </w:r>
            <w:proofErr w:type="gramEnd"/>
            <w:r>
              <w:t>) runs on NR_BASE_PTC</w:t>
            </w:r>
          </w:p>
          <w:p w14:paraId="65CEDEAB" w14:textId="77777777" w:rsidR="00D84A08" w:rsidRDefault="00D84A08" w:rsidP="00D84A08">
            <w:pPr>
              <w:spacing w:after="0"/>
            </w:pPr>
            <w:r>
              <w:t xml:space="preserve">  {</w:t>
            </w:r>
          </w:p>
          <w:p w14:paraId="4C412A73" w14:textId="77777777" w:rsidR="00D84A08" w:rsidRDefault="00D84A08" w:rsidP="00D84A08">
            <w:pPr>
              <w:spacing w:after="0"/>
            </w:pPr>
            <w:r>
              <w:t xml:space="preserve">   </w:t>
            </w:r>
          </w:p>
          <w:p w14:paraId="7B065FEE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v_CellPower_T1_FR</w:t>
            </w:r>
            <w:proofErr w:type="gramStart"/>
            <w:r>
              <w:t>1 :</w:t>
            </w:r>
            <w:proofErr w:type="gramEnd"/>
            <w:r>
              <w:t>= -98;</w:t>
            </w:r>
          </w:p>
          <w:p w14:paraId="3E9B2BB7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v_CellPower_T1_FR</w:t>
            </w:r>
            <w:proofErr w:type="gramStart"/>
            <w:r>
              <w:t>2 :</w:t>
            </w:r>
            <w:proofErr w:type="gramEnd"/>
            <w:r>
              <w:t>= -96; //@sic R5-216496 sic@</w:t>
            </w:r>
          </w:p>
          <w:p w14:paraId="61E8E7DE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v_CellPower_T2_FR</w:t>
            </w:r>
            <w:proofErr w:type="gramStart"/>
            <w:r>
              <w:t>1 :</w:t>
            </w:r>
            <w:proofErr w:type="gramEnd"/>
            <w:r>
              <w:t>= -78;</w:t>
            </w:r>
          </w:p>
          <w:p w14:paraId="3F140810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v_CellPower_T2_FR</w:t>
            </w:r>
            <w:proofErr w:type="gramStart"/>
            <w:r>
              <w:t>2 :</w:t>
            </w:r>
            <w:proofErr w:type="gramEnd"/>
            <w:r>
              <w:t>= -82; //@sic R5-216496 sic@</w:t>
            </w:r>
          </w:p>
          <w:p w14:paraId="7E863489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</w:t>
            </w:r>
            <w:proofErr w:type="spellEnd"/>
            <w:r>
              <w:t>;</w:t>
            </w:r>
          </w:p>
          <w:p w14:paraId="7D9A6D18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v_RsrpThres</w:t>
            </w:r>
            <w:proofErr w:type="spellEnd"/>
            <w:r>
              <w:t>;</w:t>
            </w:r>
          </w:p>
          <w:p w14:paraId="28581F57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v_AbsThreshSS_Rsrp</w:t>
            </w:r>
            <w:proofErr w:type="spellEnd"/>
            <w:r>
              <w:t>;</w:t>
            </w:r>
          </w:p>
          <w:p w14:paraId="57B71C8E" w14:textId="77777777" w:rsidR="00D84A08" w:rsidRDefault="00D84A08" w:rsidP="00D84A08">
            <w:pPr>
              <w:spacing w:after="0"/>
            </w:pPr>
            <w:r>
              <w:t xml:space="preserve">   var Hysteresis </w:t>
            </w:r>
            <w:proofErr w:type="spellStart"/>
            <w:r>
              <w:t>v_Hysteresis</w:t>
            </w:r>
            <w:proofErr w:type="spellEnd"/>
            <w:r>
              <w:t>;</w:t>
            </w:r>
          </w:p>
          <w:p w14:paraId="26CF4629" w14:textId="77777777" w:rsidR="00D84A08" w:rsidRDefault="00D84A08" w:rsidP="00D84A08">
            <w:pPr>
              <w:spacing w:after="0"/>
            </w:pPr>
            <w:r>
              <w:t xml:space="preserve">      </w:t>
            </w:r>
          </w:p>
          <w:p w14:paraId="78C34CD0" w14:textId="77777777" w:rsidR="00D84A08" w:rsidRDefault="00D84A08" w:rsidP="00D84A08">
            <w:pPr>
              <w:spacing w:after="0"/>
            </w:pPr>
            <w:r>
              <w:t xml:space="preserve">   var template (value) </w:t>
            </w:r>
            <w:proofErr w:type="spellStart"/>
            <w:r>
              <w:t>MeasObjectParamsList_Type</w:t>
            </w:r>
            <w:proofErr w:type="spellEnd"/>
            <w:r>
              <w:t xml:space="preserve"> </w:t>
            </w:r>
            <w:proofErr w:type="spellStart"/>
            <w:r>
              <w:t>v_MeasuredObjectList</w:t>
            </w:r>
            <w:proofErr w:type="spellEnd"/>
            <w:r>
              <w:t>;</w:t>
            </w:r>
          </w:p>
          <w:p w14:paraId="7766B10F" w14:textId="77777777" w:rsidR="00D84A08" w:rsidRDefault="00D84A08" w:rsidP="00D84A08">
            <w:pPr>
              <w:spacing w:after="0"/>
            </w:pPr>
            <w:r>
              <w:t xml:space="preserve">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v_ReportConfigList</w:t>
            </w:r>
            <w:proofErr w:type="spellEnd"/>
            <w:r>
              <w:t>;</w:t>
            </w:r>
          </w:p>
          <w:p w14:paraId="39A38310" w14:textId="77777777" w:rsidR="00D84A08" w:rsidRDefault="00D84A08" w:rsidP="00D84A08">
            <w:pPr>
              <w:spacing w:after="0"/>
            </w:pPr>
            <w:r>
              <w:t xml:space="preserve">   var template (value) </w:t>
            </w:r>
            <w:proofErr w:type="spellStart"/>
            <w:r>
              <w:t>MeasIdToAddModList</w:t>
            </w:r>
            <w:proofErr w:type="spellEnd"/>
            <w:r>
              <w:t xml:space="preserve"> </w:t>
            </w:r>
            <w:proofErr w:type="spellStart"/>
            <w:r>
              <w:t>v_MeasIdConfigList</w:t>
            </w:r>
            <w:proofErr w:type="spellEnd"/>
            <w:r>
              <w:t>;</w:t>
            </w:r>
          </w:p>
          <w:p w14:paraId="50E7C4F8" w14:textId="77777777" w:rsidR="00D84A08" w:rsidRDefault="00D84A08" w:rsidP="00D84A08">
            <w:pPr>
              <w:spacing w:after="0"/>
            </w:pPr>
            <w:r>
              <w:t xml:space="preserve">   var template (omit)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v_MeasConfig</w:t>
            </w:r>
            <w:proofErr w:type="spellEnd"/>
            <w:r>
              <w:t>;</w:t>
            </w:r>
          </w:p>
          <w:p w14:paraId="667C34DC" w14:textId="77777777" w:rsidR="00D84A08" w:rsidRDefault="00D84A08" w:rsidP="00D84A08">
            <w:pPr>
              <w:spacing w:after="0"/>
            </w:pPr>
            <w:r>
              <w:t xml:space="preserve">   var template (present) </w:t>
            </w:r>
            <w:proofErr w:type="spellStart"/>
            <w:r>
              <w:t>MeasResults</w:t>
            </w:r>
            <w:proofErr w:type="spellEnd"/>
            <w:r>
              <w:t xml:space="preserve"> </w:t>
            </w:r>
            <w:proofErr w:type="spellStart"/>
            <w:r>
              <w:t>v_MeasResults</w:t>
            </w:r>
            <w:proofErr w:type="spellEnd"/>
            <w:r>
              <w:t>;</w:t>
            </w:r>
          </w:p>
          <w:p w14:paraId="4604C2CC" w14:textId="77777777" w:rsidR="00D84A08" w:rsidRDefault="00D84A08" w:rsidP="00D84A08">
            <w:pPr>
              <w:spacing w:after="0"/>
            </w:pPr>
            <w:r>
              <w:t xml:space="preserve">   var template (value) OtherConfig_v1610 v_OtherConfig_v</w:t>
            </w:r>
            <w:proofErr w:type="gramStart"/>
            <w:r>
              <w:t xml:space="preserve">1610;   </w:t>
            </w:r>
            <w:proofErr w:type="gramEnd"/>
            <w:r>
              <w:t xml:space="preserve"> //@sic R5-231194 sic@</w:t>
            </w:r>
          </w:p>
          <w:p w14:paraId="3FB1F502" w14:textId="77777777" w:rsidR="00D84A08" w:rsidRDefault="00D84A08" w:rsidP="00D84A08">
            <w:pPr>
              <w:spacing w:after="0"/>
            </w:pPr>
            <w:r>
              <w:t xml:space="preserve">      </w:t>
            </w:r>
          </w:p>
          <w:p w14:paraId="291132F5" w14:textId="77777777" w:rsidR="00D84A08" w:rsidRDefault="00D84A08" w:rsidP="00D84A08">
            <w:pPr>
              <w:spacing w:after="0"/>
            </w:pPr>
          </w:p>
          <w:p w14:paraId="13DCA3B1" w14:textId="77777777" w:rsidR="00D84A08" w:rsidRDefault="00D84A08" w:rsidP="00D84A08">
            <w:pPr>
              <w:spacing w:after="0"/>
            </w:pPr>
            <w:r>
              <w:t xml:space="preserve">   //@</w:t>
            </w:r>
            <w:proofErr w:type="spellStart"/>
            <w:r>
              <w:t>siclog</w:t>
            </w:r>
            <w:proofErr w:type="spellEnd"/>
            <w:r>
              <w:t xml:space="preserve">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2808A1B" w14:textId="77777777" w:rsidR="00D84A08" w:rsidRDefault="00D84A08" w:rsidP="00D84A08">
            <w:pPr>
              <w:spacing w:after="0"/>
            </w:pPr>
            <w:r>
              <w:t xml:space="preserve">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to setup intra NR measurement</w:t>
            </w:r>
          </w:p>
          <w:p w14:paraId="683EE840" w14:textId="77777777" w:rsidR="00D84A08" w:rsidRDefault="00D84A08" w:rsidP="00D84A08">
            <w:pPr>
              <w:spacing w:after="0"/>
            </w:pPr>
            <w:r>
              <w:t xml:space="preserve">   // and reporting for event A2 with </w:t>
            </w:r>
            <w:proofErr w:type="spellStart"/>
            <w:r>
              <w:t>includeLocationInfo</w:t>
            </w:r>
            <w:proofErr w:type="spellEnd"/>
            <w:r>
              <w:t xml:space="preserve"> configured.</w:t>
            </w:r>
          </w:p>
          <w:p w14:paraId="5060D32A" w14:textId="77777777" w:rsidR="00D84A08" w:rsidRDefault="00D84A08" w:rsidP="00D84A08">
            <w:pPr>
              <w:spacing w:after="0"/>
            </w:pPr>
            <w:r>
              <w:t xml:space="preserve">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message.</w:t>
            </w:r>
          </w:p>
          <w:p w14:paraId="2D91CC06" w14:textId="77777777" w:rsidR="00D84A08" w:rsidRDefault="00D84A08" w:rsidP="00D84A08">
            <w:pPr>
              <w:spacing w:after="0"/>
            </w:pPr>
            <w:r>
              <w:lastRenderedPageBreak/>
              <w:t xml:space="preserve">   </w:t>
            </w:r>
            <w:proofErr w:type="spellStart"/>
            <w:r>
              <w:t>v_</w:t>
            </w:r>
            <w:proofErr w:type="gramStart"/>
            <w:r>
              <w:t>PhysCellId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f_NR_CellInfo_GetPhysicalCellId</w:t>
            </w:r>
            <w:proofErr w:type="spellEnd"/>
            <w:r>
              <w:t>(nr_Cell1);</w:t>
            </w:r>
          </w:p>
          <w:p w14:paraId="4D4CCCE2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v_AbsThreshSS_</w:t>
            </w:r>
            <w:proofErr w:type="gramStart"/>
            <w:r>
              <w:t>Rsrp</w:t>
            </w:r>
            <w:proofErr w:type="spellEnd"/>
            <w:r>
              <w:t xml:space="preserve"> :</w:t>
            </w:r>
            <w:proofErr w:type="gramEnd"/>
            <w:r>
              <w:t>= 57;</w:t>
            </w:r>
          </w:p>
          <w:p w14:paraId="165CD79D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</w:t>
            </w:r>
            <w:proofErr w:type="gramStart"/>
            <w:r>
              <w:t>RsrpThres</w:t>
            </w:r>
            <w:proofErr w:type="spellEnd"/>
            <w:r>
              <w:t xml:space="preserve"> :</w:t>
            </w:r>
            <w:proofErr w:type="gramEnd"/>
            <w:r>
              <w:t>= 69;</w:t>
            </w:r>
          </w:p>
          <w:p w14:paraId="02C86FE4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</w:t>
            </w:r>
            <w:proofErr w:type="gramStart"/>
            <w:r>
              <w:t>Hysteresis</w:t>
            </w:r>
            <w:proofErr w:type="spellEnd"/>
            <w:r>
              <w:t xml:space="preserve"> :</w:t>
            </w:r>
            <w:proofErr w:type="gramEnd"/>
            <w:r>
              <w:t>= 0; //@sic R5-216496 sic@</w:t>
            </w:r>
          </w:p>
          <w:p w14:paraId="5E7926BD" w14:textId="77777777" w:rsidR="00D84A08" w:rsidRDefault="00D84A08" w:rsidP="00D84A08">
            <w:pPr>
              <w:spacing w:after="0"/>
            </w:pPr>
            <w:r>
              <w:t xml:space="preserve"> </w:t>
            </w:r>
          </w:p>
          <w:p w14:paraId="68D0013E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</w:t>
            </w:r>
            <w:proofErr w:type="gramStart"/>
            <w:r>
              <w:t>MeasuredObjectList</w:t>
            </w:r>
            <w:proofErr w:type="spellEnd"/>
            <w:r>
              <w:t xml:space="preserve"> :</w:t>
            </w:r>
            <w:proofErr w:type="gramEnd"/>
            <w:r>
              <w:t xml:space="preserve">= {cs_MeasObjectId1(nr_Cell1, </w:t>
            </w:r>
            <w:proofErr w:type="spellStart"/>
            <w:r>
              <w:t>v_AbsThreshSS_Rsrp</w:t>
            </w:r>
            <w:proofErr w:type="spellEnd"/>
            <w:r>
              <w:t>)};</w:t>
            </w:r>
          </w:p>
          <w:p w14:paraId="0ECC9D8A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</w:t>
            </w:r>
            <w:proofErr w:type="gramStart"/>
            <w:r>
              <w:t>ReportConfigList</w:t>
            </w:r>
            <w:proofErr w:type="spellEnd"/>
            <w:r>
              <w:t xml:space="preserve"> :</w:t>
            </w:r>
            <w:proofErr w:type="gramEnd"/>
            <w:r>
              <w:t xml:space="preserve">= {cs_NR_ReportConfigEventA2(tsc_NR_IdReportConfigId1, </w:t>
            </w:r>
            <w:proofErr w:type="spellStart"/>
            <w:r>
              <w:t>v_RsrpThres</w:t>
            </w:r>
            <w:proofErr w:type="spellEnd"/>
            <w:r>
              <w:t xml:space="preserve">, r1, </w:t>
            </w:r>
            <w:proofErr w:type="spellStart"/>
            <w:r>
              <w:t>v_Hysteresis</w:t>
            </w:r>
            <w:proofErr w:type="spellEnd"/>
            <w:r>
              <w:t>)}; //@sic R5s211595 sic@</w:t>
            </w:r>
          </w:p>
          <w:p w14:paraId="5AC46DD4" w14:textId="77777777" w:rsidR="00D84A08" w:rsidRDefault="00D84A08" w:rsidP="00D84A08">
            <w:pPr>
              <w:spacing w:after="0"/>
            </w:pPr>
            <w:r>
              <w:t xml:space="preserve">   v_</w:t>
            </w:r>
            <w:proofErr w:type="gramStart"/>
            <w:r>
              <w:t>ReportConfigList[</w:t>
            </w:r>
            <w:proofErr w:type="gramEnd"/>
            <w:r>
              <w:t>0].reportConfig.reportConfigNR.reportType.eventTriggered.includeCommonLocationInfo_r16 := true_;</w:t>
            </w:r>
          </w:p>
          <w:p w14:paraId="3CB64EC9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</w:t>
            </w:r>
            <w:proofErr w:type="gramStart"/>
            <w:r>
              <w:t>MeasIdConfigList</w:t>
            </w:r>
            <w:proofErr w:type="spellEnd"/>
            <w:r>
              <w:t xml:space="preserve"> :</w:t>
            </w:r>
            <w:proofErr w:type="gramEnd"/>
            <w:r>
              <w:t>= {cs_NR_MeasId_Config_id1_obj1_conf1};</w:t>
            </w:r>
          </w:p>
          <w:p w14:paraId="38F936A8" w14:textId="77777777" w:rsidR="00D84A08" w:rsidRDefault="00D84A08" w:rsidP="00D84A08">
            <w:pPr>
              <w:spacing w:after="0"/>
            </w:pPr>
            <w:r>
              <w:t xml:space="preserve">      </w:t>
            </w:r>
          </w:p>
          <w:p w14:paraId="4BB2A95E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</w:t>
            </w:r>
            <w:proofErr w:type="gramStart"/>
            <w:r>
              <w:t>MeasConfig</w:t>
            </w:r>
            <w:proofErr w:type="spellEnd"/>
            <w:r>
              <w:t xml:space="preserve"> :</w:t>
            </w:r>
            <w:proofErr w:type="gramEnd"/>
            <w:r>
              <w:t>=</w:t>
            </w:r>
            <w:proofErr w:type="spellStart"/>
            <w:r>
              <w:t>f_NR_GenerateMeasurementConfigNR</w:t>
            </w:r>
            <w:proofErr w:type="spellEnd"/>
            <w:r>
              <w:t>(</w:t>
            </w:r>
            <w:proofErr w:type="spellStart"/>
            <w:r>
              <w:t>v_MeasuredObjectList</w:t>
            </w:r>
            <w:proofErr w:type="spellEnd"/>
            <w:r>
              <w:t xml:space="preserve">, </w:t>
            </w:r>
            <w:proofErr w:type="spellStart"/>
            <w:r>
              <w:t>v_ReportConfigList</w:t>
            </w:r>
            <w:proofErr w:type="spellEnd"/>
            <w:r>
              <w:t xml:space="preserve">, </w:t>
            </w:r>
            <w:proofErr w:type="spellStart"/>
            <w:r>
              <w:t>v_MeasIdConfigList</w:t>
            </w:r>
            <w:proofErr w:type="spellEnd"/>
            <w:r>
              <w:t>);</w:t>
            </w:r>
          </w:p>
          <w:p w14:paraId="201848ED" w14:textId="77777777" w:rsidR="00D84A08" w:rsidRDefault="00D84A08" w:rsidP="00D84A08">
            <w:pPr>
              <w:spacing w:after="0"/>
            </w:pPr>
            <w:r>
              <w:t xml:space="preserve">   v_OtherConfig_v</w:t>
            </w:r>
            <w:proofErr w:type="gramStart"/>
            <w:r>
              <w:t>1610 :</w:t>
            </w:r>
            <w:proofErr w:type="gramEnd"/>
            <w:r>
              <w:t>= cs_OtherConfig_v1610; //@sic R5-231194 sic@</w:t>
            </w:r>
          </w:p>
          <w:p w14:paraId="5EB27467" w14:textId="77777777" w:rsidR="00D84A08" w:rsidRDefault="00D84A08" w:rsidP="00D84A08">
            <w:pPr>
              <w:spacing w:after="0"/>
            </w:pPr>
            <w:r>
              <w:t xml:space="preserve">   v_OtherConfig_v1610.obtainCommonLocation_r</w:t>
            </w:r>
            <w:proofErr w:type="gramStart"/>
            <w:r>
              <w:t>16 :</w:t>
            </w:r>
            <w:proofErr w:type="gramEnd"/>
            <w:r>
              <w:t>= true_; //@sic R5-231194 sic@</w:t>
            </w:r>
          </w:p>
          <w:p w14:paraId="7F28781E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f_NR_SendRRCReconfiguration_</w:t>
            </w:r>
            <w:proofErr w:type="gramStart"/>
            <w:r>
              <w:t>MeasNR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v_MeasConfig</w:t>
            </w:r>
            <w:proofErr w:type="spellEnd"/>
            <w:r>
              <w:t>,-,-,-,-,-,-,v_OtherConfig_v1610); //@sic R5-231194 sic@</w:t>
            </w:r>
          </w:p>
          <w:p w14:paraId="4E951BE5" w14:textId="77777777" w:rsidR="00D84A08" w:rsidRDefault="00D84A08" w:rsidP="00D84A08">
            <w:pPr>
              <w:spacing w:after="0"/>
            </w:pPr>
          </w:p>
          <w:p w14:paraId="495C09EA" w14:textId="77777777" w:rsidR="00D84A08" w:rsidRDefault="00D84A08" w:rsidP="00D84A08">
            <w:pPr>
              <w:spacing w:after="0"/>
            </w:pPr>
            <w:r>
              <w:t xml:space="preserve">   //@</w:t>
            </w:r>
            <w:proofErr w:type="spellStart"/>
            <w:r>
              <w:t>siclog</w:t>
            </w:r>
            <w:proofErr w:type="spellEnd"/>
            <w:r>
              <w:t xml:space="preserve">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AF53B29" w14:textId="77777777" w:rsidR="00D84A08" w:rsidRDefault="00D84A08" w:rsidP="00D84A08">
            <w:pPr>
              <w:spacing w:after="0"/>
            </w:pPr>
            <w:r>
              <w:t xml:space="preserve">   // The SS re-adjusts the SS/PBCH EPRE level according to row "T1" in Table 8.1.6.1.1.1.3.2-1.</w:t>
            </w:r>
          </w:p>
          <w:p w14:paraId="5CEB75F9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f_NR_SetCellPower</w:t>
            </w:r>
            <w:proofErr w:type="spellEnd"/>
            <w:r>
              <w:t xml:space="preserve"> (nr_Cell1, v_CellPower_T1_FR1, v_CellPower_T1_FR2); //@sic R5-216496 sic@</w:t>
            </w:r>
          </w:p>
          <w:p w14:paraId="5019C8D1" w14:textId="77777777" w:rsidR="00D84A08" w:rsidRDefault="00D84A08" w:rsidP="00D84A08">
            <w:pPr>
              <w:spacing w:after="0"/>
            </w:pPr>
          </w:p>
          <w:p w14:paraId="0839E155" w14:textId="77777777" w:rsidR="00D84A08" w:rsidRDefault="00D84A08" w:rsidP="00D84A08">
            <w:pPr>
              <w:spacing w:after="0"/>
            </w:pPr>
            <w:r>
              <w:t xml:space="preserve">   //@</w:t>
            </w:r>
            <w:proofErr w:type="spellStart"/>
            <w:r>
              <w:t>siclog</w:t>
            </w:r>
            <w:proofErr w:type="spellEnd"/>
            <w:r>
              <w:t xml:space="preserve">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F862078" w14:textId="77777777" w:rsidR="00D84A08" w:rsidRDefault="00D84A08" w:rsidP="00D84A08">
            <w:pPr>
              <w:spacing w:after="0"/>
            </w:pPr>
            <w:r>
              <w:t xml:space="preserve">   // Check: Does the UE transmit a </w:t>
            </w:r>
            <w:proofErr w:type="spellStart"/>
            <w:r>
              <w:t>MeasurementReport</w:t>
            </w:r>
            <w:proofErr w:type="spellEnd"/>
            <w:r>
              <w:t xml:space="preserve"> message to report event A2 with the UE </w:t>
            </w:r>
            <w:proofErr w:type="spellStart"/>
            <w:r>
              <w:t>commonLocationInfo</w:t>
            </w:r>
            <w:proofErr w:type="spellEnd"/>
            <w:r>
              <w:t xml:space="preserve"> included?</w:t>
            </w:r>
          </w:p>
          <w:p w14:paraId="479863F9" w14:textId="27C9200B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 w:rsidRPr="00D84A08">
              <w:rPr>
                <w:highlight w:val="yellow"/>
              </w:rPr>
              <w:t>v_</w:t>
            </w:r>
            <w:proofErr w:type="gramStart"/>
            <w:r w:rsidRPr="00D84A08">
              <w:rPr>
                <w:highlight w:val="yellow"/>
              </w:rPr>
              <w:t>MeasResults</w:t>
            </w:r>
            <w:proofErr w:type="spellEnd"/>
            <w:r w:rsidRPr="00D84A08">
              <w:rPr>
                <w:highlight w:val="yellow"/>
              </w:rPr>
              <w:t xml:space="preserve"> :</w:t>
            </w:r>
            <w:proofErr w:type="gramEnd"/>
            <w:r w:rsidRPr="00D84A08">
              <w:rPr>
                <w:highlight w:val="yellow"/>
              </w:rPr>
              <w:t xml:space="preserve">= cdr_38508_MeasResults_LocationInfo(-, </w:t>
            </w:r>
            <w:proofErr w:type="spellStart"/>
            <w:r w:rsidRPr="00D84A08">
              <w:rPr>
                <w:highlight w:val="yellow"/>
              </w:rPr>
              <w:t>v_PhysCellId</w:t>
            </w:r>
            <w:proofErr w:type="spellEnd"/>
            <w:r w:rsidRPr="00D84A08">
              <w:rPr>
                <w:highlight w:val="yellow"/>
              </w:rPr>
              <w:t>, -, -, -, ?, *, ?, *, *, ?);</w:t>
            </w:r>
            <w:r>
              <w:t xml:space="preserve"> //@sic R5s211595 sic@</w:t>
            </w:r>
          </w:p>
          <w:p w14:paraId="3C403321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f_NR_</w:t>
            </w:r>
            <w:proofErr w:type="gramStart"/>
            <w:r>
              <w:t>ReceiveOneMeasurementReport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v_MeasResults</w:t>
            </w:r>
            <w:proofErr w:type="spellEnd"/>
            <w:r>
              <w:t>);</w:t>
            </w:r>
          </w:p>
          <w:p w14:paraId="05F65381" w14:textId="77777777" w:rsidR="00D84A08" w:rsidRDefault="00D84A08" w:rsidP="00D84A08">
            <w:pPr>
              <w:autoSpaceDE w:val="0"/>
              <w:autoSpaceDN w:val="0"/>
              <w:adjustRightInd w:val="0"/>
              <w:spacing w:after="0"/>
            </w:pPr>
            <w:r>
              <w:t xml:space="preserve">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4");</w:t>
            </w:r>
          </w:p>
          <w:p w14:paraId="55EE3F86" w14:textId="77777777" w:rsidR="00D84A08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  <w:r>
              <w:rPr>
                <w:rFonts w:cs="Courier New"/>
                <w:color w:val="000000"/>
                <w:lang w:eastAsia="de-DE"/>
              </w:rPr>
              <w:t>…</w:t>
            </w:r>
          </w:p>
          <w:p w14:paraId="3007D258" w14:textId="77777777" w:rsidR="00D84A08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</w:p>
          <w:p w14:paraId="371D4B91" w14:textId="77777777" w:rsidR="00D84A08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  <w:r>
              <w:rPr>
                <w:rFonts w:cs="Courier New"/>
                <w:color w:val="000000"/>
                <w:lang w:eastAsia="de-DE"/>
              </w:rPr>
              <w:t>}</w:t>
            </w:r>
          </w:p>
          <w:p w14:paraId="776B13B2" w14:textId="070DD033" w:rsidR="00730855" w:rsidRDefault="00730855" w:rsidP="00CD4E61"/>
        </w:tc>
      </w:tr>
    </w:tbl>
    <w:p w14:paraId="5807CB1A" w14:textId="77777777" w:rsidR="00730855" w:rsidRDefault="00730855" w:rsidP="00730855"/>
    <w:p w14:paraId="5C5F4576" w14:textId="2F18DC07" w:rsidR="009136DD" w:rsidRDefault="009136DD" w:rsidP="009136DD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35918199"/>
      <w:r>
        <w:rPr>
          <w:b/>
          <w:lang w:val="pt-BR"/>
        </w:rPr>
        <w:t xml:space="preserve">Change </w:t>
      </w:r>
      <w:bookmarkEnd w:id="7"/>
      <w:bookmarkEnd w:id="8"/>
      <w:bookmarkEnd w:id="9"/>
      <w:r w:rsidR="00730855">
        <w:rPr>
          <w:b/>
          <w:lang w:val="pt-BR"/>
        </w:rPr>
        <w:t>2</w:t>
      </w:r>
      <w:bookmarkEnd w:id="13"/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6"/>
        <w:gridCol w:w="7653"/>
        <w:gridCol w:w="11"/>
      </w:tblGrid>
      <w:tr w:rsidR="009136DD" w14:paraId="42C42D49" w14:textId="77777777" w:rsidTr="00546735">
        <w:trPr>
          <w:gridAfter w:val="1"/>
          <w:wAfter w:w="11" w:type="dxa"/>
          <w:trHeight w:val="447"/>
        </w:trPr>
        <w:tc>
          <w:tcPr>
            <w:tcW w:w="1986" w:type="dxa"/>
          </w:tcPr>
          <w:p w14:paraId="4DF89822" w14:textId="77777777" w:rsidR="009136DD" w:rsidRDefault="009136DD" w:rsidP="00CD4E6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3" w:type="dxa"/>
          </w:tcPr>
          <w:p w14:paraId="54F12924" w14:textId="55F9A4C4" w:rsidR="009136DD" w:rsidRDefault="00293AE4" w:rsidP="00CD4E61">
            <w:pPr>
              <w:spacing w:after="0"/>
            </w:pPr>
            <w:r w:rsidRPr="00293AE4">
              <w:t>f_TC_8_1_6_2_1_</w:t>
            </w:r>
            <w:proofErr w:type="gramStart"/>
            <w:r w:rsidRPr="00293AE4">
              <w:t>TestBody(</w:t>
            </w:r>
            <w:proofErr w:type="gramEnd"/>
            <w:r w:rsidRPr="00293AE4">
              <w:t>)</w:t>
            </w:r>
          </w:p>
        </w:tc>
      </w:tr>
      <w:tr w:rsidR="004E3127" w14:paraId="1B05B0B0" w14:textId="77777777" w:rsidTr="00546735">
        <w:trPr>
          <w:gridAfter w:val="1"/>
          <w:wAfter w:w="11" w:type="dxa"/>
          <w:trHeight w:val="452"/>
        </w:trPr>
        <w:tc>
          <w:tcPr>
            <w:tcW w:w="1986" w:type="dxa"/>
          </w:tcPr>
          <w:p w14:paraId="7B0A0FE0" w14:textId="77777777" w:rsidR="004E3127" w:rsidRDefault="004E3127" w:rsidP="004E312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3" w:type="dxa"/>
          </w:tcPr>
          <w:p w14:paraId="57934EFF" w14:textId="77777777" w:rsidR="004E3127" w:rsidRDefault="004E3127" w:rsidP="004E31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preamble, if the test function defined in TS 38.509 is used to provide UE location, only </w:t>
            </w:r>
            <w:r w:rsidRPr="005B6165">
              <w:rPr>
                <w:noProof/>
              </w:rPr>
              <w:t>ellipsoidPointWithAltitude, horizontalVelocity and gnss-TOD-msec</w:t>
            </w:r>
            <w:r>
              <w:rPr>
                <w:noProof/>
              </w:rPr>
              <w:t xml:space="preserve"> are provided in the </w:t>
            </w:r>
            <w:r w:rsidRPr="00542D17">
              <w:t xml:space="preserve">UPDATE UE LOCATION </w:t>
            </w:r>
            <w:proofErr w:type="gramStart"/>
            <w:r w:rsidRPr="00542D17">
              <w:t>INFORMATION</w:t>
            </w:r>
            <w:r>
              <w:rPr>
                <w:noProof/>
              </w:rPr>
              <w:t xml:space="preserve">  message</w:t>
            </w:r>
            <w:proofErr w:type="gramEnd"/>
            <w:r>
              <w:rPr>
                <w:noProof/>
              </w:rPr>
              <w:t xml:space="preserve"> as defined in TS 38.509/36.509. Therefore UE has no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 To check these parameters may fail the UE.</w:t>
            </w:r>
          </w:p>
          <w:p w14:paraId="494A64E7" w14:textId="77777777" w:rsidR="004E3127" w:rsidRDefault="004E3127" w:rsidP="004E3127">
            <w:pPr>
              <w:pStyle w:val="CRCoverPage"/>
              <w:spacing w:after="0"/>
              <w:rPr>
                <w:noProof/>
              </w:rPr>
            </w:pPr>
          </w:p>
          <w:p w14:paraId="4C0FF3B8" w14:textId="460DCAB5" w:rsidR="004E3127" w:rsidRPr="00FA46AD" w:rsidRDefault="004E3127" w:rsidP="004E312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noProof/>
              </w:rPr>
              <w:t>#draft proseCR would be raised during RAN5#99</w:t>
            </w:r>
          </w:p>
        </w:tc>
      </w:tr>
      <w:tr w:rsidR="004E3127" w14:paraId="1AFAEDE9" w14:textId="77777777" w:rsidTr="00546735">
        <w:trPr>
          <w:gridAfter w:val="1"/>
          <w:wAfter w:w="11" w:type="dxa"/>
        </w:trPr>
        <w:tc>
          <w:tcPr>
            <w:tcW w:w="1986" w:type="dxa"/>
          </w:tcPr>
          <w:p w14:paraId="4458176B" w14:textId="77777777" w:rsidR="004E3127" w:rsidRDefault="004E3127" w:rsidP="004E312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3" w:type="dxa"/>
          </w:tcPr>
          <w:p w14:paraId="028748A7" w14:textId="04725857" w:rsidR="004E3127" w:rsidRPr="00FA46AD" w:rsidRDefault="004E3127" w:rsidP="004E312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Modify the checking of Measurement Report at Step </w:t>
            </w:r>
            <w:r w:rsidR="002D280C">
              <w:rPr>
                <w:lang w:val="en-SG"/>
              </w:rPr>
              <w:t>5</w:t>
            </w:r>
            <w:r>
              <w:rPr>
                <w:lang w:val="en-SG"/>
              </w:rPr>
              <w:t xml:space="preserve"> using </w:t>
            </w:r>
            <w:r w:rsidRPr="004E3127">
              <w:t>cdr_38508_MeasResults_LocationInfo</w:t>
            </w:r>
            <w:r>
              <w:t xml:space="preserve"> to NOT check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</w:t>
            </w:r>
          </w:p>
        </w:tc>
      </w:tr>
      <w:tr w:rsidR="009136DD" w:rsidRPr="005C0BA1" w14:paraId="077F3675" w14:textId="77777777" w:rsidTr="00546735">
        <w:trPr>
          <w:gridAfter w:val="1"/>
          <w:wAfter w:w="11" w:type="dxa"/>
        </w:trPr>
        <w:tc>
          <w:tcPr>
            <w:tcW w:w="1986" w:type="dxa"/>
          </w:tcPr>
          <w:p w14:paraId="2785C2D0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3" w:type="dxa"/>
          </w:tcPr>
          <w:p w14:paraId="518F74C3" w14:textId="0B10C66B" w:rsidR="009136DD" w:rsidRPr="005C0BA1" w:rsidRDefault="00293AE4" w:rsidP="00CD4E61">
            <w:pPr>
              <w:spacing w:after="0"/>
              <w:rPr>
                <w:rFonts w:ascii="Arial" w:hAnsi="Arial" w:cs="Arial"/>
                <w:lang w:val="de-DE" w:eastAsia="en-GB"/>
              </w:rPr>
            </w:pPr>
            <w:r w:rsidRPr="005C0BA1">
              <w:rPr>
                <w:rFonts w:ascii="Arial" w:hAnsi="Arial" w:cs="Arial"/>
                <w:lang w:val="de-DE"/>
              </w:rPr>
              <w:t>RRC_MDT_InterRAT_NR5GC_</w:t>
            </w:r>
            <w:proofErr w:type="gramStart"/>
            <w:r w:rsidRPr="005C0BA1">
              <w:rPr>
                <w:rFonts w:ascii="Arial" w:hAnsi="Arial" w:cs="Arial"/>
                <w:lang w:val="de-DE"/>
              </w:rPr>
              <w:t>NR.ttcn</w:t>
            </w:r>
            <w:proofErr w:type="gramEnd"/>
          </w:p>
        </w:tc>
      </w:tr>
      <w:tr w:rsidR="00A704E7" w14:paraId="655402D6" w14:textId="77777777" w:rsidTr="00F03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BFBB86" w14:textId="77777777" w:rsidR="00A704E7" w:rsidRDefault="00A704E7" w:rsidP="00F032F3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</w:rPr>
              <w:t xml:space="preserve">MCC160 </w:t>
            </w:r>
            <w:r w:rsidRPr="00A9629B">
              <w:rPr>
                <w:rFonts w:ascii="Arial" w:hAnsi="Arial"/>
                <w:b/>
                <w:color w:val="000000" w:themeColor="text1"/>
              </w:rPr>
              <w:t>Comment</w:t>
            </w:r>
          </w:p>
        </w:tc>
        <w:tc>
          <w:tcPr>
            <w:tcW w:w="76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9F3A0" w14:textId="6B95B2FB" w:rsidR="00A704E7" w:rsidRPr="00A9307D" w:rsidRDefault="00A704E7" w:rsidP="00F032F3">
            <w:pPr>
              <w:rPr>
                <w:rFonts w:ascii="Arial" w:hAnsi="Arial" w:cs="Arial"/>
                <w:highlight w:val="cyan"/>
                <w:lang w:eastAsia="fr-FR"/>
              </w:rPr>
            </w:pPr>
            <w:r w:rsidRPr="00A9629B">
              <w:rPr>
                <w:rFonts w:ascii="Arial" w:hAnsi="Arial"/>
                <w:highlight w:val="green"/>
                <w:lang w:eastAsia="zh-CN"/>
              </w:rPr>
              <w:t>Accepted due to approval of Prose CR R5-23</w:t>
            </w:r>
            <w:r>
              <w:rPr>
                <w:rFonts w:ascii="Arial" w:hAnsi="Arial"/>
                <w:highlight w:val="green"/>
                <w:lang w:eastAsia="zh-CN"/>
              </w:rPr>
              <w:t>5427</w:t>
            </w:r>
            <w:r w:rsidRPr="00A9629B">
              <w:rPr>
                <w:rFonts w:ascii="Arial" w:hAnsi="Arial"/>
                <w:highlight w:val="green"/>
                <w:lang w:eastAsia="zh-CN"/>
              </w:rPr>
              <w:t xml:space="preserve"> at RAN5#100</w:t>
            </w:r>
          </w:p>
        </w:tc>
      </w:tr>
    </w:tbl>
    <w:p w14:paraId="570D6EA5" w14:textId="77777777" w:rsidR="009136DD" w:rsidRDefault="009136DD" w:rsidP="009136DD"/>
    <w:p w14:paraId="395A935F" w14:textId="77777777" w:rsidR="009136DD" w:rsidRPr="00570959" w:rsidRDefault="009136DD" w:rsidP="009136DD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36DD" w14:paraId="31FB1897" w14:textId="77777777" w:rsidTr="00CD4E61">
        <w:tc>
          <w:tcPr>
            <w:tcW w:w="9855" w:type="dxa"/>
          </w:tcPr>
          <w:p w14:paraId="43DB9D5D" w14:textId="77777777" w:rsidR="00530901" w:rsidRDefault="00530901" w:rsidP="00530901">
            <w:pPr>
              <w:spacing w:after="0"/>
            </w:pPr>
            <w:r>
              <w:t>function f_TC_8_1_6_2_1_</w:t>
            </w:r>
            <w:proofErr w:type="gramStart"/>
            <w:r>
              <w:t>TestBody(</w:t>
            </w:r>
            <w:proofErr w:type="gramEnd"/>
            <w:r>
              <w:t>) runs on NR_BASE_PTC</w:t>
            </w:r>
          </w:p>
          <w:p w14:paraId="5B30C30A" w14:textId="77777777" w:rsidR="00530901" w:rsidRDefault="00530901" w:rsidP="00530901">
            <w:pPr>
              <w:spacing w:after="0"/>
            </w:pPr>
            <w:r>
              <w:lastRenderedPageBreak/>
              <w:t xml:space="preserve">  {</w:t>
            </w:r>
          </w:p>
          <w:p w14:paraId="78B730B2" w14:textId="77777777" w:rsidR="00530901" w:rsidRDefault="00530901" w:rsidP="00530901">
            <w:pPr>
              <w:spacing w:after="0"/>
            </w:pPr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v_CellPowerList_AtT0_T1;</w:t>
            </w:r>
          </w:p>
          <w:p w14:paraId="26D4033E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v_CellPower_T0_T1_FR</w:t>
            </w:r>
            <w:proofErr w:type="gramStart"/>
            <w:r>
              <w:t>1 :</w:t>
            </w:r>
            <w:proofErr w:type="gramEnd"/>
            <w:r>
              <w:t>= -78;</w:t>
            </w:r>
          </w:p>
          <w:p w14:paraId="2E8D2EA0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v_CellPower_T0_T1_FR</w:t>
            </w:r>
            <w:proofErr w:type="gramStart"/>
            <w:r>
              <w:t>2 :</w:t>
            </w:r>
            <w:proofErr w:type="gramEnd"/>
            <w:r>
              <w:t>= -82; //@sic R5-220050, R5-216497 sic@ //FR2 is FFS</w:t>
            </w:r>
          </w:p>
          <w:p w14:paraId="79428670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</w:t>
            </w:r>
            <w:proofErr w:type="spellEnd"/>
            <w:r>
              <w:t>;</w:t>
            </w:r>
          </w:p>
          <w:p w14:paraId="082C807C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ARFCN_ValueEUTRA</w:t>
            </w:r>
            <w:proofErr w:type="spellEnd"/>
            <w:r>
              <w:t xml:space="preserve"> </w:t>
            </w:r>
            <w:proofErr w:type="spellStart"/>
            <w:r>
              <w:t>v_ARFCN_ValueEUTRA</w:t>
            </w:r>
            <w:proofErr w:type="spellEnd"/>
            <w:r>
              <w:t>;</w:t>
            </w:r>
          </w:p>
          <w:p w14:paraId="2E49CA06" w14:textId="77777777" w:rsidR="00530901" w:rsidRPr="00546735" w:rsidRDefault="00530901" w:rsidP="00530901">
            <w:pPr>
              <w:spacing w:after="0"/>
              <w:rPr>
                <w:lang w:val="it-IT"/>
              </w:rPr>
            </w:pPr>
            <w:r>
              <w:t xml:space="preserve">    </w:t>
            </w:r>
            <w:proofErr w:type="spellStart"/>
            <w:r w:rsidRPr="00546735">
              <w:rPr>
                <w:lang w:val="it-IT"/>
              </w:rPr>
              <w:t>var</w:t>
            </w:r>
            <w:proofErr w:type="spellEnd"/>
            <w:r w:rsidRPr="00546735">
              <w:rPr>
                <w:lang w:val="it-IT"/>
              </w:rPr>
              <w:t xml:space="preserve"> </w:t>
            </w:r>
            <w:proofErr w:type="spellStart"/>
            <w:r w:rsidRPr="00546735">
              <w:rPr>
                <w:lang w:val="it-IT"/>
              </w:rPr>
              <w:t>EUTRA_PhysCellId</w:t>
            </w:r>
            <w:proofErr w:type="spellEnd"/>
            <w:r w:rsidRPr="00546735">
              <w:rPr>
                <w:lang w:val="it-IT"/>
              </w:rPr>
              <w:t xml:space="preserve"> </w:t>
            </w:r>
            <w:proofErr w:type="spellStart"/>
            <w:r w:rsidRPr="00546735">
              <w:rPr>
                <w:lang w:val="it-IT"/>
              </w:rPr>
              <w:t>v_EUTRA_CellId</w:t>
            </w:r>
            <w:proofErr w:type="spellEnd"/>
            <w:r w:rsidRPr="00546735">
              <w:rPr>
                <w:lang w:val="it-IT"/>
              </w:rPr>
              <w:t>;</w:t>
            </w:r>
          </w:p>
          <w:p w14:paraId="5FD80BC3" w14:textId="77777777" w:rsidR="00530901" w:rsidRDefault="00530901" w:rsidP="00530901">
            <w:pPr>
              <w:spacing w:after="0"/>
            </w:pPr>
            <w:r w:rsidRPr="00546735">
              <w:rPr>
                <w:lang w:val="it-IT"/>
              </w:rPr>
              <w:t xml:space="preserve">    </w:t>
            </w:r>
            <w:r>
              <w:t xml:space="preserve">var integer </w:t>
            </w:r>
            <w:proofErr w:type="spellStart"/>
            <w:r>
              <w:t>v_MeasurementBandwidth_int</w:t>
            </w:r>
            <w:proofErr w:type="spellEnd"/>
            <w:r>
              <w:t>;</w:t>
            </w:r>
          </w:p>
          <w:p w14:paraId="7E4831E5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EUTRA_AllowedMeasBandwidth</w:t>
            </w:r>
            <w:proofErr w:type="spellEnd"/>
            <w:r>
              <w:t xml:space="preserve"> </w:t>
            </w:r>
            <w:proofErr w:type="spellStart"/>
            <w:r>
              <w:t>v_MeasurementBandwidth</w:t>
            </w:r>
            <w:proofErr w:type="spellEnd"/>
            <w:r>
              <w:t>;</w:t>
            </w:r>
          </w:p>
          <w:p w14:paraId="32AF1A46" w14:textId="77777777" w:rsidR="00530901" w:rsidRDefault="00530901" w:rsidP="00530901">
            <w:pPr>
              <w:spacing w:after="0"/>
            </w:pPr>
            <w:r>
              <w:t xml:space="preserve">    var integer </w:t>
            </w:r>
            <w:proofErr w:type="spellStart"/>
            <w:r>
              <w:t>v_</w:t>
            </w:r>
            <w:proofErr w:type="gramStart"/>
            <w:r>
              <w:t>MaxReportCells</w:t>
            </w:r>
            <w:proofErr w:type="spellEnd"/>
            <w:r>
              <w:t xml:space="preserve"> :</w:t>
            </w:r>
            <w:proofErr w:type="gramEnd"/>
            <w:r>
              <w:t>= 1;</w:t>
            </w:r>
          </w:p>
          <w:p w14:paraId="028FC17B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EUTRA_NR_CoOrd_SysInfo_Type</w:t>
            </w:r>
            <w:proofErr w:type="spellEnd"/>
            <w:r>
              <w:t xml:space="preserve"> </w:t>
            </w:r>
            <w:proofErr w:type="spellStart"/>
            <w:r>
              <w:t>v_CoOrd_SysInfo</w:t>
            </w:r>
            <w:proofErr w:type="spellEnd"/>
            <w:r>
              <w:t>;</w:t>
            </w:r>
          </w:p>
          <w:p w14:paraId="5FFE3B30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3731806D" w14:textId="77777777" w:rsidR="00530901" w:rsidRDefault="00530901" w:rsidP="00530901">
            <w:pPr>
              <w:spacing w:after="0"/>
            </w:pPr>
            <w:r>
              <w:t xml:space="preserve">    var template (value) </w:t>
            </w:r>
            <w:proofErr w:type="spellStart"/>
            <w:r>
              <w:t>MeasObjectParamsList_Type</w:t>
            </w:r>
            <w:proofErr w:type="spellEnd"/>
            <w:r>
              <w:t xml:space="preserve"> </w:t>
            </w:r>
            <w:proofErr w:type="spellStart"/>
            <w:r>
              <w:t>v_MeasuredObjectList_NR</w:t>
            </w:r>
            <w:proofErr w:type="spellEnd"/>
            <w:r>
              <w:t>;</w:t>
            </w:r>
          </w:p>
          <w:p w14:paraId="011893DE" w14:textId="77777777" w:rsidR="00530901" w:rsidRDefault="00530901" w:rsidP="00530901">
            <w:pPr>
              <w:spacing w:after="0"/>
            </w:pPr>
            <w:r>
              <w:t xml:space="preserve">    //var template (value) </w:t>
            </w:r>
            <w:proofErr w:type="spellStart"/>
            <w:r>
              <w:t>MeasObjectNR</w:t>
            </w:r>
            <w:proofErr w:type="spellEnd"/>
            <w:r>
              <w:t xml:space="preserve"> </w:t>
            </w:r>
            <w:proofErr w:type="spellStart"/>
            <w:r>
              <w:t>v_MeasObjectNR</w:t>
            </w:r>
            <w:proofErr w:type="spellEnd"/>
            <w:r>
              <w:t>; //@sic R5-216497 sic@</w:t>
            </w:r>
          </w:p>
          <w:p w14:paraId="26ED5CF4" w14:textId="77777777" w:rsidR="00530901" w:rsidRDefault="00530901" w:rsidP="00530901">
            <w:pPr>
              <w:spacing w:after="0"/>
            </w:pPr>
            <w:r>
              <w:t xml:space="preserve">    //var template (omit) </w:t>
            </w:r>
            <w:proofErr w:type="spellStart"/>
            <w:r>
              <w:t>MeasObjectToAddModList</w:t>
            </w:r>
            <w:proofErr w:type="spellEnd"/>
            <w:r>
              <w:t xml:space="preserve"> </w:t>
            </w:r>
            <w:proofErr w:type="spellStart"/>
            <w:r>
              <w:t>v_MeasObjectList_NR</w:t>
            </w:r>
            <w:proofErr w:type="spellEnd"/>
            <w:r>
              <w:t>; //@sic R5-216497 sic@</w:t>
            </w:r>
          </w:p>
          <w:p w14:paraId="7B13C40C" w14:textId="77777777" w:rsidR="00530901" w:rsidRDefault="00530901" w:rsidP="00530901">
            <w:pPr>
              <w:spacing w:after="0"/>
            </w:pPr>
            <w:r>
              <w:t xml:space="preserve">    var template (omit) </w:t>
            </w:r>
            <w:proofErr w:type="spellStart"/>
            <w:r>
              <w:t>MeasObjectParamsList_Type_EUTRA</w:t>
            </w:r>
            <w:proofErr w:type="spellEnd"/>
            <w:r>
              <w:t xml:space="preserve"> </w:t>
            </w:r>
            <w:proofErr w:type="spellStart"/>
            <w:r>
              <w:t>v_MeasuredObjectList_EUTRA</w:t>
            </w:r>
            <w:proofErr w:type="spellEnd"/>
            <w:r>
              <w:t>;</w:t>
            </w:r>
          </w:p>
          <w:p w14:paraId="4054E9AC" w14:textId="77777777" w:rsidR="00530901" w:rsidRDefault="00530901" w:rsidP="00530901">
            <w:pPr>
              <w:spacing w:after="0"/>
            </w:pPr>
            <w:r>
              <w:t xml:space="preserve"> 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v_ReportConfigList</w:t>
            </w:r>
            <w:proofErr w:type="spellEnd"/>
            <w:r>
              <w:t>;</w:t>
            </w:r>
          </w:p>
          <w:p w14:paraId="14953D89" w14:textId="77777777" w:rsidR="00530901" w:rsidRDefault="00530901" w:rsidP="00530901">
            <w:pPr>
              <w:spacing w:after="0"/>
            </w:pPr>
            <w:r>
              <w:t xml:space="preserve">    var template (value) </w:t>
            </w:r>
            <w:proofErr w:type="spellStart"/>
            <w:r>
              <w:t>MeasIdToAddModList</w:t>
            </w:r>
            <w:proofErr w:type="spellEnd"/>
            <w:r>
              <w:t xml:space="preserve"> </w:t>
            </w:r>
            <w:proofErr w:type="spellStart"/>
            <w:r>
              <w:t>v_MeasIdConfigList</w:t>
            </w:r>
            <w:proofErr w:type="spellEnd"/>
            <w:r>
              <w:t>;</w:t>
            </w:r>
          </w:p>
          <w:p w14:paraId="3C666046" w14:textId="77777777" w:rsidR="00530901" w:rsidRDefault="00530901" w:rsidP="00530901">
            <w:pPr>
              <w:spacing w:after="0"/>
            </w:pPr>
            <w:r>
              <w:t xml:space="preserve">    var template (omit)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v_MeasConfig</w:t>
            </w:r>
            <w:proofErr w:type="spellEnd"/>
            <w:r>
              <w:t>;</w:t>
            </w:r>
          </w:p>
          <w:p w14:paraId="3E883D6A" w14:textId="77777777" w:rsidR="00530901" w:rsidRDefault="00530901" w:rsidP="00530901">
            <w:pPr>
              <w:spacing w:after="0"/>
            </w:pPr>
            <w:r>
              <w:t xml:space="preserve">    var template (present) </w:t>
            </w:r>
            <w:proofErr w:type="spellStart"/>
            <w:r>
              <w:t>MeasResults.measResultNeighCells</w:t>
            </w:r>
            <w:proofErr w:type="spellEnd"/>
            <w:r>
              <w:t xml:space="preserve"> </w:t>
            </w:r>
            <w:proofErr w:type="spellStart"/>
            <w:r>
              <w:t>v_MeasResultNeighCells</w:t>
            </w:r>
            <w:proofErr w:type="spellEnd"/>
            <w:r>
              <w:t>;</w:t>
            </w:r>
          </w:p>
          <w:p w14:paraId="0BA8D923" w14:textId="77777777" w:rsidR="00530901" w:rsidRDefault="00530901" w:rsidP="00530901">
            <w:pPr>
              <w:spacing w:after="0"/>
            </w:pPr>
            <w:r>
              <w:t xml:space="preserve">    var template (present) </w:t>
            </w:r>
            <w:proofErr w:type="spellStart"/>
            <w:r>
              <w:t>MeasResults</w:t>
            </w:r>
            <w:proofErr w:type="spellEnd"/>
            <w:r>
              <w:t xml:space="preserve"> </w:t>
            </w:r>
            <w:proofErr w:type="spellStart"/>
            <w:r>
              <w:t>v_MeasResults</w:t>
            </w:r>
            <w:proofErr w:type="spellEnd"/>
            <w:r>
              <w:t>;</w:t>
            </w:r>
          </w:p>
          <w:p w14:paraId="679ECE15" w14:textId="77777777" w:rsidR="00530901" w:rsidRDefault="00530901" w:rsidP="00530901">
            <w:pPr>
              <w:spacing w:after="0"/>
            </w:pPr>
            <w:r>
              <w:t xml:space="preserve">    var template (value) OtherConfig_v1610 v_OtherConfig_v1610; //@sic R5-231197 sic@</w:t>
            </w:r>
          </w:p>
          <w:p w14:paraId="5254E893" w14:textId="77777777" w:rsidR="00530901" w:rsidRDefault="00530901" w:rsidP="00530901">
            <w:pPr>
              <w:spacing w:after="0"/>
            </w:pPr>
            <w:r>
              <w:t xml:space="preserve">         </w:t>
            </w:r>
          </w:p>
          <w:p w14:paraId="1E6B2D4A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10B53A37" w14:textId="77777777" w:rsidR="00530901" w:rsidRDefault="00530901" w:rsidP="00530901">
            <w:pPr>
              <w:spacing w:after="0"/>
            </w:pPr>
            <w:r>
              <w:t xml:space="preserve">    //Power levels of NR cell 1: Table 8.1.6.2.1.3.2-1, Table 8.1.6.2.1.3.2-2</w:t>
            </w:r>
          </w:p>
          <w:p w14:paraId="13870AA7" w14:textId="77777777" w:rsidR="00530901" w:rsidRDefault="00530901" w:rsidP="00530901">
            <w:pPr>
              <w:spacing w:after="0"/>
            </w:pPr>
            <w:r>
              <w:t xml:space="preserve">    /*         |    FR1     |    FR2</w:t>
            </w:r>
          </w:p>
          <w:p w14:paraId="3EB064C3" w14:textId="77777777" w:rsidR="00530901" w:rsidRDefault="00530901" w:rsidP="00530901">
            <w:pPr>
              <w:spacing w:after="0"/>
            </w:pPr>
            <w:r>
              <w:t xml:space="preserve">     * -------------------------------</w:t>
            </w:r>
          </w:p>
          <w:p w14:paraId="10165A3E" w14:textId="77777777" w:rsidR="00530901" w:rsidRDefault="00530901" w:rsidP="00530901">
            <w:pPr>
              <w:spacing w:after="0"/>
            </w:pPr>
            <w:r>
              <w:t xml:space="preserve">     *   T0    |    -78     |    -82</w:t>
            </w:r>
          </w:p>
          <w:p w14:paraId="4490C85A" w14:textId="77777777" w:rsidR="00530901" w:rsidRDefault="00530901" w:rsidP="00530901">
            <w:pPr>
              <w:spacing w:after="0"/>
            </w:pPr>
            <w:r>
              <w:t xml:space="preserve">     * -------------------------------</w:t>
            </w:r>
          </w:p>
          <w:p w14:paraId="0162F7A5" w14:textId="77777777" w:rsidR="00530901" w:rsidRDefault="00530901" w:rsidP="00530901">
            <w:pPr>
              <w:spacing w:after="0"/>
            </w:pPr>
            <w:r>
              <w:t xml:space="preserve">     *   T1    |    -78     |    FFS</w:t>
            </w:r>
          </w:p>
          <w:p w14:paraId="4CC32B57" w14:textId="77777777" w:rsidR="00530901" w:rsidRDefault="00530901" w:rsidP="00530901">
            <w:pPr>
              <w:spacing w:after="0"/>
            </w:pPr>
            <w:r>
              <w:t xml:space="preserve">     *</w:t>
            </w:r>
          </w:p>
          <w:p w14:paraId="76627D7F" w14:textId="77777777" w:rsidR="00530901" w:rsidRDefault="00530901" w:rsidP="00530901">
            <w:pPr>
              <w:spacing w:after="0"/>
            </w:pPr>
            <w:r>
              <w:t xml:space="preserve">     */</w:t>
            </w:r>
          </w:p>
          <w:p w14:paraId="3B757516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2419A1E3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v_CoOrd_</w:t>
            </w:r>
            <w:proofErr w:type="gramStart"/>
            <w:r>
              <w:t>SysInfo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f_EUTRA_NR_WaitForCoOrd_SysInfo</w:t>
            </w:r>
            <w:proofErr w:type="spellEnd"/>
            <w:r>
              <w:t xml:space="preserve"> (EUTRA);</w:t>
            </w:r>
          </w:p>
          <w:p w14:paraId="06645397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v_ARFCN_</w:t>
            </w:r>
            <w:proofErr w:type="gramStart"/>
            <w:r>
              <w:t>ValueEUTRA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v_CoOrd_SysInfo.Eutra</w:t>
            </w:r>
            <w:proofErr w:type="spellEnd"/>
            <w:r>
              <w:t>[0].</w:t>
            </w:r>
            <w:proofErr w:type="spellStart"/>
            <w:r>
              <w:t>Arfcn</w:t>
            </w:r>
            <w:proofErr w:type="spellEnd"/>
            <w:r>
              <w:t>;</w:t>
            </w:r>
          </w:p>
          <w:p w14:paraId="51E77E54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v_EUTRA_</w:t>
            </w:r>
            <w:proofErr w:type="gramStart"/>
            <w:r>
              <w:t>CellId</w:t>
            </w:r>
            <w:proofErr w:type="spellEnd"/>
            <w:r>
              <w:t xml:space="preserve"> :</w:t>
            </w:r>
            <w:proofErr w:type="gramEnd"/>
            <w:r>
              <w:t>= bit2int (</w:t>
            </w:r>
            <w:proofErr w:type="spellStart"/>
            <w:r>
              <w:t>v_CoOrd_SysInfo.Eutra</w:t>
            </w:r>
            <w:proofErr w:type="spellEnd"/>
            <w:r>
              <w:t>[0].</w:t>
            </w:r>
            <w:proofErr w:type="spellStart"/>
            <w:r>
              <w:t>CellId</w:t>
            </w:r>
            <w:proofErr w:type="spellEnd"/>
            <w:r>
              <w:t>);</w:t>
            </w:r>
          </w:p>
          <w:p w14:paraId="38E63861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v_MeasurementBandwidth_</w:t>
            </w:r>
            <w:proofErr w:type="gramStart"/>
            <w:r>
              <w:t>int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v_CoOrd_SysInfo.Eutra</w:t>
            </w:r>
            <w:proofErr w:type="spellEnd"/>
            <w:r>
              <w:t>[0].</w:t>
            </w:r>
            <w:proofErr w:type="spellStart"/>
            <w:r>
              <w:t>DL_Bandwidth</w:t>
            </w:r>
            <w:proofErr w:type="spellEnd"/>
            <w:r>
              <w:t>;</w:t>
            </w:r>
          </w:p>
          <w:p w14:paraId="730DAF3C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MeasurementBandwidth</w:t>
            </w:r>
            <w:proofErr w:type="spellEnd"/>
            <w:r>
              <w:t xml:space="preserve"> :</w:t>
            </w:r>
            <w:proofErr w:type="gramEnd"/>
            <w:r>
              <w:t>= f_NR5GC_IRAT_ConvertIntegerToEUTRA_AllowedMeasBandwidth(v_MeasurementBandwidth_int);</w:t>
            </w:r>
          </w:p>
          <w:p w14:paraId="6F08945E" w14:textId="77777777" w:rsidR="00530901" w:rsidRDefault="00530901" w:rsidP="00530901">
            <w:pPr>
              <w:spacing w:after="0"/>
            </w:pPr>
          </w:p>
          <w:p w14:paraId="3730D8DA" w14:textId="77777777" w:rsidR="00530901" w:rsidRDefault="00530901" w:rsidP="00530901">
            <w:pPr>
              <w:spacing w:after="0"/>
            </w:pPr>
            <w:r>
              <w:t xml:space="preserve">    v_CellPowerList_AtT0_T</w:t>
            </w:r>
            <w:proofErr w:type="gramStart"/>
            <w:r>
              <w:t>1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>(nr_Cell1, v_CellPower_T0_T1_FR1, v_CellPower_T0_T1_FR2)}; //@sic R5-216497 sic@ //FR2 is FFS</w:t>
            </w:r>
          </w:p>
          <w:p w14:paraId="67FC0307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4A0D0998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(v_CellPowerList_AtT0_T1);</w:t>
            </w:r>
          </w:p>
          <w:p w14:paraId="7135F531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3E0C44FF" w14:textId="77777777" w:rsidR="00530901" w:rsidRDefault="00530901" w:rsidP="00530901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7BFCF90" w14:textId="77777777" w:rsidR="00530901" w:rsidRDefault="00530901" w:rsidP="00530901">
            <w:pPr>
              <w:spacing w:after="0"/>
            </w:pPr>
            <w:r>
              <w:t xml:space="preserve">    //The SS transmits an </w:t>
            </w:r>
            <w:proofErr w:type="spellStart"/>
            <w:r>
              <w:t>RRCConnectionReconfiguration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to setup inter-RAT measurement and reporting for E-UTRA cell with </w:t>
            </w:r>
            <w:proofErr w:type="spellStart"/>
            <w:r>
              <w:t>includeLocationInfo</w:t>
            </w:r>
            <w:proofErr w:type="spellEnd"/>
          </w:p>
          <w:p w14:paraId="148ABADB" w14:textId="77777777" w:rsidR="00530901" w:rsidRDefault="00530901" w:rsidP="0053090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RRCReconfigrationComplete</w:t>
            </w:r>
            <w:proofErr w:type="spellEnd"/>
            <w:r>
              <w:t xml:space="preserve"> message</w:t>
            </w:r>
          </w:p>
          <w:p w14:paraId="292F1AA2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v_MeasuredObjectList_</w:t>
            </w:r>
            <w:proofErr w:type="gramStart"/>
            <w:r>
              <w:t>NR</w:t>
            </w:r>
            <w:proofErr w:type="spellEnd"/>
            <w:r>
              <w:t xml:space="preserve"> :</w:t>
            </w:r>
            <w:proofErr w:type="gramEnd"/>
            <w:r>
              <w:t>= {cs_MeasObjectId1(nr_Cell1)};</w:t>
            </w:r>
          </w:p>
          <w:p w14:paraId="0F1D7FBD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v_MeasuredObjectList_</w:t>
            </w:r>
            <w:proofErr w:type="gramStart"/>
            <w:r>
              <w:t>EUTRA</w:t>
            </w:r>
            <w:proofErr w:type="spellEnd"/>
            <w:r>
              <w:t xml:space="preserve"> :</w:t>
            </w:r>
            <w:proofErr w:type="gramEnd"/>
            <w:r>
              <w:t>= {cs_MeasObjectId2_EUTRA(</w:t>
            </w:r>
            <w:proofErr w:type="spellStart"/>
            <w:r>
              <w:t>v_EUTRA_CellId</w:t>
            </w:r>
            <w:proofErr w:type="spellEnd"/>
            <w:r>
              <w:t xml:space="preserve">, </w:t>
            </w:r>
            <w:proofErr w:type="spellStart"/>
            <w:r>
              <w:t>v_ARFCN_ValueEUTRA</w:t>
            </w:r>
            <w:proofErr w:type="spellEnd"/>
            <w:r>
              <w:t>)};</w:t>
            </w:r>
          </w:p>
          <w:p w14:paraId="79BA22B0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ReportConfigList</w:t>
            </w:r>
            <w:proofErr w:type="spellEnd"/>
            <w:r>
              <w:t xml:space="preserve"> :</w:t>
            </w:r>
            <w:proofErr w:type="gramEnd"/>
            <w:r>
              <w:t>= {cs_NR_ReportConfig_reportConfigInterRAT_Periodical(tsc_NR_IdReportConfigId1, cs_NR_ReportConfigInterRAT_Trigger_periodical_EUTRA(v_MaxReportCells, true_))}; //@sic R5s211526 sic@</w:t>
            </w:r>
          </w:p>
          <w:p w14:paraId="74D1C081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MeasIdConfigList</w:t>
            </w:r>
            <w:proofErr w:type="spellEnd"/>
            <w:r>
              <w:t xml:space="preserve"> :</w:t>
            </w:r>
            <w:proofErr w:type="gramEnd"/>
            <w:r>
              <w:t>= {cs_NR_MeasId_Config_id1_obj2_conf1};</w:t>
            </w:r>
          </w:p>
          <w:p w14:paraId="2DD31DC2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17296FEC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MeasConfig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f_NR_GenerateMeasurementConfigNR_EUTRA</w:t>
            </w:r>
            <w:proofErr w:type="spellEnd"/>
            <w:r>
              <w:t>(</w:t>
            </w:r>
            <w:proofErr w:type="spellStart"/>
            <w:r>
              <w:t>v_ARFCN_ValueEUTRA</w:t>
            </w:r>
            <w:proofErr w:type="spellEnd"/>
            <w:r>
              <w:t xml:space="preserve">, </w:t>
            </w:r>
            <w:proofErr w:type="spellStart"/>
            <w:r>
              <w:t>v_MeasurementBandwidth</w:t>
            </w:r>
            <w:proofErr w:type="spellEnd"/>
            <w:r>
              <w:t xml:space="preserve">, -, </w:t>
            </w:r>
            <w:proofErr w:type="spellStart"/>
            <w:r>
              <w:t>v_MeasuredObjectList_NR</w:t>
            </w:r>
            <w:proofErr w:type="spellEnd"/>
            <w:r>
              <w:t xml:space="preserve">, </w:t>
            </w:r>
            <w:proofErr w:type="spellStart"/>
            <w:r>
              <w:t>v_MeasuredObjectList_EUTRA</w:t>
            </w:r>
            <w:proofErr w:type="spellEnd"/>
            <w:r>
              <w:t xml:space="preserve">, </w:t>
            </w:r>
            <w:proofErr w:type="spellStart"/>
            <w:r>
              <w:t>v_ReportConfigList</w:t>
            </w:r>
            <w:proofErr w:type="spellEnd"/>
            <w:r>
              <w:t xml:space="preserve">, </w:t>
            </w:r>
            <w:proofErr w:type="spellStart"/>
            <w:r>
              <w:t>v_MeasIdConfigList</w:t>
            </w:r>
            <w:proofErr w:type="spellEnd"/>
            <w:r>
              <w:t xml:space="preserve">, </w:t>
            </w:r>
            <w:proofErr w:type="spellStart"/>
            <w:r>
              <w:t>cds_MeasGapConfig_UE</w:t>
            </w:r>
            <w:proofErr w:type="spellEnd"/>
            <w:r>
              <w:t>(cs_38508_GapConfig), cs_38508_QuantityConfig_EUTRA);</w:t>
            </w:r>
          </w:p>
          <w:p w14:paraId="2BB77F69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399FAE58" w14:textId="77777777" w:rsidR="00530901" w:rsidRDefault="00530901" w:rsidP="00530901">
            <w:pPr>
              <w:spacing w:after="0"/>
            </w:pPr>
            <w:r>
              <w:t xml:space="preserve">    //</w:t>
            </w:r>
            <w:proofErr w:type="spellStart"/>
            <w:r>
              <w:t>f_NR_SendRRCReconfiguration_MeasNR</w:t>
            </w:r>
            <w:proofErr w:type="spellEnd"/>
            <w:r>
              <w:t>(nr_Cell</w:t>
            </w:r>
            <w:proofErr w:type="gramStart"/>
            <w:r>
              <w:t>1,v</w:t>
            </w:r>
            <w:proofErr w:type="gramEnd"/>
            <w:r>
              <w:t>_MeasConfig); // @sic R5-224131, R5s220792 sic@</w:t>
            </w:r>
          </w:p>
          <w:p w14:paraId="3DF03F95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44C41A42" w14:textId="77777777" w:rsidR="00530901" w:rsidRDefault="00530901" w:rsidP="00530901">
            <w:pPr>
              <w:spacing w:after="0"/>
            </w:pPr>
            <w:r>
              <w:lastRenderedPageBreak/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</w:t>
            </w:r>
            <w:proofErr w:type="gramStart"/>
            <w:r>
              <w:t>Step  3</w:t>
            </w:r>
            <w:proofErr w:type="gramEnd"/>
            <w:r>
              <w:t xml:space="preserve">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2303BBB" w14:textId="77777777" w:rsidR="00530901" w:rsidRDefault="00530901" w:rsidP="00530901">
            <w:pPr>
              <w:spacing w:after="0"/>
            </w:pPr>
            <w:r>
              <w:t xml:space="preserve">    //The SS changes E-UTRA Cell 1 parameters according to row "T1" in Table 8.1.6.2.1.3.2-1/2.</w:t>
            </w:r>
          </w:p>
          <w:p w14:paraId="7F704208" w14:textId="77777777" w:rsidR="00530901" w:rsidRPr="00546735" w:rsidRDefault="00530901" w:rsidP="00530901">
            <w:pPr>
              <w:spacing w:after="0"/>
              <w:rPr>
                <w:lang w:val="it-IT"/>
              </w:rPr>
            </w:pPr>
            <w:r>
              <w:t xml:space="preserve">    </w:t>
            </w:r>
            <w:proofErr w:type="spellStart"/>
            <w:r w:rsidRPr="00546735">
              <w:rPr>
                <w:lang w:val="it-IT"/>
              </w:rPr>
              <w:t>f_EUTRA_NR_SendCoOrd</w:t>
            </w:r>
            <w:proofErr w:type="spellEnd"/>
            <w:r w:rsidRPr="00546735">
              <w:rPr>
                <w:lang w:val="it-IT"/>
              </w:rPr>
              <w:t xml:space="preserve"> (EUTRA, </w:t>
            </w:r>
            <w:proofErr w:type="spellStart"/>
            <w:r w:rsidRPr="00546735">
              <w:rPr>
                <w:lang w:val="it-IT"/>
              </w:rPr>
              <w:t>cms_EUTRA_NR_Trigger</w:t>
            </w:r>
            <w:proofErr w:type="spellEnd"/>
            <w:r w:rsidRPr="00546735">
              <w:rPr>
                <w:lang w:val="it-IT"/>
              </w:rPr>
              <w:t>);</w:t>
            </w:r>
          </w:p>
          <w:p w14:paraId="10A22997" w14:textId="77777777" w:rsidR="00530901" w:rsidRDefault="00530901" w:rsidP="00530901">
            <w:pPr>
              <w:spacing w:after="0"/>
            </w:pPr>
            <w:r w:rsidRPr="00546735">
              <w:rPr>
                <w:lang w:val="it-IT"/>
              </w:rPr>
              <w:t xml:space="preserve">    </w:t>
            </w:r>
            <w:proofErr w:type="spellStart"/>
            <w:r>
              <w:t>f_EUTRA_NR_WaitForCoOrd_</w:t>
            </w:r>
            <w:proofErr w:type="gramStart"/>
            <w:r>
              <w:t>Trigger</w:t>
            </w:r>
            <w:proofErr w:type="spellEnd"/>
            <w:r>
              <w:t>(</w:t>
            </w:r>
            <w:proofErr w:type="gramEnd"/>
            <w:r>
              <w:t>EUTRA);</w:t>
            </w:r>
          </w:p>
          <w:p w14:paraId="382242EC" w14:textId="77777777" w:rsidR="00530901" w:rsidRDefault="00530901" w:rsidP="00530901">
            <w:pPr>
              <w:spacing w:after="0"/>
            </w:pPr>
            <w:r>
              <w:t xml:space="preserve">    //</w:t>
            </w:r>
            <w:proofErr w:type="spellStart"/>
            <w:r>
              <w:t>f_NR_SetCellPowerList</w:t>
            </w:r>
            <w:proofErr w:type="spellEnd"/>
            <w:r>
              <w:t>(v_CellPowerList_AtT0_T1); //FR2 is FFS //@sic R5s220792 sic@</w:t>
            </w:r>
          </w:p>
          <w:p w14:paraId="156E3300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3FA7439E" w14:textId="77777777" w:rsidR="00530901" w:rsidRDefault="00530901" w:rsidP="00530901">
            <w:pPr>
              <w:spacing w:after="0"/>
            </w:pPr>
            <w:r>
              <w:t xml:space="preserve">    v_OtherConfig_v</w:t>
            </w:r>
            <w:proofErr w:type="gramStart"/>
            <w:r>
              <w:t>1610 :</w:t>
            </w:r>
            <w:proofErr w:type="gramEnd"/>
            <w:r>
              <w:t>= cs_OtherConfig_v1610; //@sic R5-231197 sic@</w:t>
            </w:r>
          </w:p>
          <w:p w14:paraId="0ED9DC38" w14:textId="77777777" w:rsidR="00530901" w:rsidRDefault="00530901" w:rsidP="00530901">
            <w:pPr>
              <w:spacing w:after="0"/>
            </w:pPr>
            <w:r>
              <w:t xml:space="preserve">    v_OtherConfig_v1610.obtainCommonLocation_r</w:t>
            </w:r>
            <w:proofErr w:type="gramStart"/>
            <w:r>
              <w:t>16 :</w:t>
            </w:r>
            <w:proofErr w:type="gramEnd"/>
            <w:r>
              <w:t>= true_; //@sic R5-231197 sic@</w:t>
            </w:r>
          </w:p>
          <w:p w14:paraId="56E1FF53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f_NR_SendRRCReconfiguration_</w:t>
            </w:r>
            <w:proofErr w:type="gramStart"/>
            <w:r>
              <w:t>MeasNR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v_MeasConfig</w:t>
            </w:r>
            <w:proofErr w:type="spellEnd"/>
            <w:r>
              <w:t>,-,-,-,-,-,-,v_OtherConfig_v1610); //@sic R5-231197, R5-224131, R5s220792 sic@</w:t>
            </w:r>
          </w:p>
          <w:p w14:paraId="370CE8B9" w14:textId="77777777" w:rsidR="00530901" w:rsidRDefault="00530901" w:rsidP="00530901">
            <w:pPr>
              <w:spacing w:after="0"/>
            </w:pPr>
            <w:r>
              <w:t xml:space="preserve">    //</w:t>
            </w:r>
            <w:proofErr w:type="spellStart"/>
            <w:r>
              <w:t>f_NR_SendRRCReconfiguration_MeasNR</w:t>
            </w:r>
            <w:proofErr w:type="spellEnd"/>
            <w:r>
              <w:t>(nr_Cell</w:t>
            </w:r>
            <w:proofErr w:type="gramStart"/>
            <w:r>
              <w:t>1,v</w:t>
            </w:r>
            <w:proofErr w:type="gramEnd"/>
            <w:r>
              <w:t>_MeasConfig); //@sic R5-224131, R5s220792 sic@</w:t>
            </w:r>
          </w:p>
          <w:p w14:paraId="0548C552" w14:textId="77777777" w:rsidR="00530901" w:rsidRDefault="00530901" w:rsidP="00530901">
            <w:pPr>
              <w:spacing w:after="0"/>
            </w:pPr>
          </w:p>
          <w:p w14:paraId="53C69289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03F07102" w14:textId="77777777" w:rsidR="00530901" w:rsidRDefault="00530901" w:rsidP="00530901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</w:t>
            </w:r>
            <w:proofErr w:type="gramStart"/>
            <w:r>
              <w:t>Steps  4</w:t>
            </w:r>
            <w:proofErr w:type="gramEnd"/>
            <w:r>
              <w:t xml:space="preserve">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A2C0808" w14:textId="77777777" w:rsidR="00530901" w:rsidRDefault="00530901" w:rsidP="00530901">
            <w:pPr>
              <w:spacing w:after="0"/>
            </w:pPr>
            <w:r>
              <w:t xml:space="preserve">    // Wait and ignore </w:t>
            </w:r>
            <w:proofErr w:type="spellStart"/>
            <w:r>
              <w:t>MeasurementReport</w:t>
            </w:r>
            <w:proofErr w:type="spellEnd"/>
            <w:r>
              <w:t xml:space="preserve"> messages for 8 s to allow for </w:t>
            </w:r>
            <w:proofErr w:type="spellStart"/>
            <w:r>
              <w:t>trhe</w:t>
            </w:r>
            <w:proofErr w:type="spellEnd"/>
            <w:r>
              <w:t xml:space="preserve"> switching of cells and UE </w:t>
            </w:r>
            <w:proofErr w:type="spellStart"/>
            <w:r>
              <w:t>Measuremnet</w:t>
            </w:r>
            <w:proofErr w:type="spellEnd"/>
            <w:r>
              <w:t>.</w:t>
            </w:r>
          </w:p>
          <w:p w14:paraId="463CFE7C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IgnorePeriodicalMeasurmentReport</w:t>
            </w:r>
            <w:proofErr w:type="spellEnd"/>
            <w:r>
              <w:t>(</w:t>
            </w:r>
            <w:proofErr w:type="gramEnd"/>
            <w:r>
              <w:t>8.0);</w:t>
            </w:r>
          </w:p>
          <w:p w14:paraId="2CFBC43F" w14:textId="77777777" w:rsidR="00530901" w:rsidRDefault="00530901" w:rsidP="00530901">
            <w:pPr>
              <w:spacing w:after="0"/>
            </w:pPr>
          </w:p>
          <w:p w14:paraId="51A47FA0" w14:textId="77777777" w:rsidR="00530901" w:rsidRDefault="00530901" w:rsidP="00530901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EC0F5B1" w14:textId="77777777" w:rsidR="00530901" w:rsidRDefault="00530901" w:rsidP="00530901">
            <w:pPr>
              <w:spacing w:after="0"/>
            </w:pPr>
            <w:r>
              <w:t xml:space="preserve">    //Check: Does the UE transmit a </w:t>
            </w:r>
            <w:proofErr w:type="spellStart"/>
            <w:r>
              <w:t>MeasurementReport</w:t>
            </w:r>
            <w:proofErr w:type="spellEnd"/>
            <w:r>
              <w:t xml:space="preserve"> message on NR Cell 1 to perform periodical reporting for E-UTRA Cell 1 with </w:t>
            </w:r>
            <w:proofErr w:type="spellStart"/>
            <w:r>
              <w:t>locationInfo</w:t>
            </w:r>
            <w:proofErr w:type="spellEnd"/>
            <w:r>
              <w:t>?</w:t>
            </w:r>
          </w:p>
          <w:p w14:paraId="3B9E559A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PhysCellId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f_NR_CellInfo_GetPhysicalCellId</w:t>
            </w:r>
            <w:proofErr w:type="spellEnd"/>
            <w:r>
              <w:t>(nr_Cell1);</w:t>
            </w:r>
          </w:p>
          <w:p w14:paraId="4446C7AB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MeasResultNeighCells</w:t>
            </w:r>
            <w:proofErr w:type="spellEnd"/>
            <w:r>
              <w:t xml:space="preserve"> :</w:t>
            </w:r>
            <w:proofErr w:type="gramEnd"/>
            <w:r>
              <w:t xml:space="preserve">= cr_NR_MeasResults_MeasResultNeighCells_EUTRA({cr_NR_MeasResultEUTRA_CellResults(v_EUTRA_CellId, </w:t>
            </w:r>
            <w:proofErr w:type="spellStart"/>
            <w:r>
              <w:t>cr_NR_MeasQuantityResultsEUTRA_Rsrp_Rsrq</w:t>
            </w:r>
            <w:proofErr w:type="spellEnd"/>
            <w:r>
              <w:t>)}); //@sic R5-216497 sic@</w:t>
            </w:r>
          </w:p>
          <w:p w14:paraId="6A66B2FA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MeasResults</w:t>
            </w:r>
            <w:proofErr w:type="spellEnd"/>
            <w:r>
              <w:t xml:space="preserve"> :</w:t>
            </w:r>
            <w:proofErr w:type="gramEnd"/>
            <w:r>
              <w:t xml:space="preserve">= cdr_38508_MeasResults_LocationInfo(-, </w:t>
            </w:r>
            <w:proofErr w:type="spellStart"/>
            <w:r>
              <w:t>v_PhysCellId</w:t>
            </w:r>
            <w:proofErr w:type="spellEnd"/>
            <w:r>
              <w:t xml:space="preserve">, </w:t>
            </w:r>
            <w:proofErr w:type="spellStart"/>
            <w:r>
              <w:t>v_MeasResultNeighCells</w:t>
            </w:r>
            <w:proofErr w:type="spellEnd"/>
            <w:r>
              <w:t>, -, -, ?, ?, ?, *, ?, ?); //@sic R5-224131, R5s220792 sic@</w:t>
            </w:r>
          </w:p>
          <w:p w14:paraId="7B4613BD" w14:textId="77777777" w:rsidR="009136DD" w:rsidRDefault="00530901" w:rsidP="00530901">
            <w:pPr>
              <w:autoSpaceDE w:val="0"/>
              <w:autoSpaceDN w:val="0"/>
              <w:adjustRightInd w:val="0"/>
              <w:spacing w:after="0"/>
            </w:pPr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ReceivePeriodicalMeasurementReports</w:t>
            </w:r>
            <w:proofErr w:type="spellEnd"/>
            <w:r>
              <w:t>(</w:t>
            </w:r>
            <w:proofErr w:type="gramEnd"/>
            <w:r>
              <w:t xml:space="preserve">nr_Cell1, 30.0, 10, </w:t>
            </w:r>
            <w:proofErr w:type="spellStart"/>
            <w:r>
              <w:t>cr_NR_MeasurementReport</w:t>
            </w:r>
            <w:proofErr w:type="spellEnd"/>
            <w:r>
              <w:t>(</w:t>
            </w:r>
            <w:proofErr w:type="spellStart"/>
            <w:r>
              <w:t>v_MeasResults</w:t>
            </w:r>
            <w:proofErr w:type="spellEnd"/>
            <w:r>
              <w:t>));</w:t>
            </w:r>
          </w:p>
          <w:p w14:paraId="4E337776" w14:textId="77777777" w:rsidR="00530901" w:rsidRDefault="00530901" w:rsidP="00530901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</w:p>
          <w:p w14:paraId="52B74B61" w14:textId="77777777" w:rsidR="00530901" w:rsidRDefault="00530901" w:rsidP="00530901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  <w:r>
              <w:rPr>
                <w:rFonts w:cs="Courier New"/>
                <w:color w:val="000000"/>
                <w:lang w:eastAsia="de-DE"/>
              </w:rPr>
              <w:t>…</w:t>
            </w:r>
          </w:p>
          <w:p w14:paraId="334D27C2" w14:textId="5CD3BAA7" w:rsidR="00530901" w:rsidRPr="00847BF2" w:rsidRDefault="00530901" w:rsidP="005309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Courier New"/>
                <w:color w:val="000000"/>
                <w:lang w:eastAsia="de-DE"/>
              </w:rPr>
              <w:t>}</w:t>
            </w:r>
          </w:p>
        </w:tc>
      </w:tr>
    </w:tbl>
    <w:p w14:paraId="08EB2DE7" w14:textId="77777777" w:rsidR="009136DD" w:rsidRDefault="009136DD" w:rsidP="009136DD"/>
    <w:p w14:paraId="414CB09D" w14:textId="77777777" w:rsidR="009136DD" w:rsidRPr="00BC25DD" w:rsidRDefault="009136DD" w:rsidP="009136DD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36DD" w14:paraId="299EC049" w14:textId="77777777" w:rsidTr="00CD4E61">
        <w:tc>
          <w:tcPr>
            <w:tcW w:w="9855" w:type="dxa"/>
          </w:tcPr>
          <w:p w14:paraId="3C74EB42" w14:textId="77777777" w:rsidR="00530901" w:rsidRDefault="00530901" w:rsidP="00530901">
            <w:pPr>
              <w:spacing w:after="0"/>
            </w:pPr>
            <w:r>
              <w:t>function f_TC_8_1_6_2_1_</w:t>
            </w:r>
            <w:proofErr w:type="gramStart"/>
            <w:r>
              <w:t>TestBody(</w:t>
            </w:r>
            <w:proofErr w:type="gramEnd"/>
            <w:r>
              <w:t>) runs on NR_BASE_PTC</w:t>
            </w:r>
          </w:p>
          <w:p w14:paraId="6C721851" w14:textId="77777777" w:rsidR="00530901" w:rsidRDefault="00530901" w:rsidP="00530901">
            <w:pPr>
              <w:spacing w:after="0"/>
            </w:pPr>
            <w:r>
              <w:t xml:space="preserve">  {</w:t>
            </w:r>
          </w:p>
          <w:p w14:paraId="701BD75B" w14:textId="77777777" w:rsidR="00530901" w:rsidRDefault="00530901" w:rsidP="00530901">
            <w:pPr>
              <w:spacing w:after="0"/>
            </w:pPr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v_CellPowerList_AtT0_T1;</w:t>
            </w:r>
          </w:p>
          <w:p w14:paraId="7721A8AE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v_CellPower_T0_T1_FR</w:t>
            </w:r>
            <w:proofErr w:type="gramStart"/>
            <w:r>
              <w:t>1 :</w:t>
            </w:r>
            <w:proofErr w:type="gramEnd"/>
            <w:r>
              <w:t>= -78;</w:t>
            </w:r>
          </w:p>
          <w:p w14:paraId="61510755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v_CellPower_T0_T1_FR</w:t>
            </w:r>
            <w:proofErr w:type="gramStart"/>
            <w:r>
              <w:t>2 :</w:t>
            </w:r>
            <w:proofErr w:type="gramEnd"/>
            <w:r>
              <w:t>= -82; //@sic R5-220050, R5-216497 sic@ //FR2 is FFS</w:t>
            </w:r>
          </w:p>
          <w:p w14:paraId="7C9325E9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</w:t>
            </w:r>
            <w:proofErr w:type="spellEnd"/>
            <w:r>
              <w:t>;</w:t>
            </w:r>
          </w:p>
          <w:p w14:paraId="34225A46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ARFCN_ValueEUTRA</w:t>
            </w:r>
            <w:proofErr w:type="spellEnd"/>
            <w:r>
              <w:t xml:space="preserve"> </w:t>
            </w:r>
            <w:proofErr w:type="spellStart"/>
            <w:r>
              <w:t>v_ARFCN_ValueEUTRA</w:t>
            </w:r>
            <w:proofErr w:type="spellEnd"/>
            <w:r>
              <w:t>;</w:t>
            </w:r>
          </w:p>
          <w:p w14:paraId="24EE085F" w14:textId="77777777" w:rsidR="00530901" w:rsidRPr="00546735" w:rsidRDefault="00530901" w:rsidP="00530901">
            <w:pPr>
              <w:spacing w:after="0"/>
              <w:rPr>
                <w:lang w:val="it-IT"/>
              </w:rPr>
            </w:pPr>
            <w:r>
              <w:t xml:space="preserve">    </w:t>
            </w:r>
            <w:proofErr w:type="spellStart"/>
            <w:r w:rsidRPr="00546735">
              <w:rPr>
                <w:lang w:val="it-IT"/>
              </w:rPr>
              <w:t>var</w:t>
            </w:r>
            <w:proofErr w:type="spellEnd"/>
            <w:r w:rsidRPr="00546735">
              <w:rPr>
                <w:lang w:val="it-IT"/>
              </w:rPr>
              <w:t xml:space="preserve"> </w:t>
            </w:r>
            <w:proofErr w:type="spellStart"/>
            <w:r w:rsidRPr="00546735">
              <w:rPr>
                <w:lang w:val="it-IT"/>
              </w:rPr>
              <w:t>EUTRA_PhysCellId</w:t>
            </w:r>
            <w:proofErr w:type="spellEnd"/>
            <w:r w:rsidRPr="00546735">
              <w:rPr>
                <w:lang w:val="it-IT"/>
              </w:rPr>
              <w:t xml:space="preserve"> </w:t>
            </w:r>
            <w:proofErr w:type="spellStart"/>
            <w:r w:rsidRPr="00546735">
              <w:rPr>
                <w:lang w:val="it-IT"/>
              </w:rPr>
              <w:t>v_EUTRA_CellId</w:t>
            </w:r>
            <w:proofErr w:type="spellEnd"/>
            <w:r w:rsidRPr="00546735">
              <w:rPr>
                <w:lang w:val="it-IT"/>
              </w:rPr>
              <w:t>;</w:t>
            </w:r>
          </w:p>
          <w:p w14:paraId="5AC3EF4A" w14:textId="77777777" w:rsidR="00530901" w:rsidRDefault="00530901" w:rsidP="00530901">
            <w:pPr>
              <w:spacing w:after="0"/>
            </w:pPr>
            <w:r w:rsidRPr="00546735">
              <w:rPr>
                <w:lang w:val="it-IT"/>
              </w:rPr>
              <w:t xml:space="preserve">    </w:t>
            </w:r>
            <w:r>
              <w:t xml:space="preserve">var integer </w:t>
            </w:r>
            <w:proofErr w:type="spellStart"/>
            <w:r>
              <w:t>v_MeasurementBandwidth_int</w:t>
            </w:r>
            <w:proofErr w:type="spellEnd"/>
            <w:r>
              <w:t>;</w:t>
            </w:r>
          </w:p>
          <w:p w14:paraId="29BFCE5D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EUTRA_AllowedMeasBandwidth</w:t>
            </w:r>
            <w:proofErr w:type="spellEnd"/>
            <w:r>
              <w:t xml:space="preserve"> </w:t>
            </w:r>
            <w:proofErr w:type="spellStart"/>
            <w:r>
              <w:t>v_MeasurementBandwidth</w:t>
            </w:r>
            <w:proofErr w:type="spellEnd"/>
            <w:r>
              <w:t>;</w:t>
            </w:r>
          </w:p>
          <w:p w14:paraId="3E5C8F84" w14:textId="77777777" w:rsidR="00530901" w:rsidRDefault="00530901" w:rsidP="00530901">
            <w:pPr>
              <w:spacing w:after="0"/>
            </w:pPr>
            <w:r>
              <w:t xml:space="preserve">    var integer </w:t>
            </w:r>
            <w:proofErr w:type="spellStart"/>
            <w:r>
              <w:t>v_</w:t>
            </w:r>
            <w:proofErr w:type="gramStart"/>
            <w:r>
              <w:t>MaxReportCells</w:t>
            </w:r>
            <w:proofErr w:type="spellEnd"/>
            <w:r>
              <w:t xml:space="preserve"> :</w:t>
            </w:r>
            <w:proofErr w:type="gramEnd"/>
            <w:r>
              <w:t>= 1;</w:t>
            </w:r>
          </w:p>
          <w:p w14:paraId="7FFA8A99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EUTRA_NR_CoOrd_SysInfo_Type</w:t>
            </w:r>
            <w:proofErr w:type="spellEnd"/>
            <w:r>
              <w:t xml:space="preserve"> </w:t>
            </w:r>
            <w:proofErr w:type="spellStart"/>
            <w:r>
              <w:t>v_CoOrd_SysInfo</w:t>
            </w:r>
            <w:proofErr w:type="spellEnd"/>
            <w:r>
              <w:t>;</w:t>
            </w:r>
          </w:p>
          <w:p w14:paraId="49A41302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3679FE48" w14:textId="77777777" w:rsidR="00530901" w:rsidRDefault="00530901" w:rsidP="00530901">
            <w:pPr>
              <w:spacing w:after="0"/>
            </w:pPr>
            <w:r>
              <w:t xml:space="preserve">    var template (value) </w:t>
            </w:r>
            <w:proofErr w:type="spellStart"/>
            <w:r>
              <w:t>MeasObjectParamsList_Type</w:t>
            </w:r>
            <w:proofErr w:type="spellEnd"/>
            <w:r>
              <w:t xml:space="preserve"> </w:t>
            </w:r>
            <w:proofErr w:type="spellStart"/>
            <w:r>
              <w:t>v_MeasuredObjectList_NR</w:t>
            </w:r>
            <w:proofErr w:type="spellEnd"/>
            <w:r>
              <w:t>;</w:t>
            </w:r>
          </w:p>
          <w:p w14:paraId="011CDFBC" w14:textId="77777777" w:rsidR="00530901" w:rsidRDefault="00530901" w:rsidP="00530901">
            <w:pPr>
              <w:spacing w:after="0"/>
            </w:pPr>
            <w:r>
              <w:t xml:space="preserve">    //var template (value) </w:t>
            </w:r>
            <w:proofErr w:type="spellStart"/>
            <w:r>
              <w:t>MeasObjectNR</w:t>
            </w:r>
            <w:proofErr w:type="spellEnd"/>
            <w:r>
              <w:t xml:space="preserve"> </w:t>
            </w:r>
            <w:proofErr w:type="spellStart"/>
            <w:r>
              <w:t>v_MeasObjectNR</w:t>
            </w:r>
            <w:proofErr w:type="spellEnd"/>
            <w:r>
              <w:t>; //@sic R5-216497 sic@</w:t>
            </w:r>
          </w:p>
          <w:p w14:paraId="4BBFDF07" w14:textId="77777777" w:rsidR="00530901" w:rsidRDefault="00530901" w:rsidP="00530901">
            <w:pPr>
              <w:spacing w:after="0"/>
            </w:pPr>
            <w:r>
              <w:t xml:space="preserve">    //var template (omit) </w:t>
            </w:r>
            <w:proofErr w:type="spellStart"/>
            <w:r>
              <w:t>MeasObjectToAddModList</w:t>
            </w:r>
            <w:proofErr w:type="spellEnd"/>
            <w:r>
              <w:t xml:space="preserve"> </w:t>
            </w:r>
            <w:proofErr w:type="spellStart"/>
            <w:r>
              <w:t>v_MeasObjectList_NR</w:t>
            </w:r>
            <w:proofErr w:type="spellEnd"/>
            <w:r>
              <w:t>; //@sic R5-216497 sic@</w:t>
            </w:r>
          </w:p>
          <w:p w14:paraId="1ADBDE12" w14:textId="77777777" w:rsidR="00530901" w:rsidRDefault="00530901" w:rsidP="00530901">
            <w:pPr>
              <w:spacing w:after="0"/>
            </w:pPr>
            <w:r>
              <w:t xml:space="preserve">    var template (omit) </w:t>
            </w:r>
            <w:proofErr w:type="spellStart"/>
            <w:r>
              <w:t>MeasObjectParamsList_Type_EUTRA</w:t>
            </w:r>
            <w:proofErr w:type="spellEnd"/>
            <w:r>
              <w:t xml:space="preserve"> </w:t>
            </w:r>
            <w:proofErr w:type="spellStart"/>
            <w:r>
              <w:t>v_MeasuredObjectList_EUTRA</w:t>
            </w:r>
            <w:proofErr w:type="spellEnd"/>
            <w:r>
              <w:t>;</w:t>
            </w:r>
          </w:p>
          <w:p w14:paraId="7FE32543" w14:textId="77777777" w:rsidR="00530901" w:rsidRDefault="00530901" w:rsidP="00530901">
            <w:pPr>
              <w:spacing w:after="0"/>
            </w:pPr>
            <w:r>
              <w:t xml:space="preserve"> 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v_ReportConfigList</w:t>
            </w:r>
            <w:proofErr w:type="spellEnd"/>
            <w:r>
              <w:t>;</w:t>
            </w:r>
          </w:p>
          <w:p w14:paraId="48197B8B" w14:textId="77777777" w:rsidR="00530901" w:rsidRDefault="00530901" w:rsidP="00530901">
            <w:pPr>
              <w:spacing w:after="0"/>
            </w:pPr>
            <w:r>
              <w:t xml:space="preserve">    var template (value) </w:t>
            </w:r>
            <w:proofErr w:type="spellStart"/>
            <w:r>
              <w:t>MeasIdToAddModList</w:t>
            </w:r>
            <w:proofErr w:type="spellEnd"/>
            <w:r>
              <w:t xml:space="preserve"> </w:t>
            </w:r>
            <w:proofErr w:type="spellStart"/>
            <w:r>
              <w:t>v_MeasIdConfigList</w:t>
            </w:r>
            <w:proofErr w:type="spellEnd"/>
            <w:r>
              <w:t>;</w:t>
            </w:r>
          </w:p>
          <w:p w14:paraId="14A5553F" w14:textId="77777777" w:rsidR="00530901" w:rsidRDefault="00530901" w:rsidP="00530901">
            <w:pPr>
              <w:spacing w:after="0"/>
            </w:pPr>
            <w:r>
              <w:t xml:space="preserve">    var template (omit)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v_MeasConfig</w:t>
            </w:r>
            <w:proofErr w:type="spellEnd"/>
            <w:r>
              <w:t>;</w:t>
            </w:r>
          </w:p>
          <w:p w14:paraId="25C40BE2" w14:textId="77777777" w:rsidR="00530901" w:rsidRDefault="00530901" w:rsidP="00530901">
            <w:pPr>
              <w:spacing w:after="0"/>
            </w:pPr>
            <w:r>
              <w:t xml:space="preserve">    var template (present) </w:t>
            </w:r>
            <w:proofErr w:type="spellStart"/>
            <w:r>
              <w:t>MeasResults.measResultNeighCells</w:t>
            </w:r>
            <w:proofErr w:type="spellEnd"/>
            <w:r>
              <w:t xml:space="preserve"> </w:t>
            </w:r>
            <w:proofErr w:type="spellStart"/>
            <w:r>
              <w:t>v_MeasResultNeighCells</w:t>
            </w:r>
            <w:proofErr w:type="spellEnd"/>
            <w:r>
              <w:t>;</w:t>
            </w:r>
          </w:p>
          <w:p w14:paraId="6D08A734" w14:textId="77777777" w:rsidR="00530901" w:rsidRDefault="00530901" w:rsidP="00530901">
            <w:pPr>
              <w:spacing w:after="0"/>
            </w:pPr>
            <w:r>
              <w:t xml:space="preserve">    var template (present) </w:t>
            </w:r>
            <w:proofErr w:type="spellStart"/>
            <w:r>
              <w:t>MeasResults</w:t>
            </w:r>
            <w:proofErr w:type="spellEnd"/>
            <w:r>
              <w:t xml:space="preserve"> </w:t>
            </w:r>
            <w:proofErr w:type="spellStart"/>
            <w:r>
              <w:t>v_MeasResults</w:t>
            </w:r>
            <w:proofErr w:type="spellEnd"/>
            <w:r>
              <w:t>;</w:t>
            </w:r>
          </w:p>
          <w:p w14:paraId="00036863" w14:textId="77777777" w:rsidR="00530901" w:rsidRDefault="00530901" w:rsidP="00530901">
            <w:pPr>
              <w:spacing w:after="0"/>
            </w:pPr>
            <w:r>
              <w:t xml:space="preserve">    var template (value) OtherConfig_v1610 v_OtherConfig_v1610; //@sic R5-231197 sic@</w:t>
            </w:r>
          </w:p>
          <w:p w14:paraId="1DC8400F" w14:textId="77777777" w:rsidR="00530901" w:rsidRDefault="00530901" w:rsidP="00530901">
            <w:pPr>
              <w:spacing w:after="0"/>
            </w:pPr>
            <w:r>
              <w:t xml:space="preserve">         </w:t>
            </w:r>
          </w:p>
          <w:p w14:paraId="264E4BBB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24BC02CA" w14:textId="77777777" w:rsidR="00530901" w:rsidRDefault="00530901" w:rsidP="00530901">
            <w:pPr>
              <w:spacing w:after="0"/>
            </w:pPr>
            <w:r>
              <w:t xml:space="preserve">    //Power levels of NR cell 1: Table 8.1.6.2.1.3.2-1, Table 8.1.6.2.1.3.2-2</w:t>
            </w:r>
          </w:p>
          <w:p w14:paraId="5BC3C3E7" w14:textId="77777777" w:rsidR="00530901" w:rsidRDefault="00530901" w:rsidP="00530901">
            <w:pPr>
              <w:spacing w:after="0"/>
            </w:pPr>
            <w:r>
              <w:t xml:space="preserve">    /*         |    FR1     |    FR2</w:t>
            </w:r>
          </w:p>
          <w:p w14:paraId="003F662D" w14:textId="77777777" w:rsidR="00530901" w:rsidRDefault="00530901" w:rsidP="00530901">
            <w:pPr>
              <w:spacing w:after="0"/>
            </w:pPr>
            <w:r>
              <w:lastRenderedPageBreak/>
              <w:t xml:space="preserve">     * -------------------------------</w:t>
            </w:r>
          </w:p>
          <w:p w14:paraId="1B3F81B3" w14:textId="77777777" w:rsidR="00530901" w:rsidRDefault="00530901" w:rsidP="00530901">
            <w:pPr>
              <w:spacing w:after="0"/>
            </w:pPr>
            <w:r>
              <w:t xml:space="preserve">     *   T0    |    -78     |    -82</w:t>
            </w:r>
          </w:p>
          <w:p w14:paraId="6E5F7017" w14:textId="77777777" w:rsidR="00530901" w:rsidRDefault="00530901" w:rsidP="00530901">
            <w:pPr>
              <w:spacing w:after="0"/>
            </w:pPr>
            <w:r>
              <w:t xml:space="preserve">     * -------------------------------</w:t>
            </w:r>
          </w:p>
          <w:p w14:paraId="5E5C1631" w14:textId="77777777" w:rsidR="00530901" w:rsidRDefault="00530901" w:rsidP="00530901">
            <w:pPr>
              <w:spacing w:after="0"/>
            </w:pPr>
            <w:r>
              <w:t xml:space="preserve">     *   T1    |    -78     |    FFS</w:t>
            </w:r>
          </w:p>
          <w:p w14:paraId="0DCC4F1D" w14:textId="77777777" w:rsidR="00530901" w:rsidRDefault="00530901" w:rsidP="00530901">
            <w:pPr>
              <w:spacing w:after="0"/>
            </w:pPr>
            <w:r>
              <w:t xml:space="preserve">     *</w:t>
            </w:r>
          </w:p>
          <w:p w14:paraId="7203C1EE" w14:textId="77777777" w:rsidR="00530901" w:rsidRDefault="00530901" w:rsidP="00530901">
            <w:pPr>
              <w:spacing w:after="0"/>
            </w:pPr>
            <w:r>
              <w:t xml:space="preserve">     */</w:t>
            </w:r>
          </w:p>
          <w:p w14:paraId="1533C2B9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7DC1DF09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v_CoOrd_</w:t>
            </w:r>
            <w:proofErr w:type="gramStart"/>
            <w:r>
              <w:t>SysInfo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f_EUTRA_NR_WaitForCoOrd_SysInfo</w:t>
            </w:r>
            <w:proofErr w:type="spellEnd"/>
            <w:r>
              <w:t xml:space="preserve"> (EUTRA);</w:t>
            </w:r>
          </w:p>
          <w:p w14:paraId="11966671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v_ARFCN_</w:t>
            </w:r>
            <w:proofErr w:type="gramStart"/>
            <w:r>
              <w:t>ValueEUTRA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v_CoOrd_SysInfo.Eutra</w:t>
            </w:r>
            <w:proofErr w:type="spellEnd"/>
            <w:r>
              <w:t>[0].</w:t>
            </w:r>
            <w:proofErr w:type="spellStart"/>
            <w:r>
              <w:t>Arfcn</w:t>
            </w:r>
            <w:proofErr w:type="spellEnd"/>
            <w:r>
              <w:t>;</w:t>
            </w:r>
          </w:p>
          <w:p w14:paraId="51E4AE6E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v_EUTRA_</w:t>
            </w:r>
            <w:proofErr w:type="gramStart"/>
            <w:r>
              <w:t>CellId</w:t>
            </w:r>
            <w:proofErr w:type="spellEnd"/>
            <w:r>
              <w:t xml:space="preserve"> :</w:t>
            </w:r>
            <w:proofErr w:type="gramEnd"/>
            <w:r>
              <w:t>= bit2int (</w:t>
            </w:r>
            <w:proofErr w:type="spellStart"/>
            <w:r>
              <w:t>v_CoOrd_SysInfo.Eutra</w:t>
            </w:r>
            <w:proofErr w:type="spellEnd"/>
            <w:r>
              <w:t>[0].</w:t>
            </w:r>
            <w:proofErr w:type="spellStart"/>
            <w:r>
              <w:t>CellId</w:t>
            </w:r>
            <w:proofErr w:type="spellEnd"/>
            <w:r>
              <w:t>);</w:t>
            </w:r>
          </w:p>
          <w:p w14:paraId="4D048056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v_MeasurementBandwidth_</w:t>
            </w:r>
            <w:proofErr w:type="gramStart"/>
            <w:r>
              <w:t>int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v_CoOrd_SysInfo.Eutra</w:t>
            </w:r>
            <w:proofErr w:type="spellEnd"/>
            <w:r>
              <w:t>[0].</w:t>
            </w:r>
            <w:proofErr w:type="spellStart"/>
            <w:r>
              <w:t>DL_Bandwidth</w:t>
            </w:r>
            <w:proofErr w:type="spellEnd"/>
            <w:r>
              <w:t>;</w:t>
            </w:r>
          </w:p>
          <w:p w14:paraId="40BC3CEE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MeasurementBandwidth</w:t>
            </w:r>
            <w:proofErr w:type="spellEnd"/>
            <w:r>
              <w:t xml:space="preserve"> :</w:t>
            </w:r>
            <w:proofErr w:type="gramEnd"/>
            <w:r>
              <w:t>= f_NR5GC_IRAT_ConvertIntegerToEUTRA_AllowedMeasBandwidth(v_MeasurementBandwidth_int);</w:t>
            </w:r>
          </w:p>
          <w:p w14:paraId="107A6090" w14:textId="77777777" w:rsidR="00530901" w:rsidRDefault="00530901" w:rsidP="00530901">
            <w:pPr>
              <w:spacing w:after="0"/>
            </w:pPr>
          </w:p>
          <w:p w14:paraId="41D72F95" w14:textId="77777777" w:rsidR="00530901" w:rsidRDefault="00530901" w:rsidP="00530901">
            <w:pPr>
              <w:spacing w:after="0"/>
            </w:pPr>
            <w:r>
              <w:t xml:space="preserve">    v_CellPowerList_AtT0_T</w:t>
            </w:r>
            <w:proofErr w:type="gramStart"/>
            <w:r>
              <w:t>1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>(nr_Cell1, v_CellPower_T0_T1_FR1, v_CellPower_T0_T1_FR2)}; //@sic R5-216497 sic@ //FR2 is FFS</w:t>
            </w:r>
          </w:p>
          <w:p w14:paraId="7749349A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4E73F11B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(v_CellPowerList_AtT0_T1);</w:t>
            </w:r>
          </w:p>
          <w:p w14:paraId="50F567B5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71986EDB" w14:textId="77777777" w:rsidR="00530901" w:rsidRDefault="00530901" w:rsidP="00530901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FE1BB2B" w14:textId="77777777" w:rsidR="00530901" w:rsidRDefault="00530901" w:rsidP="00530901">
            <w:pPr>
              <w:spacing w:after="0"/>
            </w:pPr>
            <w:r>
              <w:t xml:space="preserve">    //The SS transmits an </w:t>
            </w:r>
            <w:proofErr w:type="spellStart"/>
            <w:r>
              <w:t>RRCConnectionReconfiguration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to setup inter-RAT measurement and reporting for E-UTRA cell with </w:t>
            </w:r>
            <w:proofErr w:type="spellStart"/>
            <w:r>
              <w:t>includeLocationInfo</w:t>
            </w:r>
            <w:proofErr w:type="spellEnd"/>
          </w:p>
          <w:p w14:paraId="11D66B51" w14:textId="77777777" w:rsidR="00530901" w:rsidRDefault="00530901" w:rsidP="0053090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RRCReconfigrationComplete</w:t>
            </w:r>
            <w:proofErr w:type="spellEnd"/>
            <w:r>
              <w:t xml:space="preserve"> message</w:t>
            </w:r>
          </w:p>
          <w:p w14:paraId="69DFBE4B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v_MeasuredObjectList_</w:t>
            </w:r>
            <w:proofErr w:type="gramStart"/>
            <w:r>
              <w:t>NR</w:t>
            </w:r>
            <w:proofErr w:type="spellEnd"/>
            <w:r>
              <w:t xml:space="preserve"> :</w:t>
            </w:r>
            <w:proofErr w:type="gramEnd"/>
            <w:r>
              <w:t>= {cs_MeasObjectId1(nr_Cell1)};</w:t>
            </w:r>
          </w:p>
          <w:p w14:paraId="4794221B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v_MeasuredObjectList_</w:t>
            </w:r>
            <w:proofErr w:type="gramStart"/>
            <w:r>
              <w:t>EUTRA</w:t>
            </w:r>
            <w:proofErr w:type="spellEnd"/>
            <w:r>
              <w:t xml:space="preserve"> :</w:t>
            </w:r>
            <w:proofErr w:type="gramEnd"/>
            <w:r>
              <w:t>= {cs_MeasObjectId2_EUTRA(</w:t>
            </w:r>
            <w:proofErr w:type="spellStart"/>
            <w:r>
              <w:t>v_EUTRA_CellId</w:t>
            </w:r>
            <w:proofErr w:type="spellEnd"/>
            <w:r>
              <w:t xml:space="preserve">, </w:t>
            </w:r>
            <w:proofErr w:type="spellStart"/>
            <w:r>
              <w:t>v_ARFCN_ValueEUTRA</w:t>
            </w:r>
            <w:proofErr w:type="spellEnd"/>
            <w:r>
              <w:t>)};</w:t>
            </w:r>
          </w:p>
          <w:p w14:paraId="18ED3E00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ReportConfigList</w:t>
            </w:r>
            <w:proofErr w:type="spellEnd"/>
            <w:r>
              <w:t xml:space="preserve"> :</w:t>
            </w:r>
            <w:proofErr w:type="gramEnd"/>
            <w:r>
              <w:t>= {cs_NR_ReportConfig_reportConfigInterRAT_Periodical(tsc_NR_IdReportConfigId1, cs_NR_ReportConfigInterRAT_Trigger_periodical_EUTRA(v_MaxReportCells, true_))}; //@sic R5s211526 sic@</w:t>
            </w:r>
          </w:p>
          <w:p w14:paraId="607057D2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MeasIdConfigList</w:t>
            </w:r>
            <w:proofErr w:type="spellEnd"/>
            <w:r>
              <w:t xml:space="preserve"> :</w:t>
            </w:r>
            <w:proofErr w:type="gramEnd"/>
            <w:r>
              <w:t>= {cs_NR_MeasId_Config_id1_obj2_conf1};</w:t>
            </w:r>
          </w:p>
          <w:p w14:paraId="50E5FA9D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21CC4562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MeasConfig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f_NR_GenerateMeasurementConfigNR_EUTRA</w:t>
            </w:r>
            <w:proofErr w:type="spellEnd"/>
            <w:r>
              <w:t>(</w:t>
            </w:r>
            <w:proofErr w:type="spellStart"/>
            <w:r>
              <w:t>v_ARFCN_ValueEUTRA</w:t>
            </w:r>
            <w:proofErr w:type="spellEnd"/>
            <w:r>
              <w:t xml:space="preserve">, </w:t>
            </w:r>
            <w:proofErr w:type="spellStart"/>
            <w:r>
              <w:t>v_MeasurementBandwidth</w:t>
            </w:r>
            <w:proofErr w:type="spellEnd"/>
            <w:r>
              <w:t xml:space="preserve">, -, </w:t>
            </w:r>
            <w:proofErr w:type="spellStart"/>
            <w:r>
              <w:t>v_MeasuredObjectList_NR</w:t>
            </w:r>
            <w:proofErr w:type="spellEnd"/>
            <w:r>
              <w:t xml:space="preserve">, </w:t>
            </w:r>
            <w:proofErr w:type="spellStart"/>
            <w:r>
              <w:t>v_MeasuredObjectList_EUTRA</w:t>
            </w:r>
            <w:proofErr w:type="spellEnd"/>
            <w:r>
              <w:t xml:space="preserve">, </w:t>
            </w:r>
            <w:proofErr w:type="spellStart"/>
            <w:r>
              <w:t>v_ReportConfigList</w:t>
            </w:r>
            <w:proofErr w:type="spellEnd"/>
            <w:r>
              <w:t xml:space="preserve">, </w:t>
            </w:r>
            <w:proofErr w:type="spellStart"/>
            <w:r>
              <w:t>v_MeasIdConfigList</w:t>
            </w:r>
            <w:proofErr w:type="spellEnd"/>
            <w:r>
              <w:t xml:space="preserve">, </w:t>
            </w:r>
            <w:proofErr w:type="spellStart"/>
            <w:r>
              <w:t>cds_MeasGapConfig_UE</w:t>
            </w:r>
            <w:proofErr w:type="spellEnd"/>
            <w:r>
              <w:t>(cs_38508_GapConfig), cs_38508_QuantityConfig_EUTRA);</w:t>
            </w:r>
          </w:p>
          <w:p w14:paraId="348E8D1B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5BC809BE" w14:textId="77777777" w:rsidR="00530901" w:rsidRDefault="00530901" w:rsidP="00530901">
            <w:pPr>
              <w:spacing w:after="0"/>
            </w:pPr>
            <w:r>
              <w:t xml:space="preserve">    //</w:t>
            </w:r>
            <w:proofErr w:type="spellStart"/>
            <w:r>
              <w:t>f_NR_SendRRCReconfiguration_MeasNR</w:t>
            </w:r>
            <w:proofErr w:type="spellEnd"/>
            <w:r>
              <w:t>(nr_Cell</w:t>
            </w:r>
            <w:proofErr w:type="gramStart"/>
            <w:r>
              <w:t>1,v</w:t>
            </w:r>
            <w:proofErr w:type="gramEnd"/>
            <w:r>
              <w:t>_MeasConfig); // @sic R5-224131, R5s220792 sic@</w:t>
            </w:r>
          </w:p>
          <w:p w14:paraId="242A9C0F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11B1C3B8" w14:textId="77777777" w:rsidR="00530901" w:rsidRDefault="00530901" w:rsidP="00530901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</w:t>
            </w:r>
            <w:proofErr w:type="gramStart"/>
            <w:r>
              <w:t>Step  3</w:t>
            </w:r>
            <w:proofErr w:type="gramEnd"/>
            <w:r>
              <w:t xml:space="preserve">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BAE1C45" w14:textId="77777777" w:rsidR="00530901" w:rsidRDefault="00530901" w:rsidP="00530901">
            <w:pPr>
              <w:spacing w:after="0"/>
            </w:pPr>
            <w:r>
              <w:t xml:space="preserve">    //The SS changes E-UTRA Cell 1 parameters according to row "T1" in Table 8.1.6.2.1.3.2-1/2.</w:t>
            </w:r>
          </w:p>
          <w:p w14:paraId="117F6646" w14:textId="77777777" w:rsidR="00530901" w:rsidRPr="00546735" w:rsidRDefault="00530901" w:rsidP="00530901">
            <w:pPr>
              <w:spacing w:after="0"/>
              <w:rPr>
                <w:lang w:val="it-IT"/>
              </w:rPr>
            </w:pPr>
            <w:r>
              <w:t xml:space="preserve">    </w:t>
            </w:r>
            <w:proofErr w:type="spellStart"/>
            <w:r w:rsidRPr="00546735">
              <w:rPr>
                <w:lang w:val="it-IT"/>
              </w:rPr>
              <w:t>f_EUTRA_NR_SendCoOrd</w:t>
            </w:r>
            <w:proofErr w:type="spellEnd"/>
            <w:r w:rsidRPr="00546735">
              <w:rPr>
                <w:lang w:val="it-IT"/>
              </w:rPr>
              <w:t xml:space="preserve"> (EUTRA, </w:t>
            </w:r>
            <w:proofErr w:type="spellStart"/>
            <w:r w:rsidRPr="00546735">
              <w:rPr>
                <w:lang w:val="it-IT"/>
              </w:rPr>
              <w:t>cms_EUTRA_NR_Trigger</w:t>
            </w:r>
            <w:proofErr w:type="spellEnd"/>
            <w:r w:rsidRPr="00546735">
              <w:rPr>
                <w:lang w:val="it-IT"/>
              </w:rPr>
              <w:t>);</w:t>
            </w:r>
          </w:p>
          <w:p w14:paraId="5F8351C9" w14:textId="77777777" w:rsidR="00530901" w:rsidRDefault="00530901" w:rsidP="00530901">
            <w:pPr>
              <w:spacing w:after="0"/>
            </w:pPr>
            <w:r w:rsidRPr="00546735">
              <w:rPr>
                <w:lang w:val="it-IT"/>
              </w:rPr>
              <w:t xml:space="preserve">    </w:t>
            </w:r>
            <w:proofErr w:type="spellStart"/>
            <w:r>
              <w:t>f_EUTRA_NR_WaitForCoOrd_</w:t>
            </w:r>
            <w:proofErr w:type="gramStart"/>
            <w:r>
              <w:t>Trigger</w:t>
            </w:r>
            <w:proofErr w:type="spellEnd"/>
            <w:r>
              <w:t>(</w:t>
            </w:r>
            <w:proofErr w:type="gramEnd"/>
            <w:r>
              <w:t>EUTRA);</w:t>
            </w:r>
          </w:p>
          <w:p w14:paraId="4BE57B5D" w14:textId="77777777" w:rsidR="00530901" w:rsidRDefault="00530901" w:rsidP="00530901">
            <w:pPr>
              <w:spacing w:after="0"/>
            </w:pPr>
            <w:r>
              <w:t xml:space="preserve">    //</w:t>
            </w:r>
            <w:proofErr w:type="spellStart"/>
            <w:r>
              <w:t>f_NR_SetCellPowerList</w:t>
            </w:r>
            <w:proofErr w:type="spellEnd"/>
            <w:r>
              <w:t>(v_CellPowerList_AtT0_T1); //FR2 is FFS //@sic R5s220792 sic@</w:t>
            </w:r>
          </w:p>
          <w:p w14:paraId="3DBA757A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3539A93B" w14:textId="77777777" w:rsidR="00530901" w:rsidRDefault="00530901" w:rsidP="00530901">
            <w:pPr>
              <w:spacing w:after="0"/>
            </w:pPr>
            <w:r>
              <w:t xml:space="preserve">    v_OtherConfig_v</w:t>
            </w:r>
            <w:proofErr w:type="gramStart"/>
            <w:r>
              <w:t>1610 :</w:t>
            </w:r>
            <w:proofErr w:type="gramEnd"/>
            <w:r>
              <w:t>= cs_OtherConfig_v1610; //@sic R5-231197 sic@</w:t>
            </w:r>
          </w:p>
          <w:p w14:paraId="001E0318" w14:textId="77777777" w:rsidR="00530901" w:rsidRDefault="00530901" w:rsidP="00530901">
            <w:pPr>
              <w:spacing w:after="0"/>
            </w:pPr>
            <w:r>
              <w:t xml:space="preserve">    v_OtherConfig_v1610.obtainCommonLocation_r</w:t>
            </w:r>
            <w:proofErr w:type="gramStart"/>
            <w:r>
              <w:t>16 :</w:t>
            </w:r>
            <w:proofErr w:type="gramEnd"/>
            <w:r>
              <w:t>= true_; //@sic R5-231197 sic@</w:t>
            </w:r>
          </w:p>
          <w:p w14:paraId="1A696E36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f_NR_SendRRCReconfiguration_</w:t>
            </w:r>
            <w:proofErr w:type="gramStart"/>
            <w:r>
              <w:t>MeasNR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v_MeasConfig</w:t>
            </w:r>
            <w:proofErr w:type="spellEnd"/>
            <w:r>
              <w:t>,-,-,-,-,-,-,v_OtherConfig_v1610); //@sic R5-231197, R5-224131, R5s220792 sic@</w:t>
            </w:r>
          </w:p>
          <w:p w14:paraId="59B5D3D3" w14:textId="77777777" w:rsidR="00530901" w:rsidRDefault="00530901" w:rsidP="00530901">
            <w:pPr>
              <w:spacing w:after="0"/>
            </w:pPr>
            <w:r>
              <w:t xml:space="preserve">    //</w:t>
            </w:r>
            <w:proofErr w:type="spellStart"/>
            <w:r>
              <w:t>f_NR_SendRRCReconfiguration_MeasNR</w:t>
            </w:r>
            <w:proofErr w:type="spellEnd"/>
            <w:r>
              <w:t>(nr_Cell</w:t>
            </w:r>
            <w:proofErr w:type="gramStart"/>
            <w:r>
              <w:t>1,v</w:t>
            </w:r>
            <w:proofErr w:type="gramEnd"/>
            <w:r>
              <w:t>_MeasConfig); //@sic R5-224131, R5s220792 sic@</w:t>
            </w:r>
          </w:p>
          <w:p w14:paraId="2F8C356E" w14:textId="77777777" w:rsidR="00530901" w:rsidRDefault="00530901" w:rsidP="00530901">
            <w:pPr>
              <w:spacing w:after="0"/>
            </w:pPr>
          </w:p>
          <w:p w14:paraId="30EA789B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2E219C44" w14:textId="77777777" w:rsidR="00530901" w:rsidRDefault="00530901" w:rsidP="00530901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</w:t>
            </w:r>
            <w:proofErr w:type="gramStart"/>
            <w:r>
              <w:t>Steps  4</w:t>
            </w:r>
            <w:proofErr w:type="gramEnd"/>
            <w:r>
              <w:t xml:space="preserve">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A749AE4" w14:textId="77777777" w:rsidR="00530901" w:rsidRDefault="00530901" w:rsidP="00530901">
            <w:pPr>
              <w:spacing w:after="0"/>
            </w:pPr>
            <w:r>
              <w:t xml:space="preserve">    // Wait and ignore </w:t>
            </w:r>
            <w:proofErr w:type="spellStart"/>
            <w:r>
              <w:t>MeasurementReport</w:t>
            </w:r>
            <w:proofErr w:type="spellEnd"/>
            <w:r>
              <w:t xml:space="preserve"> messages for 8 s to allow for </w:t>
            </w:r>
            <w:proofErr w:type="spellStart"/>
            <w:r>
              <w:t>trhe</w:t>
            </w:r>
            <w:proofErr w:type="spellEnd"/>
            <w:r>
              <w:t xml:space="preserve"> switching of cells and UE </w:t>
            </w:r>
            <w:proofErr w:type="spellStart"/>
            <w:r>
              <w:t>Measuremnet</w:t>
            </w:r>
            <w:proofErr w:type="spellEnd"/>
            <w:r>
              <w:t>.</w:t>
            </w:r>
          </w:p>
          <w:p w14:paraId="466713E4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IgnorePeriodicalMeasurmentReport</w:t>
            </w:r>
            <w:proofErr w:type="spellEnd"/>
            <w:r>
              <w:t>(</w:t>
            </w:r>
            <w:proofErr w:type="gramEnd"/>
            <w:r>
              <w:t>8.0);</w:t>
            </w:r>
          </w:p>
          <w:p w14:paraId="7B72DD5A" w14:textId="77777777" w:rsidR="00530901" w:rsidRDefault="00530901" w:rsidP="00530901">
            <w:pPr>
              <w:spacing w:after="0"/>
            </w:pPr>
          </w:p>
          <w:p w14:paraId="00A2C980" w14:textId="77777777" w:rsidR="00530901" w:rsidRDefault="00530901" w:rsidP="00530901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018D419" w14:textId="77777777" w:rsidR="00530901" w:rsidRDefault="00530901" w:rsidP="00530901">
            <w:pPr>
              <w:spacing w:after="0"/>
            </w:pPr>
            <w:r>
              <w:t xml:space="preserve">    //Check: Does the UE transmit a </w:t>
            </w:r>
            <w:proofErr w:type="spellStart"/>
            <w:r>
              <w:t>MeasurementReport</w:t>
            </w:r>
            <w:proofErr w:type="spellEnd"/>
            <w:r>
              <w:t xml:space="preserve"> message on NR Cell 1 to perform periodical reporting for E-UTRA Cell 1 with </w:t>
            </w:r>
            <w:proofErr w:type="spellStart"/>
            <w:r>
              <w:t>locationInfo</w:t>
            </w:r>
            <w:proofErr w:type="spellEnd"/>
            <w:r>
              <w:t>?</w:t>
            </w:r>
          </w:p>
          <w:p w14:paraId="538D7715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PhysCellId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f_NR_CellInfo_GetPhysicalCellId</w:t>
            </w:r>
            <w:proofErr w:type="spellEnd"/>
            <w:r>
              <w:t>(nr_Cell1);</w:t>
            </w:r>
          </w:p>
          <w:p w14:paraId="751E4836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MeasResultNeighCells</w:t>
            </w:r>
            <w:proofErr w:type="spellEnd"/>
            <w:r>
              <w:t xml:space="preserve"> :</w:t>
            </w:r>
            <w:proofErr w:type="gramEnd"/>
            <w:r>
              <w:t xml:space="preserve">= cr_NR_MeasResults_MeasResultNeighCells_EUTRA({cr_NR_MeasResultEUTRA_CellResults(v_EUTRA_CellId, </w:t>
            </w:r>
            <w:proofErr w:type="spellStart"/>
            <w:r>
              <w:t>cr_NR_MeasQuantityResultsEUTRA_Rsrp_Rsrq</w:t>
            </w:r>
            <w:proofErr w:type="spellEnd"/>
            <w:r>
              <w:t>)}); //@sic R5-216497 sic@</w:t>
            </w:r>
          </w:p>
          <w:p w14:paraId="25C542AB" w14:textId="681A741E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 w:rsidRPr="00293AE4">
              <w:rPr>
                <w:highlight w:val="yellow"/>
              </w:rPr>
              <w:t>v_</w:t>
            </w:r>
            <w:proofErr w:type="gramStart"/>
            <w:r w:rsidRPr="00293AE4">
              <w:rPr>
                <w:highlight w:val="yellow"/>
              </w:rPr>
              <w:t>MeasResults</w:t>
            </w:r>
            <w:proofErr w:type="spellEnd"/>
            <w:r w:rsidRPr="00293AE4">
              <w:rPr>
                <w:highlight w:val="yellow"/>
              </w:rPr>
              <w:t xml:space="preserve"> :</w:t>
            </w:r>
            <w:proofErr w:type="gramEnd"/>
            <w:r w:rsidRPr="00293AE4">
              <w:rPr>
                <w:highlight w:val="yellow"/>
              </w:rPr>
              <w:t xml:space="preserve">= cdr_38508_MeasResults_LocationInfo(-, </w:t>
            </w:r>
            <w:proofErr w:type="spellStart"/>
            <w:r w:rsidRPr="00293AE4">
              <w:rPr>
                <w:highlight w:val="yellow"/>
              </w:rPr>
              <w:t>v_PhysCellId</w:t>
            </w:r>
            <w:proofErr w:type="spellEnd"/>
            <w:r w:rsidRPr="00293AE4">
              <w:rPr>
                <w:highlight w:val="yellow"/>
              </w:rPr>
              <w:t xml:space="preserve">, </w:t>
            </w:r>
            <w:proofErr w:type="spellStart"/>
            <w:r w:rsidRPr="00293AE4">
              <w:rPr>
                <w:highlight w:val="yellow"/>
              </w:rPr>
              <w:t>v_MeasResultNeighCells</w:t>
            </w:r>
            <w:proofErr w:type="spellEnd"/>
            <w:r w:rsidRPr="00293AE4">
              <w:rPr>
                <w:highlight w:val="yellow"/>
              </w:rPr>
              <w:t xml:space="preserve">, -, -, ?, *, ?, *, </w:t>
            </w:r>
            <w:r w:rsidR="00293AE4" w:rsidRPr="00293AE4">
              <w:rPr>
                <w:highlight w:val="yellow"/>
              </w:rPr>
              <w:t>*</w:t>
            </w:r>
            <w:r w:rsidRPr="00293AE4">
              <w:rPr>
                <w:highlight w:val="yellow"/>
              </w:rPr>
              <w:t>, ?);</w:t>
            </w:r>
            <w:r>
              <w:t xml:space="preserve"> //@sic R5-224131, R5s220792 sic@</w:t>
            </w:r>
          </w:p>
          <w:p w14:paraId="1B9B6820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ReceivePeriodicalMeasurementReports</w:t>
            </w:r>
            <w:proofErr w:type="spellEnd"/>
            <w:r>
              <w:t>(</w:t>
            </w:r>
            <w:proofErr w:type="gramEnd"/>
            <w:r>
              <w:t xml:space="preserve">nr_Cell1, 30.0, 10, </w:t>
            </w:r>
            <w:proofErr w:type="spellStart"/>
            <w:r>
              <w:t>cr_NR_MeasurementReport</w:t>
            </w:r>
            <w:proofErr w:type="spellEnd"/>
            <w:r>
              <w:t>(</w:t>
            </w:r>
            <w:proofErr w:type="spellStart"/>
            <w:r>
              <w:t>v_MeasResults</w:t>
            </w:r>
            <w:proofErr w:type="spellEnd"/>
            <w:r>
              <w:t>));</w:t>
            </w:r>
          </w:p>
          <w:p w14:paraId="33F64A79" w14:textId="77777777" w:rsidR="00530901" w:rsidRDefault="00530901" w:rsidP="00530901">
            <w:pPr>
              <w:spacing w:after="0"/>
            </w:pPr>
          </w:p>
          <w:p w14:paraId="0A93DC4D" w14:textId="77777777" w:rsidR="00530901" w:rsidRDefault="00530901" w:rsidP="00530901">
            <w:pPr>
              <w:spacing w:after="0"/>
            </w:pPr>
            <w:r>
              <w:t>…</w:t>
            </w:r>
          </w:p>
          <w:p w14:paraId="7F70E8C5" w14:textId="65772F5E" w:rsidR="009136DD" w:rsidRDefault="00530901" w:rsidP="00530901">
            <w:r>
              <w:t>}</w:t>
            </w:r>
          </w:p>
        </w:tc>
      </w:tr>
      <w:bookmarkEnd w:id="10"/>
      <w:bookmarkEnd w:id="11"/>
      <w:bookmarkEnd w:id="12"/>
    </w:tbl>
    <w:p w14:paraId="49088C6A" w14:textId="63A28F4F" w:rsidR="00213FE3" w:rsidRDefault="00213FE3" w:rsidP="00213FE3"/>
    <w:p w14:paraId="4325C58B" w14:textId="371EC4B5" w:rsidR="002D280C" w:rsidRDefault="002D280C" w:rsidP="002D280C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35918200"/>
      <w:bookmarkStart w:id="15" w:name="_Hlk135911807"/>
      <w:r>
        <w:rPr>
          <w:b/>
          <w:lang w:val="pt-BR"/>
        </w:rPr>
        <w:t>Change 3</w:t>
      </w:r>
      <w:bookmarkEnd w:id="14"/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6"/>
        <w:gridCol w:w="7653"/>
        <w:gridCol w:w="11"/>
      </w:tblGrid>
      <w:tr w:rsidR="002D280C" w14:paraId="6C161934" w14:textId="77777777" w:rsidTr="00A9307D">
        <w:trPr>
          <w:gridAfter w:val="1"/>
          <w:wAfter w:w="11" w:type="dxa"/>
          <w:trHeight w:val="447"/>
        </w:trPr>
        <w:tc>
          <w:tcPr>
            <w:tcW w:w="1986" w:type="dxa"/>
          </w:tcPr>
          <w:p w14:paraId="1B18373F" w14:textId="77777777" w:rsidR="002D280C" w:rsidRDefault="002D280C" w:rsidP="009E5C7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3" w:type="dxa"/>
          </w:tcPr>
          <w:p w14:paraId="0B0C25E3" w14:textId="157987F4" w:rsidR="002D280C" w:rsidRDefault="002D280C" w:rsidP="009E5C71">
            <w:pPr>
              <w:spacing w:after="0"/>
            </w:pPr>
            <w:r w:rsidRPr="002D280C">
              <w:t>f_TC_8_1_6_1_4_5_NR5</w:t>
            </w:r>
            <w:proofErr w:type="gramStart"/>
            <w:r w:rsidRPr="002D280C">
              <w:t>GC(</w:t>
            </w:r>
            <w:proofErr w:type="gramEnd"/>
            <w:r w:rsidRPr="002D280C">
              <w:t>)</w:t>
            </w:r>
          </w:p>
        </w:tc>
      </w:tr>
      <w:tr w:rsidR="002D280C" w14:paraId="54DBF5C4" w14:textId="77777777" w:rsidTr="00A9307D">
        <w:trPr>
          <w:gridAfter w:val="1"/>
          <w:wAfter w:w="11" w:type="dxa"/>
          <w:trHeight w:val="452"/>
        </w:trPr>
        <w:tc>
          <w:tcPr>
            <w:tcW w:w="1986" w:type="dxa"/>
          </w:tcPr>
          <w:p w14:paraId="26D1D262" w14:textId="77777777" w:rsidR="002D280C" w:rsidRDefault="002D280C" w:rsidP="009E5C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3" w:type="dxa"/>
          </w:tcPr>
          <w:p w14:paraId="5A80C20E" w14:textId="77777777" w:rsidR="002D280C" w:rsidRDefault="002D280C" w:rsidP="009E5C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preamble, if the test function defined in TS 38.509 is used to provide UE location, only </w:t>
            </w:r>
            <w:r w:rsidRPr="005B6165">
              <w:rPr>
                <w:noProof/>
              </w:rPr>
              <w:t>ellipsoidPointWithAltitude, horizontalVelocity and gnss-TOD-msec</w:t>
            </w:r>
            <w:r>
              <w:rPr>
                <w:noProof/>
              </w:rPr>
              <w:t xml:space="preserve"> are provided in the </w:t>
            </w:r>
            <w:r w:rsidRPr="00542D17">
              <w:t xml:space="preserve">UPDATE UE LOCATION </w:t>
            </w:r>
            <w:proofErr w:type="gramStart"/>
            <w:r w:rsidRPr="00542D17">
              <w:t>INFORMATION</w:t>
            </w:r>
            <w:r>
              <w:rPr>
                <w:noProof/>
              </w:rPr>
              <w:t xml:space="preserve">  message</w:t>
            </w:r>
            <w:proofErr w:type="gramEnd"/>
            <w:r>
              <w:rPr>
                <w:noProof/>
              </w:rPr>
              <w:t xml:space="preserve"> as defined in TS 38.509/36.509. Therefore UE has no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 To check these parameters may fail the UE.</w:t>
            </w:r>
          </w:p>
          <w:p w14:paraId="18A185BB" w14:textId="77777777" w:rsidR="002D280C" w:rsidRDefault="002D280C" w:rsidP="009E5C71">
            <w:pPr>
              <w:pStyle w:val="CRCoverPage"/>
              <w:spacing w:after="0"/>
              <w:rPr>
                <w:noProof/>
              </w:rPr>
            </w:pPr>
          </w:p>
          <w:p w14:paraId="079406F7" w14:textId="77777777" w:rsidR="002D280C" w:rsidRPr="00FA46AD" w:rsidRDefault="002D280C" w:rsidP="009E5C7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noProof/>
              </w:rPr>
              <w:t>#draft proseCR would be raised during RAN5#99</w:t>
            </w:r>
          </w:p>
        </w:tc>
      </w:tr>
      <w:tr w:rsidR="002D280C" w14:paraId="091A5A73" w14:textId="77777777" w:rsidTr="00A9307D">
        <w:trPr>
          <w:gridAfter w:val="1"/>
          <w:wAfter w:w="11" w:type="dxa"/>
        </w:trPr>
        <w:tc>
          <w:tcPr>
            <w:tcW w:w="1986" w:type="dxa"/>
          </w:tcPr>
          <w:p w14:paraId="15703759" w14:textId="77777777" w:rsidR="002D280C" w:rsidRDefault="002D280C" w:rsidP="009E5C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3" w:type="dxa"/>
          </w:tcPr>
          <w:p w14:paraId="0D080E54" w14:textId="7AA4536C" w:rsidR="002D280C" w:rsidRPr="00FA46AD" w:rsidRDefault="002D280C" w:rsidP="009E5C7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Modify the checking of UE Information Response at Step 15</w:t>
            </w:r>
            <w:r>
              <w:t xml:space="preserve"> to NOT check </w:t>
            </w:r>
            <w:r w:rsidRPr="00416CFC">
              <w:rPr>
                <w:noProof/>
              </w:rPr>
              <w:t>locationTimestamp</w:t>
            </w:r>
          </w:p>
        </w:tc>
      </w:tr>
      <w:tr w:rsidR="002D280C" w:rsidRPr="005C0BA1" w14:paraId="30FA5C8F" w14:textId="77777777" w:rsidTr="00A9307D">
        <w:trPr>
          <w:gridAfter w:val="1"/>
          <w:wAfter w:w="11" w:type="dxa"/>
        </w:trPr>
        <w:tc>
          <w:tcPr>
            <w:tcW w:w="1986" w:type="dxa"/>
          </w:tcPr>
          <w:p w14:paraId="530CAE84" w14:textId="77777777" w:rsidR="002D280C" w:rsidRDefault="002D280C" w:rsidP="009E5C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3" w:type="dxa"/>
          </w:tcPr>
          <w:p w14:paraId="288FD565" w14:textId="77777777" w:rsidR="002D280C" w:rsidRPr="005C0BA1" w:rsidRDefault="002D280C" w:rsidP="009E5C71">
            <w:pPr>
              <w:spacing w:after="0"/>
              <w:rPr>
                <w:rFonts w:ascii="Arial" w:hAnsi="Arial" w:cs="Arial"/>
                <w:lang w:val="de-DE" w:eastAsia="en-GB"/>
              </w:rPr>
            </w:pPr>
            <w:r w:rsidRPr="005C0BA1">
              <w:rPr>
                <w:rFonts w:ascii="Arial" w:hAnsi="Arial" w:cs="Arial"/>
                <w:lang w:val="de-DE"/>
              </w:rPr>
              <w:t>RRC_MDT_InterRAT_NR5GC_</w:t>
            </w:r>
            <w:proofErr w:type="gramStart"/>
            <w:r w:rsidRPr="005C0BA1">
              <w:rPr>
                <w:rFonts w:ascii="Arial" w:hAnsi="Arial" w:cs="Arial"/>
                <w:lang w:val="de-DE"/>
              </w:rPr>
              <w:t>NR.ttcn</w:t>
            </w:r>
            <w:proofErr w:type="gramEnd"/>
          </w:p>
        </w:tc>
      </w:tr>
      <w:tr w:rsidR="001A5BEF" w14:paraId="5E31EB45" w14:textId="77777777" w:rsidTr="00F03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765231" w14:textId="77777777" w:rsidR="001A5BEF" w:rsidRDefault="001A5BEF" w:rsidP="00F032F3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</w:rPr>
              <w:t xml:space="preserve">MCC160 </w:t>
            </w:r>
            <w:r w:rsidRPr="00A9629B">
              <w:rPr>
                <w:rFonts w:ascii="Arial" w:hAnsi="Arial"/>
                <w:b/>
                <w:color w:val="000000" w:themeColor="text1"/>
              </w:rPr>
              <w:t>Comment</w:t>
            </w:r>
          </w:p>
        </w:tc>
        <w:tc>
          <w:tcPr>
            <w:tcW w:w="76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3BEE4D" w14:textId="75AFE892" w:rsidR="001A5BEF" w:rsidRPr="00A9307D" w:rsidRDefault="005C0BA1" w:rsidP="00F032F3">
            <w:pPr>
              <w:rPr>
                <w:rFonts w:ascii="Arial" w:hAnsi="Arial" w:cs="Arial"/>
                <w:highlight w:val="cyan"/>
                <w:lang w:eastAsia="fr-FR"/>
              </w:rPr>
            </w:pPr>
            <w:r w:rsidRPr="005C0BA1">
              <w:rPr>
                <w:rFonts w:ascii="Arial" w:hAnsi="Arial" w:cs="Arial"/>
                <w:highlight w:val="green"/>
                <w:lang w:eastAsia="fr-FR"/>
              </w:rPr>
              <w:t>Implemented a</w:t>
            </w:r>
            <w:r>
              <w:rPr>
                <w:rFonts w:ascii="Arial" w:hAnsi="Arial" w:cs="Arial"/>
                <w:highlight w:val="green"/>
                <w:lang w:eastAsia="fr-FR"/>
              </w:rPr>
              <w:t>ccording to</w:t>
            </w:r>
            <w:r w:rsidRPr="005C0BA1">
              <w:rPr>
                <w:rFonts w:ascii="Arial" w:hAnsi="Arial" w:cs="Arial"/>
                <w:highlight w:val="green"/>
                <w:lang w:eastAsia="fr-FR"/>
              </w:rPr>
              <w:t xml:space="preserve"> R5-225427</w:t>
            </w:r>
          </w:p>
        </w:tc>
      </w:tr>
    </w:tbl>
    <w:p w14:paraId="37317302" w14:textId="77777777" w:rsidR="002D280C" w:rsidRDefault="002D280C" w:rsidP="002D280C"/>
    <w:p w14:paraId="7F15E5FF" w14:textId="77777777" w:rsidR="002D280C" w:rsidRPr="00570959" w:rsidRDefault="002D280C" w:rsidP="002D280C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D280C" w14:paraId="5A67F1B3" w14:textId="77777777" w:rsidTr="009E5C71">
        <w:tc>
          <w:tcPr>
            <w:tcW w:w="9855" w:type="dxa"/>
          </w:tcPr>
          <w:p w14:paraId="22CED663" w14:textId="77777777" w:rsidR="002D280C" w:rsidRDefault="002D280C" w:rsidP="002D280C">
            <w:pPr>
              <w:spacing w:after="0"/>
            </w:pPr>
            <w:r>
              <w:t>function f_TC_8_1_6_1_4_5_NR5</w:t>
            </w:r>
            <w:proofErr w:type="gramStart"/>
            <w:r>
              <w:t>GC(</w:t>
            </w:r>
            <w:proofErr w:type="gramEnd"/>
            <w:r>
              <w:t>) runs on NR5GC_PTC</w:t>
            </w:r>
          </w:p>
          <w:p w14:paraId="74036915" w14:textId="77777777" w:rsidR="002D280C" w:rsidRDefault="002D280C" w:rsidP="002D280C">
            <w:pPr>
              <w:spacing w:after="0"/>
            </w:pPr>
            <w:r>
              <w:t xml:space="preserve">  </w:t>
            </w:r>
            <w:proofErr w:type="gramStart"/>
            <w:r>
              <w:t>{ /</w:t>
            </w:r>
            <w:proofErr w:type="gramEnd"/>
            <w:r>
              <w:t>* Connection Establishment Failure / Logging and reporting / Location Information   */</w:t>
            </w:r>
          </w:p>
          <w:p w14:paraId="41E331A8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43F4CA94" w14:textId="77777777" w:rsidR="002D280C" w:rsidRPr="00546735" w:rsidRDefault="002D280C" w:rsidP="002D280C">
            <w:pPr>
              <w:spacing w:after="0"/>
              <w:rPr>
                <w:lang w:val="fr-FR"/>
              </w:rPr>
            </w:pPr>
            <w:r>
              <w:t xml:space="preserve">    </w:t>
            </w:r>
            <w:proofErr w:type="gramStart"/>
            <w:r w:rsidRPr="00546735">
              <w:rPr>
                <w:lang w:val="fr-FR"/>
              </w:rPr>
              <w:t>var</w:t>
            </w:r>
            <w:proofErr w:type="gramEnd"/>
            <w:r w:rsidRPr="00546735">
              <w:rPr>
                <w:lang w:val="fr-FR"/>
              </w:rPr>
              <w:t xml:space="preserve"> </w:t>
            </w:r>
            <w:proofErr w:type="spellStart"/>
            <w:r w:rsidRPr="00546735">
              <w:rPr>
                <w:lang w:val="fr-FR"/>
              </w:rPr>
              <w:t>template</w:t>
            </w:r>
            <w:proofErr w:type="spellEnd"/>
            <w:r w:rsidRPr="00546735">
              <w:rPr>
                <w:lang w:val="fr-FR"/>
              </w:rPr>
              <w:t xml:space="preserve"> (</w:t>
            </w:r>
            <w:proofErr w:type="spellStart"/>
            <w:r w:rsidRPr="00546735">
              <w:rPr>
                <w:lang w:val="fr-FR"/>
              </w:rPr>
              <w:t>present</w:t>
            </w:r>
            <w:proofErr w:type="spellEnd"/>
            <w:r w:rsidRPr="00546735">
              <w:rPr>
                <w:lang w:val="fr-FR"/>
              </w:rPr>
              <w:t xml:space="preserve">) </w:t>
            </w:r>
            <w:proofErr w:type="spellStart"/>
            <w:r w:rsidRPr="00546735">
              <w:rPr>
                <w:lang w:val="fr-FR"/>
              </w:rPr>
              <w:t>UL_DCCH_Message</w:t>
            </w:r>
            <w:proofErr w:type="spellEnd"/>
            <w:r w:rsidRPr="00546735">
              <w:rPr>
                <w:lang w:val="fr-FR"/>
              </w:rPr>
              <w:t xml:space="preserve"> </w:t>
            </w:r>
            <w:proofErr w:type="spellStart"/>
            <w:r w:rsidRPr="00546735">
              <w:rPr>
                <w:lang w:val="fr-FR"/>
              </w:rPr>
              <w:t>v_UEInformationResponse</w:t>
            </w:r>
            <w:proofErr w:type="spellEnd"/>
            <w:r w:rsidRPr="00546735">
              <w:rPr>
                <w:lang w:val="fr-FR"/>
              </w:rPr>
              <w:t>;</w:t>
            </w:r>
          </w:p>
          <w:p w14:paraId="210C73B9" w14:textId="77777777" w:rsidR="002D280C" w:rsidRPr="00546735" w:rsidRDefault="002D280C" w:rsidP="002D280C">
            <w:pPr>
              <w:spacing w:after="0"/>
              <w:rPr>
                <w:lang w:val="fr-FR"/>
              </w:rPr>
            </w:pPr>
          </w:p>
          <w:p w14:paraId="75C03F85" w14:textId="77777777" w:rsidR="002D280C" w:rsidRPr="00546735" w:rsidRDefault="002D280C" w:rsidP="002D280C">
            <w:pPr>
              <w:spacing w:after="0"/>
              <w:rPr>
                <w:lang w:val="fr-FR"/>
              </w:rPr>
            </w:pPr>
            <w:r w:rsidRPr="00546735">
              <w:rPr>
                <w:lang w:val="fr-FR"/>
              </w:rPr>
              <w:t xml:space="preserve">    </w:t>
            </w:r>
            <w:proofErr w:type="gramStart"/>
            <w:r w:rsidRPr="00546735">
              <w:rPr>
                <w:lang w:val="fr-FR"/>
              </w:rPr>
              <w:t>f</w:t>
            </w:r>
            <w:proofErr w:type="gramEnd"/>
            <w:r w:rsidRPr="00546735">
              <w:rPr>
                <w:lang w:val="fr-FR"/>
              </w:rPr>
              <w:t>_NR5GC_Init(NR_1);</w:t>
            </w:r>
          </w:p>
          <w:p w14:paraId="6B51BDCF" w14:textId="77777777" w:rsidR="002D280C" w:rsidRPr="00546735" w:rsidRDefault="002D280C" w:rsidP="002D280C">
            <w:pPr>
              <w:spacing w:after="0"/>
              <w:rPr>
                <w:lang w:val="fr-FR"/>
              </w:rPr>
            </w:pPr>
            <w:r w:rsidRPr="00546735">
              <w:rPr>
                <w:lang w:val="fr-FR"/>
              </w:rPr>
              <w:t xml:space="preserve">        </w:t>
            </w:r>
          </w:p>
          <w:p w14:paraId="39EBAF00" w14:textId="77777777" w:rsidR="002D280C" w:rsidRDefault="002D280C" w:rsidP="002D280C">
            <w:pPr>
              <w:spacing w:after="0"/>
            </w:pPr>
            <w:r w:rsidRPr="00546735">
              <w:rPr>
                <w:lang w:val="fr-FR"/>
              </w:rPr>
              <w:t xml:space="preserve">    </w:t>
            </w:r>
            <w:r>
              <w:t>//Create and configure cells</w:t>
            </w:r>
          </w:p>
          <w:p w14:paraId="21A57622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63B1B5BD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33960720" w14:textId="77777777" w:rsidR="002D280C" w:rsidRDefault="002D280C" w:rsidP="002D280C">
            <w:pPr>
              <w:spacing w:after="0"/>
            </w:pPr>
            <w:r>
              <w:t xml:space="preserve">    //Preamble</w:t>
            </w:r>
          </w:p>
          <w:p w14:paraId="1D9C2CF2" w14:textId="77777777" w:rsidR="002D280C" w:rsidRDefault="002D280C" w:rsidP="002D280C">
            <w:pPr>
              <w:spacing w:after="0"/>
            </w:pPr>
            <w:r>
              <w:t xml:space="preserve">    //The UE is in state 1N-A as defined in TS 38.508-1 [4], subclause 4.4A.</w:t>
            </w:r>
          </w:p>
          <w:p w14:paraId="0B74FCFC" w14:textId="77777777" w:rsidR="002D280C" w:rsidRDefault="002D280C" w:rsidP="002D280C">
            <w:pPr>
              <w:spacing w:after="0"/>
            </w:pPr>
            <w:r>
              <w:t xml:space="preserve">    f_NR5GC_Preamble (nr_Cell1, STATE_IDLE_1A);</w:t>
            </w:r>
          </w:p>
          <w:p w14:paraId="221A0473" w14:textId="77777777" w:rsidR="002D280C" w:rsidRDefault="002D280C" w:rsidP="002D280C">
            <w:pPr>
              <w:spacing w:after="0"/>
            </w:pPr>
            <w:r>
              <w:t xml:space="preserve">    /*The UE's positioning engine (e.g. standalone GNSS receiver) should be provided with any necessary stimulus to allow it to provide the position.</w:t>
            </w:r>
          </w:p>
          <w:p w14:paraId="5B296C65" w14:textId="77777777" w:rsidR="002D280C" w:rsidRDefault="002D280C" w:rsidP="002D280C">
            <w:pPr>
              <w:spacing w:after="0"/>
            </w:pPr>
            <w:r>
              <w:t xml:space="preserve">     *This shall be done by use of the test function Update UE Location Information defined in TS 38.509 [6], if supported by the UE according to </w:t>
            </w:r>
            <w:proofErr w:type="spellStart"/>
            <w:r>
              <w:t>pc_UpdateUE_LocationInformation</w:t>
            </w:r>
            <w:proofErr w:type="spellEnd"/>
            <w:r>
              <w:t>.</w:t>
            </w:r>
          </w:p>
          <w:p w14:paraId="5F303681" w14:textId="77777777" w:rsidR="002D280C" w:rsidRDefault="002D280C" w:rsidP="002D280C">
            <w:pPr>
              <w:spacing w:after="0"/>
            </w:pPr>
            <w:r>
              <w:t xml:space="preserve">     *Otherwise, or in addition any other suitable method may also be </w:t>
            </w:r>
            <w:proofErr w:type="gramStart"/>
            <w:r>
              <w:t>used.*</w:t>
            </w:r>
            <w:proofErr w:type="gramEnd"/>
            <w:r>
              <w:t>/</w:t>
            </w:r>
          </w:p>
          <w:p w14:paraId="57A7EE92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f_NR_ProvideUE_</w:t>
            </w:r>
            <w:proofErr w:type="gramStart"/>
            <w:r>
              <w:t>LocationInformation</w:t>
            </w:r>
            <w:proofErr w:type="spellEnd"/>
            <w:r>
              <w:t>(</w:t>
            </w:r>
            <w:proofErr w:type="gramEnd"/>
            <w:r>
              <w:t>nr_Cell1, RRC_IDLE);</w:t>
            </w:r>
          </w:p>
          <w:p w14:paraId="60782C9B" w14:textId="77777777" w:rsidR="002D280C" w:rsidRDefault="002D280C" w:rsidP="002D280C">
            <w:pPr>
              <w:spacing w:after="0"/>
            </w:pPr>
          </w:p>
          <w:p w14:paraId="7D5420C7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1F7A76C5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382B1C70" w14:textId="77777777" w:rsidR="002D280C" w:rsidRDefault="002D280C" w:rsidP="002D280C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8EEC95B" w14:textId="77777777" w:rsidR="002D280C" w:rsidRDefault="002D280C" w:rsidP="002D280C">
            <w:pPr>
              <w:spacing w:after="0"/>
            </w:pPr>
            <w:r>
              <w:t xml:space="preserve">    //The SS is configured to not transmit Msg2 in 2-step RACH procedure</w:t>
            </w:r>
          </w:p>
          <w:p w14:paraId="2BAF8BA4" w14:textId="77777777" w:rsidR="002D280C" w:rsidRDefault="002D280C" w:rsidP="002D280C">
            <w:pPr>
              <w:spacing w:after="0"/>
            </w:pPr>
            <w:r>
              <w:t xml:space="preserve">    //Void @sic R5-216313 sic@</w:t>
            </w:r>
          </w:p>
          <w:p w14:paraId="088CD56B" w14:textId="77777777" w:rsidR="002D280C" w:rsidRDefault="002D280C" w:rsidP="002D280C">
            <w:pPr>
              <w:spacing w:after="0"/>
            </w:pPr>
          </w:p>
          <w:p w14:paraId="1DE41E40" w14:textId="77777777" w:rsidR="002D280C" w:rsidRDefault="002D280C" w:rsidP="002D280C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3692F73" w14:textId="77777777" w:rsidR="002D280C" w:rsidRDefault="002D280C" w:rsidP="002D280C">
            <w:pPr>
              <w:spacing w:after="0"/>
            </w:pPr>
            <w:r>
              <w:t xml:space="preserve">    //The SS transmits a Paging message</w:t>
            </w:r>
          </w:p>
          <w:p w14:paraId="054E4372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f_NR_Paging_</w:t>
            </w:r>
            <w:proofErr w:type="gramStart"/>
            <w:r>
              <w:t>Def</w:t>
            </w:r>
            <w:proofErr w:type="spellEnd"/>
            <w:r>
              <w:t>(</w:t>
            </w:r>
            <w:proofErr w:type="gramEnd"/>
            <w:r>
              <w:t>nr_Cell1, RRC_IDLE);</w:t>
            </w:r>
          </w:p>
          <w:p w14:paraId="267E18C6" w14:textId="77777777" w:rsidR="002D280C" w:rsidRDefault="002D280C" w:rsidP="002D280C">
            <w:pPr>
              <w:spacing w:after="0"/>
            </w:pPr>
          </w:p>
          <w:p w14:paraId="4E892BC9" w14:textId="77777777" w:rsidR="002D280C" w:rsidRDefault="002D280C" w:rsidP="002D280C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F619F46" w14:textId="77777777" w:rsidR="002D280C" w:rsidRDefault="002D280C" w:rsidP="002D280C">
            <w:pPr>
              <w:spacing w:after="0"/>
            </w:pPr>
            <w:r>
              <w:t xml:space="preserve">    //The UE transmits an </w:t>
            </w:r>
            <w:proofErr w:type="spellStart"/>
            <w:r>
              <w:t>RRCSetupRequest</w:t>
            </w:r>
            <w:proofErr w:type="spellEnd"/>
            <w:r>
              <w:t xml:space="preserve"> message.</w:t>
            </w:r>
          </w:p>
          <w:p w14:paraId="5F2837CA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f_NR_RRC_SetupRequest_Def</w:t>
            </w:r>
            <w:proofErr w:type="spellEnd"/>
            <w:r>
              <w:t>(nr_Cell1);</w:t>
            </w:r>
          </w:p>
          <w:p w14:paraId="24F127DC" w14:textId="77777777" w:rsidR="002D280C" w:rsidRDefault="002D280C" w:rsidP="002D280C">
            <w:pPr>
              <w:spacing w:after="0"/>
            </w:pPr>
          </w:p>
          <w:p w14:paraId="5292F6D7" w14:textId="77777777" w:rsidR="002D280C" w:rsidRDefault="002D280C" w:rsidP="002D280C">
            <w:pPr>
              <w:spacing w:after="0"/>
            </w:pPr>
            <w:r>
              <w:lastRenderedPageBreak/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B1480BA" w14:textId="77777777" w:rsidR="002D280C" w:rsidRDefault="002D280C" w:rsidP="002D280C">
            <w:pPr>
              <w:spacing w:after="0"/>
            </w:pPr>
            <w:r>
              <w:t xml:space="preserve">    //The SS waits for 2sec (T300 expiry) and ignores further received Random Access Preamble.</w:t>
            </w:r>
          </w:p>
          <w:p w14:paraId="0C9B4B9F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</w:t>
            </w:r>
            <w:proofErr w:type="gramStart"/>
            <w:r>
              <w:t>Delay</w:t>
            </w:r>
            <w:proofErr w:type="spellEnd"/>
            <w:r>
              <w:t>(</w:t>
            </w:r>
            <w:proofErr w:type="gramEnd"/>
            <w:r>
              <w:t>2.0);</w:t>
            </w:r>
          </w:p>
          <w:p w14:paraId="3CB0C38A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644A687C" w14:textId="77777777" w:rsidR="002D280C" w:rsidRDefault="002D280C" w:rsidP="002D280C">
            <w:pPr>
              <w:spacing w:after="0"/>
            </w:pPr>
          </w:p>
          <w:p w14:paraId="159757B5" w14:textId="77777777" w:rsidR="002D280C" w:rsidRDefault="002D280C" w:rsidP="002D280C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A0C7B7D" w14:textId="77777777" w:rsidR="002D280C" w:rsidRDefault="002D280C" w:rsidP="002D280C">
            <w:pPr>
              <w:spacing w:after="0"/>
            </w:pPr>
            <w:r>
              <w:t xml:space="preserve">    //The SS is configured to normal that it would transmit Msg2 in 2-step RACH procedure.</w:t>
            </w:r>
          </w:p>
          <w:p w14:paraId="7BEA6836" w14:textId="77777777" w:rsidR="002D280C" w:rsidRDefault="002D280C" w:rsidP="002D280C">
            <w:pPr>
              <w:spacing w:after="0"/>
            </w:pPr>
            <w:r>
              <w:t xml:space="preserve">    //Void @sic R5-216313 sic@</w:t>
            </w:r>
          </w:p>
          <w:p w14:paraId="6AACDED8" w14:textId="77777777" w:rsidR="002D280C" w:rsidRDefault="002D280C" w:rsidP="002D280C">
            <w:pPr>
              <w:spacing w:after="0"/>
            </w:pPr>
          </w:p>
          <w:p w14:paraId="04EDEECC" w14:textId="77777777" w:rsidR="002D280C" w:rsidRDefault="002D280C" w:rsidP="002D280C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"Steps 6-13"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6EEB1EC" w14:textId="77777777" w:rsidR="002D280C" w:rsidRDefault="002D280C" w:rsidP="002D280C">
            <w:pPr>
              <w:spacing w:after="0"/>
            </w:pPr>
            <w:r>
              <w:t xml:space="preserve">    //Steps 1 to 3 of the generic radio bearer establishment procedure in TS 38.508-1 table 4.5.4.2-3</w:t>
            </w:r>
          </w:p>
          <w:p w14:paraId="7E2C6BD8" w14:textId="77777777" w:rsidR="002D280C" w:rsidRDefault="002D280C" w:rsidP="002D280C">
            <w:pPr>
              <w:spacing w:after="0"/>
            </w:pPr>
            <w:r>
              <w:t xml:space="preserve">    //The UE transmits an </w:t>
            </w:r>
            <w:proofErr w:type="spellStart"/>
            <w:r>
              <w:t>RRCSetupComplete</w:t>
            </w:r>
            <w:proofErr w:type="spellEnd"/>
            <w:r>
              <w:t xml:space="preserve"> message and a SERVICE REQUEST message.</w:t>
            </w:r>
          </w:p>
          <w:p w14:paraId="093237C1" w14:textId="77777777" w:rsidR="002D280C" w:rsidRDefault="002D280C" w:rsidP="002D280C">
            <w:pPr>
              <w:spacing w:after="0"/>
            </w:pPr>
            <w:r>
              <w:t xml:space="preserve">    //Steps 5 to 8 of the generic radio bearer establishment procedure in TS 38.508-1 table 4.5.4.2-3.</w:t>
            </w:r>
          </w:p>
          <w:p w14:paraId="6691AB5F" w14:textId="77777777" w:rsidR="002D280C" w:rsidRDefault="002D280C" w:rsidP="002D280C">
            <w:pPr>
              <w:spacing w:after="0"/>
            </w:pPr>
            <w:r>
              <w:t xml:space="preserve">    f_NR5GC_RRC_ConnectedState3N_SON_</w:t>
            </w:r>
            <w:proofErr w:type="gramStart"/>
            <w:r>
              <w:t>MDT(</w:t>
            </w:r>
            <w:proofErr w:type="gramEnd"/>
            <w:r>
              <w:t xml:space="preserve">nr_Cell1, </w:t>
            </w:r>
            <w:proofErr w:type="spellStart"/>
            <w:r>
              <w:t>connEstFailInfoAvailable</w:t>
            </w:r>
            <w:proofErr w:type="spellEnd"/>
            <w:r>
              <w:t>);  // @sic R5s211593 sic@</w:t>
            </w:r>
          </w:p>
          <w:p w14:paraId="7D68478E" w14:textId="77777777" w:rsidR="002D280C" w:rsidRDefault="002D280C" w:rsidP="002D280C">
            <w:pPr>
              <w:spacing w:after="0"/>
            </w:pPr>
          </w:p>
          <w:p w14:paraId="248E0FF1" w14:textId="77777777" w:rsidR="002D280C" w:rsidRDefault="002D280C" w:rsidP="002D280C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906660A" w14:textId="77777777" w:rsidR="002D280C" w:rsidRDefault="002D280C" w:rsidP="002D280C">
            <w:pPr>
              <w:spacing w:after="0"/>
            </w:pPr>
            <w:r>
              <w:t xml:space="preserve">    //The SS sends a </w:t>
            </w:r>
            <w:proofErr w:type="spellStart"/>
            <w:r>
              <w:t>UEInformationRequest</w:t>
            </w:r>
            <w:proofErr w:type="spellEnd"/>
            <w:r>
              <w:t xml:space="preserve"> message to get </w:t>
            </w:r>
            <w:proofErr w:type="spellStart"/>
            <w:r>
              <w:t>connEstFailReportReq</w:t>
            </w:r>
            <w:proofErr w:type="spellEnd"/>
          </w:p>
          <w:p w14:paraId="05859781" w14:textId="77777777" w:rsidR="002D280C" w:rsidRPr="00546735" w:rsidRDefault="002D280C" w:rsidP="002D280C">
            <w:pPr>
              <w:spacing w:after="0"/>
              <w:rPr>
                <w:lang w:val="fr-FR"/>
              </w:rPr>
            </w:pPr>
            <w:r>
              <w:t xml:space="preserve">    </w:t>
            </w:r>
            <w:proofErr w:type="spellStart"/>
            <w:r w:rsidRPr="00546735">
              <w:rPr>
                <w:lang w:val="fr-FR"/>
              </w:rPr>
              <w:t>SRB.send</w:t>
            </w:r>
            <w:proofErr w:type="spellEnd"/>
            <w:r w:rsidRPr="00546735">
              <w:rPr>
                <w:lang w:val="fr-FR"/>
              </w:rPr>
              <w:t>(</w:t>
            </w:r>
            <w:proofErr w:type="spellStart"/>
            <w:r w:rsidRPr="00546735">
              <w:rPr>
                <w:lang w:val="fr-FR"/>
              </w:rPr>
              <w:t>cas_NR_SRB_RrcPdu_</w:t>
            </w:r>
            <w:proofErr w:type="gramStart"/>
            <w:r w:rsidRPr="00546735">
              <w:rPr>
                <w:lang w:val="fr-FR"/>
              </w:rPr>
              <w:t>REQ</w:t>
            </w:r>
            <w:proofErr w:type="spellEnd"/>
            <w:r w:rsidRPr="00546735">
              <w:rPr>
                <w:lang w:val="fr-FR"/>
              </w:rPr>
              <w:t>(</w:t>
            </w:r>
            <w:proofErr w:type="gramEnd"/>
            <w:r w:rsidRPr="00546735">
              <w:rPr>
                <w:lang w:val="fr-FR"/>
              </w:rPr>
              <w:t>nr_Cell1,</w:t>
            </w:r>
          </w:p>
          <w:p w14:paraId="7111EBBA" w14:textId="77777777" w:rsidR="002D280C" w:rsidRDefault="002D280C" w:rsidP="002D280C">
            <w:pPr>
              <w:spacing w:after="0"/>
            </w:pPr>
            <w:r w:rsidRPr="00546735">
              <w:rPr>
                <w:lang w:val="fr-FR"/>
              </w:rPr>
              <w:t xml:space="preserve">                                  </w:t>
            </w:r>
            <w:r>
              <w:t>tsc_NR_RbId_SRB1, //@sic R5s211593 sic@</w:t>
            </w:r>
          </w:p>
          <w:p w14:paraId="578D43CB" w14:textId="77777777" w:rsidR="002D280C" w:rsidRDefault="002D280C" w:rsidP="002D280C">
            <w:pPr>
              <w:spacing w:after="0"/>
            </w:pPr>
            <w:r>
              <w:t xml:space="preserve">                                  -, //</w:t>
            </w:r>
            <w:proofErr w:type="spellStart"/>
            <w:r>
              <w:t>cs_TimingInfo_Now</w:t>
            </w:r>
            <w:proofErr w:type="spellEnd"/>
          </w:p>
          <w:p w14:paraId="616E9B16" w14:textId="77777777" w:rsidR="002D280C" w:rsidRDefault="002D280C" w:rsidP="002D280C">
            <w:pPr>
              <w:spacing w:after="0"/>
            </w:pPr>
            <w:r>
              <w:t xml:space="preserve">                                  cs_38508_UEInformationRequest)); //@sic R5-225389 sic@</w:t>
            </w:r>
          </w:p>
          <w:p w14:paraId="6B407AC0" w14:textId="77777777" w:rsidR="002D280C" w:rsidRDefault="002D280C" w:rsidP="002D280C">
            <w:pPr>
              <w:spacing w:after="0"/>
            </w:pPr>
          </w:p>
          <w:p w14:paraId="23B1F6D6" w14:textId="77777777" w:rsidR="002D280C" w:rsidRDefault="002D280C" w:rsidP="002D280C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D57368C" w14:textId="77777777" w:rsidR="002D280C" w:rsidRDefault="002D280C" w:rsidP="002D280C">
            <w:pPr>
              <w:spacing w:after="0"/>
            </w:pPr>
            <w:r>
              <w:t xml:space="preserve">    //Check: Does the UE send a </w:t>
            </w:r>
            <w:proofErr w:type="spellStart"/>
            <w:r>
              <w:t>UEInformationResponse</w:t>
            </w:r>
            <w:proofErr w:type="spellEnd"/>
            <w:r>
              <w:t xml:space="preserve"> message with </w:t>
            </w:r>
            <w:proofErr w:type="spellStart"/>
            <w:r>
              <w:t>connEstFailReport</w:t>
            </w:r>
            <w:proofErr w:type="spellEnd"/>
            <w:r>
              <w:t xml:space="preserve"> with the IE commonLocationInfo-r16 is present?</w:t>
            </w:r>
          </w:p>
          <w:p w14:paraId="15D48BA7" w14:textId="77777777" w:rsidR="002D280C" w:rsidRPr="00546735" w:rsidRDefault="002D280C" w:rsidP="002D280C">
            <w:pPr>
              <w:spacing w:after="0"/>
              <w:rPr>
                <w:lang w:val="fr-FR"/>
              </w:rPr>
            </w:pPr>
            <w:r>
              <w:t xml:space="preserve">    </w:t>
            </w:r>
            <w:proofErr w:type="spellStart"/>
            <w:proofErr w:type="gramStart"/>
            <w:r w:rsidRPr="00546735">
              <w:rPr>
                <w:lang w:val="fr-FR"/>
              </w:rPr>
              <w:t>v</w:t>
            </w:r>
            <w:proofErr w:type="gramEnd"/>
            <w:r w:rsidRPr="00546735">
              <w:rPr>
                <w:lang w:val="fr-FR"/>
              </w:rPr>
              <w:t>_UEInformationResponse</w:t>
            </w:r>
            <w:proofErr w:type="spellEnd"/>
            <w:r w:rsidRPr="00546735">
              <w:rPr>
                <w:lang w:val="fr-FR"/>
              </w:rPr>
              <w:t xml:space="preserve"> := cr_UEInformationResponse_r16_CEF(cr_ConnEstFailReport_r16(?,omit,omit,?));    //@sic R5-217923 sic@</w:t>
            </w:r>
          </w:p>
          <w:p w14:paraId="15FE43A3" w14:textId="77777777" w:rsidR="002D280C" w:rsidRPr="00546735" w:rsidRDefault="002D280C" w:rsidP="002D280C">
            <w:pPr>
              <w:spacing w:after="0"/>
              <w:rPr>
                <w:lang w:val="fr-FR"/>
              </w:rPr>
            </w:pPr>
            <w:r w:rsidRPr="00546735">
              <w:rPr>
                <w:lang w:val="fr-FR"/>
              </w:rPr>
              <w:t xml:space="preserve">    </w:t>
            </w:r>
            <w:proofErr w:type="spellStart"/>
            <w:r w:rsidRPr="00546735">
              <w:rPr>
                <w:lang w:val="fr-FR"/>
              </w:rPr>
              <w:t>SRB.receive</w:t>
            </w:r>
            <w:proofErr w:type="spellEnd"/>
            <w:r w:rsidRPr="00546735">
              <w:rPr>
                <w:lang w:val="fr-FR"/>
              </w:rPr>
              <w:t>(</w:t>
            </w:r>
            <w:proofErr w:type="spellStart"/>
            <w:r w:rsidRPr="00546735">
              <w:rPr>
                <w:lang w:val="fr-FR"/>
              </w:rPr>
              <w:t>car_NR_SRB_RrcPdu_</w:t>
            </w:r>
            <w:proofErr w:type="gramStart"/>
            <w:r w:rsidRPr="00546735">
              <w:rPr>
                <w:lang w:val="fr-FR"/>
              </w:rPr>
              <w:t>IND</w:t>
            </w:r>
            <w:proofErr w:type="spellEnd"/>
            <w:r w:rsidRPr="00546735">
              <w:rPr>
                <w:lang w:val="fr-FR"/>
              </w:rPr>
              <w:t>(</w:t>
            </w:r>
            <w:proofErr w:type="gramEnd"/>
            <w:r w:rsidRPr="00546735">
              <w:rPr>
                <w:lang w:val="fr-FR"/>
              </w:rPr>
              <w:t xml:space="preserve">nr_Cell1, tsc_NR_RbId_SRB1, </w:t>
            </w:r>
            <w:proofErr w:type="spellStart"/>
            <w:r w:rsidRPr="00546735">
              <w:rPr>
                <w:lang w:val="fr-FR"/>
              </w:rPr>
              <w:t>v_UEInformationResponse</w:t>
            </w:r>
            <w:proofErr w:type="spellEnd"/>
            <w:r w:rsidRPr="00546735">
              <w:rPr>
                <w:lang w:val="fr-FR"/>
              </w:rPr>
              <w:t>)); //@sic R5s211593 sic@</w:t>
            </w:r>
          </w:p>
          <w:p w14:paraId="56758002" w14:textId="77777777" w:rsidR="002D280C" w:rsidRDefault="002D280C" w:rsidP="002D280C">
            <w:pPr>
              <w:spacing w:after="0"/>
            </w:pPr>
            <w:r w:rsidRPr="00546735">
              <w:rPr>
                <w:lang w:val="fr-FR"/>
              </w:rP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 xml:space="preserve">__FILE__, __LINE__, "Test " &amp; </w:t>
            </w:r>
            <w:proofErr w:type="spellStart"/>
            <w:r>
              <w:t>testcasename</w:t>
            </w:r>
            <w:proofErr w:type="spellEnd"/>
            <w:r>
              <w:t>() &amp; " Step 15");</w:t>
            </w:r>
          </w:p>
          <w:p w14:paraId="74BCA49D" w14:textId="77777777" w:rsidR="002D280C" w:rsidRDefault="002D280C" w:rsidP="002D280C">
            <w:pPr>
              <w:spacing w:after="0"/>
            </w:pPr>
          </w:p>
          <w:p w14:paraId="04041DB7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2CF4A091" w14:textId="77777777" w:rsidR="002D280C" w:rsidRDefault="002D280C" w:rsidP="002D280C">
            <w:pPr>
              <w:spacing w:after="0"/>
            </w:pPr>
            <w:r>
              <w:t xml:space="preserve">    // Finish</w:t>
            </w:r>
          </w:p>
          <w:p w14:paraId="3FC09F29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Postamble</w:t>
            </w:r>
            <w:proofErr w:type="spellEnd"/>
            <w:r>
              <w:t>(</w:t>
            </w:r>
            <w:proofErr w:type="gramEnd"/>
            <w:r>
              <w:t>nr_Cell1, STATE_CONNECTED_3A);    //@sic R5s211593 sic@</w:t>
            </w:r>
          </w:p>
          <w:p w14:paraId="5BA6C27B" w14:textId="77777777" w:rsidR="002D280C" w:rsidRDefault="002D280C" w:rsidP="002D280C">
            <w:pPr>
              <w:spacing w:after="0"/>
            </w:pPr>
            <w:r>
              <w:t xml:space="preserve">      </w:t>
            </w:r>
          </w:p>
          <w:p w14:paraId="134F0B0F" w14:textId="277FD9AD" w:rsidR="002D280C" w:rsidRPr="002D280C" w:rsidRDefault="002D280C" w:rsidP="002D28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PH" w:eastAsia="de-DE"/>
              </w:rPr>
            </w:pPr>
            <w:r>
              <w:t xml:space="preserve">  }// End of f_TC_8_1_6_1_4_5_NR5</w:t>
            </w:r>
            <w:proofErr w:type="gramStart"/>
            <w:r>
              <w:t>GC(</w:t>
            </w:r>
            <w:proofErr w:type="gramEnd"/>
            <w:r>
              <w:t>)</w:t>
            </w:r>
          </w:p>
        </w:tc>
      </w:tr>
    </w:tbl>
    <w:p w14:paraId="60B04328" w14:textId="77777777" w:rsidR="002D280C" w:rsidRDefault="002D280C" w:rsidP="002D280C"/>
    <w:p w14:paraId="650D3B48" w14:textId="77777777" w:rsidR="002D280C" w:rsidRPr="00BC25DD" w:rsidRDefault="002D280C" w:rsidP="002D280C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D280C" w14:paraId="64BC5EF8" w14:textId="77777777" w:rsidTr="009E5C71">
        <w:tc>
          <w:tcPr>
            <w:tcW w:w="9855" w:type="dxa"/>
          </w:tcPr>
          <w:p w14:paraId="4B91A6D4" w14:textId="77777777" w:rsidR="002D280C" w:rsidRDefault="002D280C" w:rsidP="002D280C">
            <w:pPr>
              <w:spacing w:after="0"/>
            </w:pPr>
            <w:r>
              <w:t>function f_TC_8_1_6_1_4_5_NR5</w:t>
            </w:r>
            <w:proofErr w:type="gramStart"/>
            <w:r>
              <w:t>GC(</w:t>
            </w:r>
            <w:proofErr w:type="gramEnd"/>
            <w:r>
              <w:t>) runs on NR5GC_PTC</w:t>
            </w:r>
          </w:p>
          <w:p w14:paraId="2DB9F459" w14:textId="77777777" w:rsidR="002D280C" w:rsidRDefault="002D280C" w:rsidP="002D280C">
            <w:pPr>
              <w:spacing w:after="0"/>
            </w:pPr>
            <w:r>
              <w:t xml:space="preserve">  </w:t>
            </w:r>
            <w:proofErr w:type="gramStart"/>
            <w:r>
              <w:t>{ /</w:t>
            </w:r>
            <w:proofErr w:type="gramEnd"/>
            <w:r>
              <w:t>* Connection Establishment Failure / Logging and reporting / Location Information   */</w:t>
            </w:r>
          </w:p>
          <w:p w14:paraId="51DFD24C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129390E4" w14:textId="77777777" w:rsidR="002D280C" w:rsidRPr="00546735" w:rsidRDefault="002D280C" w:rsidP="002D280C">
            <w:pPr>
              <w:spacing w:after="0"/>
              <w:rPr>
                <w:lang w:val="fr-FR"/>
              </w:rPr>
            </w:pPr>
            <w:r>
              <w:t xml:space="preserve">    </w:t>
            </w:r>
            <w:proofErr w:type="gramStart"/>
            <w:r w:rsidRPr="00546735">
              <w:rPr>
                <w:lang w:val="fr-FR"/>
              </w:rPr>
              <w:t>var</w:t>
            </w:r>
            <w:proofErr w:type="gramEnd"/>
            <w:r w:rsidRPr="00546735">
              <w:rPr>
                <w:lang w:val="fr-FR"/>
              </w:rPr>
              <w:t xml:space="preserve"> </w:t>
            </w:r>
            <w:proofErr w:type="spellStart"/>
            <w:r w:rsidRPr="00546735">
              <w:rPr>
                <w:lang w:val="fr-FR"/>
              </w:rPr>
              <w:t>template</w:t>
            </w:r>
            <w:proofErr w:type="spellEnd"/>
            <w:r w:rsidRPr="00546735">
              <w:rPr>
                <w:lang w:val="fr-FR"/>
              </w:rPr>
              <w:t xml:space="preserve"> (</w:t>
            </w:r>
            <w:proofErr w:type="spellStart"/>
            <w:r w:rsidRPr="00546735">
              <w:rPr>
                <w:lang w:val="fr-FR"/>
              </w:rPr>
              <w:t>present</w:t>
            </w:r>
            <w:proofErr w:type="spellEnd"/>
            <w:r w:rsidRPr="00546735">
              <w:rPr>
                <w:lang w:val="fr-FR"/>
              </w:rPr>
              <w:t xml:space="preserve">) </w:t>
            </w:r>
            <w:proofErr w:type="spellStart"/>
            <w:r w:rsidRPr="00546735">
              <w:rPr>
                <w:lang w:val="fr-FR"/>
              </w:rPr>
              <w:t>UL_DCCH_Message</w:t>
            </w:r>
            <w:proofErr w:type="spellEnd"/>
            <w:r w:rsidRPr="00546735">
              <w:rPr>
                <w:lang w:val="fr-FR"/>
              </w:rPr>
              <w:t xml:space="preserve"> </w:t>
            </w:r>
            <w:proofErr w:type="spellStart"/>
            <w:r w:rsidRPr="00546735">
              <w:rPr>
                <w:lang w:val="fr-FR"/>
              </w:rPr>
              <w:t>v_UEInformationResponse</w:t>
            </w:r>
            <w:proofErr w:type="spellEnd"/>
            <w:r w:rsidRPr="00546735">
              <w:rPr>
                <w:lang w:val="fr-FR"/>
              </w:rPr>
              <w:t>;</w:t>
            </w:r>
          </w:p>
          <w:p w14:paraId="422A4828" w14:textId="77777777" w:rsidR="002D280C" w:rsidRPr="00546735" w:rsidRDefault="002D280C" w:rsidP="002D280C">
            <w:pPr>
              <w:spacing w:after="0"/>
              <w:rPr>
                <w:lang w:val="fr-FR"/>
              </w:rPr>
            </w:pPr>
          </w:p>
          <w:p w14:paraId="6B1EEB63" w14:textId="77777777" w:rsidR="002D280C" w:rsidRPr="00546735" w:rsidRDefault="002D280C" w:rsidP="002D280C">
            <w:pPr>
              <w:spacing w:after="0"/>
              <w:rPr>
                <w:lang w:val="fr-FR"/>
              </w:rPr>
            </w:pPr>
            <w:r w:rsidRPr="00546735">
              <w:rPr>
                <w:lang w:val="fr-FR"/>
              </w:rPr>
              <w:t xml:space="preserve">    </w:t>
            </w:r>
            <w:proofErr w:type="gramStart"/>
            <w:r w:rsidRPr="00546735">
              <w:rPr>
                <w:lang w:val="fr-FR"/>
              </w:rPr>
              <w:t>f</w:t>
            </w:r>
            <w:proofErr w:type="gramEnd"/>
            <w:r w:rsidRPr="00546735">
              <w:rPr>
                <w:lang w:val="fr-FR"/>
              </w:rPr>
              <w:t>_NR5GC_Init(NR_1);</w:t>
            </w:r>
          </w:p>
          <w:p w14:paraId="1C393266" w14:textId="77777777" w:rsidR="002D280C" w:rsidRPr="00546735" w:rsidRDefault="002D280C" w:rsidP="002D280C">
            <w:pPr>
              <w:spacing w:after="0"/>
              <w:rPr>
                <w:lang w:val="fr-FR"/>
              </w:rPr>
            </w:pPr>
            <w:r w:rsidRPr="00546735">
              <w:rPr>
                <w:lang w:val="fr-FR"/>
              </w:rPr>
              <w:t xml:space="preserve">        </w:t>
            </w:r>
          </w:p>
          <w:p w14:paraId="594F293A" w14:textId="77777777" w:rsidR="002D280C" w:rsidRDefault="002D280C" w:rsidP="002D280C">
            <w:pPr>
              <w:spacing w:after="0"/>
            </w:pPr>
            <w:r w:rsidRPr="00546735">
              <w:rPr>
                <w:lang w:val="fr-FR"/>
              </w:rPr>
              <w:t xml:space="preserve">    </w:t>
            </w:r>
            <w:r>
              <w:t>//Create and configure cells</w:t>
            </w:r>
          </w:p>
          <w:p w14:paraId="4CED7C6C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4DCB19B8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03A6838F" w14:textId="77777777" w:rsidR="002D280C" w:rsidRDefault="002D280C" w:rsidP="002D280C">
            <w:pPr>
              <w:spacing w:after="0"/>
            </w:pPr>
            <w:r>
              <w:t xml:space="preserve">    //Preamble</w:t>
            </w:r>
          </w:p>
          <w:p w14:paraId="2611C504" w14:textId="77777777" w:rsidR="002D280C" w:rsidRDefault="002D280C" w:rsidP="002D280C">
            <w:pPr>
              <w:spacing w:after="0"/>
            </w:pPr>
            <w:r>
              <w:t xml:space="preserve">    //The UE is in state 1N-A as defined in TS 38.508-1 [4], subclause 4.4A.</w:t>
            </w:r>
          </w:p>
          <w:p w14:paraId="12BFE98C" w14:textId="77777777" w:rsidR="002D280C" w:rsidRDefault="002D280C" w:rsidP="002D280C">
            <w:pPr>
              <w:spacing w:after="0"/>
            </w:pPr>
            <w:r>
              <w:t xml:space="preserve">    f_NR5GC_Preamble (nr_Cell1, STATE_IDLE_1A);</w:t>
            </w:r>
          </w:p>
          <w:p w14:paraId="676F5116" w14:textId="77777777" w:rsidR="002D280C" w:rsidRDefault="002D280C" w:rsidP="002D280C">
            <w:pPr>
              <w:spacing w:after="0"/>
            </w:pPr>
            <w:r>
              <w:t xml:space="preserve">    /*The UE's positioning engine (e.g. standalone GNSS receiver) should be provided with any necessary stimulus to allow it to provide the position.</w:t>
            </w:r>
          </w:p>
          <w:p w14:paraId="34869FCB" w14:textId="77777777" w:rsidR="002D280C" w:rsidRDefault="002D280C" w:rsidP="002D280C">
            <w:pPr>
              <w:spacing w:after="0"/>
            </w:pPr>
            <w:r>
              <w:t xml:space="preserve">     *This shall be done by use of the test function Update UE Location Information defined in TS 38.509 [6], if supported by the UE according to </w:t>
            </w:r>
            <w:proofErr w:type="spellStart"/>
            <w:r>
              <w:t>pc_UpdateUE_LocationInformation</w:t>
            </w:r>
            <w:proofErr w:type="spellEnd"/>
            <w:r>
              <w:t>.</w:t>
            </w:r>
          </w:p>
          <w:p w14:paraId="2BAD10AE" w14:textId="77777777" w:rsidR="002D280C" w:rsidRDefault="002D280C" w:rsidP="002D280C">
            <w:pPr>
              <w:spacing w:after="0"/>
            </w:pPr>
            <w:r>
              <w:t xml:space="preserve">     *Otherwise, or in addition any other suitable method may also be </w:t>
            </w:r>
            <w:proofErr w:type="gramStart"/>
            <w:r>
              <w:t>used.*</w:t>
            </w:r>
            <w:proofErr w:type="gramEnd"/>
            <w:r>
              <w:t>/</w:t>
            </w:r>
          </w:p>
          <w:p w14:paraId="2965A633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f_NR_ProvideUE_</w:t>
            </w:r>
            <w:proofErr w:type="gramStart"/>
            <w:r>
              <w:t>LocationInformation</w:t>
            </w:r>
            <w:proofErr w:type="spellEnd"/>
            <w:r>
              <w:t>(</w:t>
            </w:r>
            <w:proofErr w:type="gramEnd"/>
            <w:r>
              <w:t>nr_Cell1, RRC_IDLE);</w:t>
            </w:r>
          </w:p>
          <w:p w14:paraId="3BA5B4D7" w14:textId="77777777" w:rsidR="002D280C" w:rsidRDefault="002D280C" w:rsidP="002D280C">
            <w:pPr>
              <w:spacing w:after="0"/>
            </w:pPr>
          </w:p>
          <w:p w14:paraId="5F176C6D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20A78703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55F349C4" w14:textId="77777777" w:rsidR="002D280C" w:rsidRDefault="002D280C" w:rsidP="002D280C">
            <w:pPr>
              <w:spacing w:after="0"/>
            </w:pPr>
            <w:r>
              <w:lastRenderedPageBreak/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161CF93" w14:textId="77777777" w:rsidR="002D280C" w:rsidRDefault="002D280C" w:rsidP="002D280C">
            <w:pPr>
              <w:spacing w:after="0"/>
            </w:pPr>
            <w:r>
              <w:t xml:space="preserve">    //The SS is configured to not transmit Msg2 in 2-step RACH procedure</w:t>
            </w:r>
          </w:p>
          <w:p w14:paraId="50651F68" w14:textId="77777777" w:rsidR="002D280C" w:rsidRDefault="002D280C" w:rsidP="002D280C">
            <w:pPr>
              <w:spacing w:after="0"/>
            </w:pPr>
            <w:r>
              <w:t xml:space="preserve">    //Void @sic R5-216313 sic@</w:t>
            </w:r>
          </w:p>
          <w:p w14:paraId="5272ACED" w14:textId="77777777" w:rsidR="002D280C" w:rsidRDefault="002D280C" w:rsidP="002D280C">
            <w:pPr>
              <w:spacing w:after="0"/>
            </w:pPr>
          </w:p>
          <w:p w14:paraId="1460D944" w14:textId="77777777" w:rsidR="002D280C" w:rsidRDefault="002D280C" w:rsidP="002D280C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27BBF06" w14:textId="77777777" w:rsidR="002D280C" w:rsidRDefault="002D280C" w:rsidP="002D280C">
            <w:pPr>
              <w:spacing w:after="0"/>
            </w:pPr>
            <w:r>
              <w:t xml:space="preserve">    //The SS transmits a Paging message</w:t>
            </w:r>
          </w:p>
          <w:p w14:paraId="405C214C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f_NR_Paging_</w:t>
            </w:r>
            <w:proofErr w:type="gramStart"/>
            <w:r>
              <w:t>Def</w:t>
            </w:r>
            <w:proofErr w:type="spellEnd"/>
            <w:r>
              <w:t>(</w:t>
            </w:r>
            <w:proofErr w:type="gramEnd"/>
            <w:r>
              <w:t>nr_Cell1, RRC_IDLE);</w:t>
            </w:r>
          </w:p>
          <w:p w14:paraId="29762B77" w14:textId="77777777" w:rsidR="002D280C" w:rsidRDefault="002D280C" w:rsidP="002D280C">
            <w:pPr>
              <w:spacing w:after="0"/>
            </w:pPr>
          </w:p>
          <w:p w14:paraId="356E3951" w14:textId="77777777" w:rsidR="002D280C" w:rsidRDefault="002D280C" w:rsidP="002D280C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0999E08" w14:textId="77777777" w:rsidR="002D280C" w:rsidRDefault="002D280C" w:rsidP="002D280C">
            <w:pPr>
              <w:spacing w:after="0"/>
            </w:pPr>
            <w:r>
              <w:t xml:space="preserve">    //The UE transmits an </w:t>
            </w:r>
            <w:proofErr w:type="spellStart"/>
            <w:r>
              <w:t>RRCSetupRequest</w:t>
            </w:r>
            <w:proofErr w:type="spellEnd"/>
            <w:r>
              <w:t xml:space="preserve"> message.</w:t>
            </w:r>
          </w:p>
          <w:p w14:paraId="00508F4C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f_NR_RRC_SetupRequest_Def</w:t>
            </w:r>
            <w:proofErr w:type="spellEnd"/>
            <w:r>
              <w:t>(nr_Cell1);</w:t>
            </w:r>
          </w:p>
          <w:p w14:paraId="2D9609C9" w14:textId="77777777" w:rsidR="002D280C" w:rsidRDefault="002D280C" w:rsidP="002D280C">
            <w:pPr>
              <w:spacing w:after="0"/>
            </w:pPr>
          </w:p>
          <w:p w14:paraId="7002402E" w14:textId="77777777" w:rsidR="002D280C" w:rsidRDefault="002D280C" w:rsidP="002D280C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1651CF9" w14:textId="77777777" w:rsidR="002D280C" w:rsidRDefault="002D280C" w:rsidP="002D280C">
            <w:pPr>
              <w:spacing w:after="0"/>
            </w:pPr>
            <w:r>
              <w:t xml:space="preserve">    //The SS waits for 2sec (T300 expiry) and ignores further received Random Access Preamble.</w:t>
            </w:r>
          </w:p>
          <w:p w14:paraId="3F154477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</w:t>
            </w:r>
            <w:proofErr w:type="gramStart"/>
            <w:r>
              <w:t>Delay</w:t>
            </w:r>
            <w:proofErr w:type="spellEnd"/>
            <w:r>
              <w:t>(</w:t>
            </w:r>
            <w:proofErr w:type="gramEnd"/>
            <w:r>
              <w:t>2.0);</w:t>
            </w:r>
          </w:p>
          <w:p w14:paraId="2DF05210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7788F891" w14:textId="77777777" w:rsidR="002D280C" w:rsidRDefault="002D280C" w:rsidP="002D280C">
            <w:pPr>
              <w:spacing w:after="0"/>
            </w:pPr>
          </w:p>
          <w:p w14:paraId="5CB4BAD3" w14:textId="77777777" w:rsidR="002D280C" w:rsidRDefault="002D280C" w:rsidP="002D280C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C701D13" w14:textId="77777777" w:rsidR="002D280C" w:rsidRDefault="002D280C" w:rsidP="002D280C">
            <w:pPr>
              <w:spacing w:after="0"/>
            </w:pPr>
            <w:r>
              <w:t xml:space="preserve">    //The SS is configured to normal that it would transmit Msg2 in 2-step RACH procedure.</w:t>
            </w:r>
          </w:p>
          <w:p w14:paraId="14183560" w14:textId="77777777" w:rsidR="002D280C" w:rsidRDefault="002D280C" w:rsidP="002D280C">
            <w:pPr>
              <w:spacing w:after="0"/>
            </w:pPr>
            <w:r>
              <w:t xml:space="preserve">    //Void @sic R5-216313 sic@</w:t>
            </w:r>
          </w:p>
          <w:p w14:paraId="7FC464AF" w14:textId="77777777" w:rsidR="002D280C" w:rsidRDefault="002D280C" w:rsidP="002D280C">
            <w:pPr>
              <w:spacing w:after="0"/>
            </w:pPr>
          </w:p>
          <w:p w14:paraId="2C579259" w14:textId="77777777" w:rsidR="002D280C" w:rsidRDefault="002D280C" w:rsidP="002D280C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"Steps 6-13"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6963514" w14:textId="77777777" w:rsidR="002D280C" w:rsidRDefault="002D280C" w:rsidP="002D280C">
            <w:pPr>
              <w:spacing w:after="0"/>
            </w:pPr>
            <w:r>
              <w:t xml:space="preserve">    //Steps 1 to 3 of the generic radio bearer establishment procedure in TS 38.508-1 table 4.5.4.2-3</w:t>
            </w:r>
          </w:p>
          <w:p w14:paraId="3B7F0473" w14:textId="77777777" w:rsidR="002D280C" w:rsidRDefault="002D280C" w:rsidP="002D280C">
            <w:pPr>
              <w:spacing w:after="0"/>
            </w:pPr>
            <w:r>
              <w:t xml:space="preserve">    //The UE transmits an </w:t>
            </w:r>
            <w:proofErr w:type="spellStart"/>
            <w:r>
              <w:t>RRCSetupComplete</w:t>
            </w:r>
            <w:proofErr w:type="spellEnd"/>
            <w:r>
              <w:t xml:space="preserve"> message and a SERVICE REQUEST message.</w:t>
            </w:r>
          </w:p>
          <w:p w14:paraId="12DA94DC" w14:textId="77777777" w:rsidR="002D280C" w:rsidRDefault="002D280C" w:rsidP="002D280C">
            <w:pPr>
              <w:spacing w:after="0"/>
            </w:pPr>
            <w:r>
              <w:t xml:space="preserve">    //Steps 5 to 8 of the generic radio bearer establishment procedure in TS 38.508-1 table 4.5.4.2-3.</w:t>
            </w:r>
          </w:p>
          <w:p w14:paraId="668D70AB" w14:textId="77777777" w:rsidR="002D280C" w:rsidRDefault="002D280C" w:rsidP="002D280C">
            <w:pPr>
              <w:spacing w:after="0"/>
            </w:pPr>
            <w:r>
              <w:t xml:space="preserve">    f_NR5GC_RRC_ConnectedState3N_SON_</w:t>
            </w:r>
            <w:proofErr w:type="gramStart"/>
            <w:r>
              <w:t>MDT(</w:t>
            </w:r>
            <w:proofErr w:type="gramEnd"/>
            <w:r>
              <w:t xml:space="preserve">nr_Cell1, </w:t>
            </w:r>
            <w:proofErr w:type="spellStart"/>
            <w:r>
              <w:t>connEstFailInfoAvailable</w:t>
            </w:r>
            <w:proofErr w:type="spellEnd"/>
            <w:r>
              <w:t>);  // @sic R5s211593 sic@</w:t>
            </w:r>
          </w:p>
          <w:p w14:paraId="5B284B87" w14:textId="77777777" w:rsidR="002D280C" w:rsidRDefault="002D280C" w:rsidP="002D280C">
            <w:pPr>
              <w:spacing w:after="0"/>
            </w:pPr>
          </w:p>
          <w:p w14:paraId="33E65A1A" w14:textId="77777777" w:rsidR="002D280C" w:rsidRDefault="002D280C" w:rsidP="002D280C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71B6C0B" w14:textId="77777777" w:rsidR="002D280C" w:rsidRDefault="002D280C" w:rsidP="002D280C">
            <w:pPr>
              <w:spacing w:after="0"/>
            </w:pPr>
            <w:r>
              <w:t xml:space="preserve">    //The SS sends a </w:t>
            </w:r>
            <w:proofErr w:type="spellStart"/>
            <w:r>
              <w:t>UEInformationRequest</w:t>
            </w:r>
            <w:proofErr w:type="spellEnd"/>
            <w:r>
              <w:t xml:space="preserve"> message to get </w:t>
            </w:r>
            <w:proofErr w:type="spellStart"/>
            <w:r>
              <w:t>connEstFailReportReq</w:t>
            </w:r>
            <w:proofErr w:type="spellEnd"/>
          </w:p>
          <w:p w14:paraId="620C983E" w14:textId="77777777" w:rsidR="002D280C" w:rsidRPr="00546735" w:rsidRDefault="002D280C" w:rsidP="002D280C">
            <w:pPr>
              <w:spacing w:after="0"/>
              <w:rPr>
                <w:lang w:val="fr-FR"/>
              </w:rPr>
            </w:pPr>
            <w:r>
              <w:t xml:space="preserve">    </w:t>
            </w:r>
            <w:proofErr w:type="spellStart"/>
            <w:r w:rsidRPr="00546735">
              <w:rPr>
                <w:lang w:val="fr-FR"/>
              </w:rPr>
              <w:t>SRB.send</w:t>
            </w:r>
            <w:proofErr w:type="spellEnd"/>
            <w:r w:rsidRPr="00546735">
              <w:rPr>
                <w:lang w:val="fr-FR"/>
              </w:rPr>
              <w:t>(</w:t>
            </w:r>
            <w:proofErr w:type="spellStart"/>
            <w:r w:rsidRPr="00546735">
              <w:rPr>
                <w:lang w:val="fr-FR"/>
              </w:rPr>
              <w:t>cas_NR_SRB_RrcPdu_</w:t>
            </w:r>
            <w:proofErr w:type="gramStart"/>
            <w:r w:rsidRPr="00546735">
              <w:rPr>
                <w:lang w:val="fr-FR"/>
              </w:rPr>
              <w:t>REQ</w:t>
            </w:r>
            <w:proofErr w:type="spellEnd"/>
            <w:r w:rsidRPr="00546735">
              <w:rPr>
                <w:lang w:val="fr-FR"/>
              </w:rPr>
              <w:t>(</w:t>
            </w:r>
            <w:proofErr w:type="gramEnd"/>
            <w:r w:rsidRPr="00546735">
              <w:rPr>
                <w:lang w:val="fr-FR"/>
              </w:rPr>
              <w:t>nr_Cell1,</w:t>
            </w:r>
          </w:p>
          <w:p w14:paraId="18396FD9" w14:textId="77777777" w:rsidR="002D280C" w:rsidRDefault="002D280C" w:rsidP="002D280C">
            <w:pPr>
              <w:spacing w:after="0"/>
            </w:pPr>
            <w:r w:rsidRPr="00546735">
              <w:rPr>
                <w:lang w:val="fr-FR"/>
              </w:rPr>
              <w:t xml:space="preserve">                                  </w:t>
            </w:r>
            <w:r>
              <w:t>tsc_NR_RbId_SRB1, //@sic R5s211593 sic@</w:t>
            </w:r>
          </w:p>
          <w:p w14:paraId="6E848BD4" w14:textId="77777777" w:rsidR="002D280C" w:rsidRDefault="002D280C" w:rsidP="002D280C">
            <w:pPr>
              <w:spacing w:after="0"/>
            </w:pPr>
            <w:r>
              <w:t xml:space="preserve">                                  -, //</w:t>
            </w:r>
            <w:proofErr w:type="spellStart"/>
            <w:r>
              <w:t>cs_TimingInfo_Now</w:t>
            </w:r>
            <w:proofErr w:type="spellEnd"/>
          </w:p>
          <w:p w14:paraId="6DF54677" w14:textId="77777777" w:rsidR="002D280C" w:rsidRDefault="002D280C" w:rsidP="002D280C">
            <w:pPr>
              <w:spacing w:after="0"/>
            </w:pPr>
            <w:r>
              <w:t xml:space="preserve">                                  cs_38508_UEInformationRequest)); //@sic R5-225389 sic@</w:t>
            </w:r>
          </w:p>
          <w:p w14:paraId="759D2635" w14:textId="77777777" w:rsidR="002D280C" w:rsidRDefault="002D280C" w:rsidP="002D280C">
            <w:pPr>
              <w:spacing w:after="0"/>
            </w:pPr>
          </w:p>
          <w:p w14:paraId="28CFBD83" w14:textId="77777777" w:rsidR="002D280C" w:rsidRDefault="002D280C" w:rsidP="002D280C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4A6009D" w14:textId="77777777" w:rsidR="002D280C" w:rsidRDefault="002D280C" w:rsidP="002D280C">
            <w:pPr>
              <w:spacing w:after="0"/>
            </w:pPr>
            <w:r>
              <w:t xml:space="preserve">    //Check: Does the UE send a </w:t>
            </w:r>
            <w:proofErr w:type="spellStart"/>
            <w:r>
              <w:t>UEInformationResponse</w:t>
            </w:r>
            <w:proofErr w:type="spellEnd"/>
            <w:r>
              <w:t xml:space="preserve"> message with </w:t>
            </w:r>
            <w:proofErr w:type="spellStart"/>
            <w:r>
              <w:t>connEstFailReport</w:t>
            </w:r>
            <w:proofErr w:type="spellEnd"/>
            <w:r>
              <w:t xml:space="preserve"> with the IE commonLocationInfo-r16 is present?</w:t>
            </w:r>
          </w:p>
          <w:p w14:paraId="0D5AFEFC" w14:textId="77777777" w:rsidR="006F7E00" w:rsidRPr="00546735" w:rsidRDefault="002D280C" w:rsidP="002D280C">
            <w:pPr>
              <w:spacing w:after="0"/>
              <w:rPr>
                <w:lang w:val="fr-FR"/>
              </w:rPr>
            </w:pPr>
            <w:r>
              <w:t xml:space="preserve">    </w:t>
            </w:r>
            <w:proofErr w:type="spellStart"/>
            <w:proofErr w:type="gramStart"/>
            <w:r w:rsidRPr="00546735">
              <w:rPr>
                <w:highlight w:val="yellow"/>
                <w:lang w:val="fr-FR"/>
              </w:rPr>
              <w:t>v</w:t>
            </w:r>
            <w:proofErr w:type="gramEnd"/>
            <w:r w:rsidRPr="00546735">
              <w:rPr>
                <w:highlight w:val="yellow"/>
                <w:lang w:val="fr-FR"/>
              </w:rPr>
              <w:t>_UEInformationResponse</w:t>
            </w:r>
            <w:proofErr w:type="spellEnd"/>
            <w:r w:rsidRPr="00546735">
              <w:rPr>
                <w:highlight w:val="yellow"/>
                <w:lang w:val="fr-FR"/>
              </w:rPr>
              <w:t xml:space="preserve"> := cr_UEInformationResponse_r16_CEF(cr_ConnEstFailReport_r16(?,omit,omit,</w:t>
            </w:r>
            <w:r w:rsidR="006F7E00" w:rsidRPr="00546735">
              <w:rPr>
                <w:highlight w:val="yellow"/>
                <w:lang w:val="fr-FR"/>
              </w:rPr>
              <w:t>?</w:t>
            </w:r>
            <w:r w:rsidRPr="00546735">
              <w:rPr>
                <w:highlight w:val="yellow"/>
                <w:lang w:val="fr-FR"/>
              </w:rPr>
              <w:t>));</w:t>
            </w:r>
            <w:r w:rsidRPr="00546735">
              <w:rPr>
                <w:lang w:val="fr-FR"/>
              </w:rPr>
              <w:t xml:space="preserve"> </w:t>
            </w:r>
          </w:p>
          <w:p w14:paraId="0C9A3CE3" w14:textId="1C85CB58" w:rsidR="006F7E00" w:rsidRPr="00546735" w:rsidRDefault="006F7E00" w:rsidP="006F7E00">
            <w:pPr>
              <w:spacing w:after="0"/>
              <w:rPr>
                <w:highlight w:val="yellow"/>
                <w:lang w:val="fr-FR"/>
              </w:rPr>
            </w:pPr>
            <w:r w:rsidRPr="00546735">
              <w:rPr>
                <w:lang w:val="fr-FR"/>
              </w:rPr>
              <w:t xml:space="preserve">   </w:t>
            </w:r>
            <w:proofErr w:type="gramStart"/>
            <w:r w:rsidRPr="00546735">
              <w:rPr>
                <w:highlight w:val="yellow"/>
                <w:lang w:val="fr-FR"/>
              </w:rPr>
              <w:t>v</w:t>
            </w:r>
            <w:proofErr w:type="gramEnd"/>
            <w:r w:rsidRPr="00546735">
              <w:rPr>
                <w:highlight w:val="yellow"/>
                <w:lang w:val="fr-FR"/>
              </w:rPr>
              <w:t>_UEInformationResponse.message_.messageClassExtension.c2.ueInformationResponse_r16.criticalExtensions.ueInformationResponse_r16.connEstFailReport_r16.locationInfo_r16.commonLocationInfo_r16.gnss_TOD_msec_r16 := ?;</w:t>
            </w:r>
          </w:p>
          <w:p w14:paraId="141E8CC9" w14:textId="77777777" w:rsidR="006F7E00" w:rsidRPr="00546735" w:rsidRDefault="006F7E00" w:rsidP="006F7E00">
            <w:pPr>
              <w:spacing w:after="0"/>
              <w:rPr>
                <w:highlight w:val="yellow"/>
                <w:lang w:val="fr-FR"/>
              </w:rPr>
            </w:pPr>
            <w:r w:rsidRPr="00546735">
              <w:rPr>
                <w:highlight w:val="yellow"/>
                <w:lang w:val="fr-FR"/>
              </w:rPr>
              <w:t xml:space="preserve">    </w:t>
            </w:r>
            <w:proofErr w:type="gramStart"/>
            <w:r w:rsidRPr="00546735">
              <w:rPr>
                <w:highlight w:val="yellow"/>
                <w:lang w:val="fr-FR"/>
              </w:rPr>
              <w:t>v</w:t>
            </w:r>
            <w:proofErr w:type="gramEnd"/>
            <w:r w:rsidRPr="00546735">
              <w:rPr>
                <w:highlight w:val="yellow"/>
                <w:lang w:val="fr-FR"/>
              </w:rPr>
              <w:t>_UEInformationResponse.message_.messageClassExtension.c2.ueInformationResponse_r16.criticalExtensions.ueInformationResponse_r16.connEstFailReport_r16.locationInfo_r16.commonLocationInfo_r16.locationTimestamp_r16 := *;</w:t>
            </w:r>
          </w:p>
          <w:p w14:paraId="730BB6F6" w14:textId="77777777" w:rsidR="006F7E00" w:rsidRPr="00546735" w:rsidRDefault="006F7E00" w:rsidP="006F7E00">
            <w:pPr>
              <w:spacing w:after="0"/>
              <w:rPr>
                <w:highlight w:val="yellow"/>
                <w:lang w:val="fr-FR"/>
              </w:rPr>
            </w:pPr>
            <w:r w:rsidRPr="00546735">
              <w:rPr>
                <w:highlight w:val="yellow"/>
                <w:lang w:val="fr-FR"/>
              </w:rPr>
              <w:t xml:space="preserve">    </w:t>
            </w:r>
            <w:proofErr w:type="gramStart"/>
            <w:r w:rsidRPr="00546735">
              <w:rPr>
                <w:highlight w:val="yellow"/>
                <w:lang w:val="fr-FR"/>
              </w:rPr>
              <w:t>v</w:t>
            </w:r>
            <w:proofErr w:type="gramEnd"/>
            <w:r w:rsidRPr="00546735">
              <w:rPr>
                <w:highlight w:val="yellow"/>
                <w:lang w:val="fr-FR"/>
              </w:rPr>
              <w:t>_UEInformationResponse.message_.messageClassExtension.c2.ueInformationResponse_r16.criticalExtensions.ueInformationResponse_r16.connEstFailReport_r16.locationInfo_r16.commonLocationInfo_r16.locationCoordinate_r16 := ?;</w:t>
            </w:r>
          </w:p>
          <w:p w14:paraId="2376E132" w14:textId="77777777" w:rsidR="006F7E00" w:rsidRPr="00546735" w:rsidRDefault="006F7E00" w:rsidP="006F7E00">
            <w:pPr>
              <w:spacing w:after="0"/>
              <w:rPr>
                <w:highlight w:val="yellow"/>
                <w:lang w:val="fr-FR"/>
              </w:rPr>
            </w:pPr>
            <w:r w:rsidRPr="00546735">
              <w:rPr>
                <w:highlight w:val="yellow"/>
                <w:lang w:val="fr-FR"/>
              </w:rPr>
              <w:t xml:space="preserve">    </w:t>
            </w:r>
            <w:proofErr w:type="gramStart"/>
            <w:r w:rsidRPr="00546735">
              <w:rPr>
                <w:highlight w:val="yellow"/>
                <w:lang w:val="fr-FR"/>
              </w:rPr>
              <w:t>v</w:t>
            </w:r>
            <w:proofErr w:type="gramEnd"/>
            <w:r w:rsidRPr="00546735">
              <w:rPr>
                <w:highlight w:val="yellow"/>
                <w:lang w:val="fr-FR"/>
              </w:rPr>
              <w:t>_UEInformationResponse.message_.messageClassExtension.c2.ueInformationResponse_r16.criticalExtensions.ueInformationResponse_r16.connEstFailReport_r16.locationInfo_r16.commonLocationInfo_r16.locationError_r16 := *;</w:t>
            </w:r>
          </w:p>
          <w:p w14:paraId="22AA0F50" w14:textId="77777777" w:rsidR="006F7E00" w:rsidRPr="00546735" w:rsidRDefault="006F7E00" w:rsidP="006F7E00">
            <w:pPr>
              <w:spacing w:after="0"/>
              <w:rPr>
                <w:highlight w:val="yellow"/>
                <w:lang w:val="fr-FR"/>
              </w:rPr>
            </w:pPr>
            <w:r w:rsidRPr="00546735">
              <w:rPr>
                <w:highlight w:val="yellow"/>
                <w:lang w:val="fr-FR"/>
              </w:rPr>
              <w:t xml:space="preserve">    </w:t>
            </w:r>
            <w:proofErr w:type="gramStart"/>
            <w:r w:rsidRPr="00546735">
              <w:rPr>
                <w:highlight w:val="yellow"/>
                <w:lang w:val="fr-FR"/>
              </w:rPr>
              <w:t>v</w:t>
            </w:r>
            <w:proofErr w:type="gramEnd"/>
            <w:r w:rsidRPr="00546735">
              <w:rPr>
                <w:highlight w:val="yellow"/>
                <w:lang w:val="fr-FR"/>
              </w:rPr>
              <w:t>_UEInformationResponse.message_.messageClassExtension.c2.ueInformationResponse_r16.criticalExtensions.ueInformationResponse_r16.connEstFailReport_r16.locationInfo_r16.commonLocationInfo_r16.locationSource_r16 := *;</w:t>
            </w:r>
          </w:p>
          <w:p w14:paraId="23DC79AF" w14:textId="711A22DC" w:rsidR="006F7E00" w:rsidRPr="00546735" w:rsidRDefault="006F7E00" w:rsidP="006F7E00">
            <w:pPr>
              <w:spacing w:after="0"/>
              <w:rPr>
                <w:lang w:val="fr-FR"/>
              </w:rPr>
            </w:pPr>
            <w:r w:rsidRPr="00546735">
              <w:rPr>
                <w:highlight w:val="yellow"/>
                <w:lang w:val="fr-FR"/>
              </w:rPr>
              <w:t xml:space="preserve">    </w:t>
            </w:r>
            <w:proofErr w:type="gramStart"/>
            <w:r w:rsidRPr="00546735">
              <w:rPr>
                <w:highlight w:val="yellow"/>
                <w:lang w:val="fr-FR"/>
              </w:rPr>
              <w:t>v</w:t>
            </w:r>
            <w:proofErr w:type="gramEnd"/>
            <w:r w:rsidRPr="00546735">
              <w:rPr>
                <w:highlight w:val="yellow"/>
                <w:lang w:val="fr-FR"/>
              </w:rPr>
              <w:t>_UEInformationResponse.message_.messageClassExtension.c2.ueInformationResponse_r16.criticalExtensions.ueInformationResponse_r16.connEstFailReport_r16.locationInfo_r16.commonLocationInfo_r16.velocityEstimate_r16 := ?;</w:t>
            </w:r>
          </w:p>
          <w:p w14:paraId="2F725F74" w14:textId="76F4AEA2" w:rsidR="002D280C" w:rsidRPr="00546735" w:rsidRDefault="002D280C" w:rsidP="002D280C">
            <w:pPr>
              <w:spacing w:after="0"/>
              <w:rPr>
                <w:lang w:val="fr-FR"/>
              </w:rPr>
            </w:pPr>
            <w:r w:rsidRPr="00546735">
              <w:rPr>
                <w:lang w:val="fr-FR"/>
              </w:rPr>
              <w:t xml:space="preserve">   //@sic R5-217923 sic@</w:t>
            </w:r>
          </w:p>
          <w:p w14:paraId="51C4A581" w14:textId="77777777" w:rsidR="002D280C" w:rsidRPr="00546735" w:rsidRDefault="002D280C" w:rsidP="002D280C">
            <w:pPr>
              <w:spacing w:after="0"/>
              <w:rPr>
                <w:lang w:val="fr-FR"/>
              </w:rPr>
            </w:pPr>
            <w:r w:rsidRPr="00546735">
              <w:rPr>
                <w:lang w:val="fr-FR"/>
              </w:rPr>
              <w:lastRenderedPageBreak/>
              <w:t xml:space="preserve">    </w:t>
            </w:r>
            <w:proofErr w:type="spellStart"/>
            <w:r w:rsidRPr="00546735">
              <w:rPr>
                <w:lang w:val="fr-FR"/>
              </w:rPr>
              <w:t>SRB.receive</w:t>
            </w:r>
            <w:proofErr w:type="spellEnd"/>
            <w:r w:rsidRPr="00546735">
              <w:rPr>
                <w:lang w:val="fr-FR"/>
              </w:rPr>
              <w:t>(</w:t>
            </w:r>
            <w:proofErr w:type="spellStart"/>
            <w:r w:rsidRPr="00546735">
              <w:rPr>
                <w:lang w:val="fr-FR"/>
              </w:rPr>
              <w:t>car_NR_SRB_RrcPdu_</w:t>
            </w:r>
            <w:proofErr w:type="gramStart"/>
            <w:r w:rsidRPr="00546735">
              <w:rPr>
                <w:lang w:val="fr-FR"/>
              </w:rPr>
              <w:t>IND</w:t>
            </w:r>
            <w:proofErr w:type="spellEnd"/>
            <w:r w:rsidRPr="00546735">
              <w:rPr>
                <w:lang w:val="fr-FR"/>
              </w:rPr>
              <w:t>(</w:t>
            </w:r>
            <w:proofErr w:type="gramEnd"/>
            <w:r w:rsidRPr="00546735">
              <w:rPr>
                <w:lang w:val="fr-FR"/>
              </w:rPr>
              <w:t xml:space="preserve">nr_Cell1, tsc_NR_RbId_SRB1, </w:t>
            </w:r>
            <w:proofErr w:type="spellStart"/>
            <w:r w:rsidRPr="00546735">
              <w:rPr>
                <w:lang w:val="fr-FR"/>
              </w:rPr>
              <w:t>v_UEInformationResponse</w:t>
            </w:r>
            <w:proofErr w:type="spellEnd"/>
            <w:r w:rsidRPr="00546735">
              <w:rPr>
                <w:lang w:val="fr-FR"/>
              </w:rPr>
              <w:t>)); //@sic R5s211593 sic@</w:t>
            </w:r>
          </w:p>
          <w:p w14:paraId="000E20D5" w14:textId="77777777" w:rsidR="002D280C" w:rsidRDefault="002D280C" w:rsidP="002D280C">
            <w:pPr>
              <w:spacing w:after="0"/>
            </w:pPr>
            <w:r w:rsidRPr="00546735">
              <w:rPr>
                <w:lang w:val="fr-FR"/>
              </w:rP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 xml:space="preserve">__FILE__, __LINE__, "Test " &amp; </w:t>
            </w:r>
            <w:proofErr w:type="spellStart"/>
            <w:r>
              <w:t>testcasename</w:t>
            </w:r>
            <w:proofErr w:type="spellEnd"/>
            <w:r>
              <w:t>() &amp; " Step 15");</w:t>
            </w:r>
          </w:p>
          <w:p w14:paraId="390E2C20" w14:textId="77777777" w:rsidR="002D280C" w:rsidRDefault="002D280C" w:rsidP="002D280C">
            <w:pPr>
              <w:spacing w:after="0"/>
            </w:pPr>
          </w:p>
          <w:p w14:paraId="6FBF8990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220D3ACC" w14:textId="77777777" w:rsidR="002D280C" w:rsidRDefault="002D280C" w:rsidP="002D280C">
            <w:pPr>
              <w:spacing w:after="0"/>
            </w:pPr>
            <w:r>
              <w:t xml:space="preserve">    // Finish</w:t>
            </w:r>
          </w:p>
          <w:p w14:paraId="709563B9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Postamble</w:t>
            </w:r>
            <w:proofErr w:type="spellEnd"/>
            <w:r>
              <w:t>(</w:t>
            </w:r>
            <w:proofErr w:type="gramEnd"/>
            <w:r>
              <w:t>nr_Cell1, STATE_CONNECTED_3A);    //@sic R5s211593 sic@</w:t>
            </w:r>
          </w:p>
          <w:p w14:paraId="2E1F9237" w14:textId="77777777" w:rsidR="002D280C" w:rsidRDefault="002D280C" w:rsidP="002D280C">
            <w:pPr>
              <w:spacing w:after="0"/>
            </w:pPr>
            <w:r>
              <w:t xml:space="preserve">      </w:t>
            </w:r>
          </w:p>
          <w:p w14:paraId="2BD6A673" w14:textId="0C3911F0" w:rsidR="002D280C" w:rsidRPr="002D280C" w:rsidRDefault="002D280C" w:rsidP="002D280C">
            <w:pPr>
              <w:rPr>
                <w:lang w:val="en-PH"/>
              </w:rPr>
            </w:pPr>
            <w:r>
              <w:t xml:space="preserve">  }// End of f_TC_8_1_6_1_4_5_NR5</w:t>
            </w:r>
            <w:proofErr w:type="gramStart"/>
            <w:r>
              <w:t>GC(</w:t>
            </w:r>
            <w:proofErr w:type="gramEnd"/>
            <w:r>
              <w:t>)</w:t>
            </w:r>
          </w:p>
        </w:tc>
      </w:tr>
      <w:bookmarkEnd w:id="15"/>
    </w:tbl>
    <w:p w14:paraId="0BB1E834" w14:textId="77777777" w:rsidR="002D280C" w:rsidRDefault="002D280C" w:rsidP="00213FE3"/>
    <w:p w14:paraId="56E6EF83" w14:textId="77777777" w:rsidR="00572701" w:rsidRDefault="00572701" w:rsidP="00213FE3"/>
    <w:p w14:paraId="51A332A2" w14:textId="77777777" w:rsidR="00572701" w:rsidRDefault="00572701" w:rsidP="00213FE3"/>
    <w:p w14:paraId="600B1BF8" w14:textId="77777777" w:rsidR="00572701" w:rsidRDefault="00572701" w:rsidP="00213FE3"/>
    <w:p w14:paraId="29DC67D8" w14:textId="77777777" w:rsidR="00572701" w:rsidRDefault="00572701" w:rsidP="00213FE3"/>
    <w:p w14:paraId="0F0285BF" w14:textId="1AE05992" w:rsidR="00572701" w:rsidRDefault="00572701" w:rsidP="00572701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35918201"/>
      <w:r>
        <w:rPr>
          <w:b/>
          <w:lang w:val="pt-BR"/>
        </w:rPr>
        <w:t>Change 4</w:t>
      </w:r>
      <w:bookmarkEnd w:id="16"/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6"/>
        <w:gridCol w:w="7653"/>
        <w:gridCol w:w="11"/>
      </w:tblGrid>
      <w:tr w:rsidR="00572701" w14:paraId="01F2655E" w14:textId="77777777" w:rsidTr="00A9307D">
        <w:trPr>
          <w:gridAfter w:val="1"/>
          <w:wAfter w:w="11" w:type="dxa"/>
          <w:trHeight w:val="447"/>
        </w:trPr>
        <w:tc>
          <w:tcPr>
            <w:tcW w:w="1986" w:type="dxa"/>
          </w:tcPr>
          <w:p w14:paraId="6ED1A74E" w14:textId="77777777" w:rsidR="00572701" w:rsidRDefault="00572701" w:rsidP="009E5C7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3" w:type="dxa"/>
          </w:tcPr>
          <w:p w14:paraId="7C0C6101" w14:textId="207FDCAA" w:rsidR="00572701" w:rsidRDefault="00572701" w:rsidP="009E5C71">
            <w:pPr>
              <w:spacing w:after="0"/>
            </w:pPr>
            <w:r w:rsidRPr="00572701">
              <w:t>f_TC_8_1_6_1_3_5_NR5</w:t>
            </w:r>
            <w:proofErr w:type="gramStart"/>
            <w:r w:rsidRPr="00572701">
              <w:t>GC(</w:t>
            </w:r>
            <w:proofErr w:type="gramEnd"/>
            <w:r w:rsidRPr="00572701">
              <w:t>)</w:t>
            </w:r>
          </w:p>
        </w:tc>
      </w:tr>
      <w:tr w:rsidR="00572701" w14:paraId="3816B7CD" w14:textId="77777777" w:rsidTr="00A9307D">
        <w:trPr>
          <w:gridAfter w:val="1"/>
          <w:wAfter w:w="11" w:type="dxa"/>
          <w:trHeight w:val="452"/>
        </w:trPr>
        <w:tc>
          <w:tcPr>
            <w:tcW w:w="1986" w:type="dxa"/>
          </w:tcPr>
          <w:p w14:paraId="4B278052" w14:textId="77777777" w:rsidR="00572701" w:rsidRDefault="00572701" w:rsidP="009E5C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3" w:type="dxa"/>
          </w:tcPr>
          <w:p w14:paraId="457293F8" w14:textId="77777777" w:rsidR="00572701" w:rsidRDefault="00572701" w:rsidP="009E5C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preamble, if the test function defined in TS 38.509 is used to provide UE location, only </w:t>
            </w:r>
            <w:r w:rsidRPr="005B6165">
              <w:rPr>
                <w:noProof/>
              </w:rPr>
              <w:t>ellipsoidPointWithAltitude, horizontalVelocity and gnss-TOD-msec</w:t>
            </w:r>
            <w:r>
              <w:rPr>
                <w:noProof/>
              </w:rPr>
              <w:t xml:space="preserve"> are provided in the </w:t>
            </w:r>
            <w:r w:rsidRPr="00542D17">
              <w:t xml:space="preserve">UPDATE UE LOCATION </w:t>
            </w:r>
            <w:proofErr w:type="gramStart"/>
            <w:r w:rsidRPr="00542D17">
              <w:t>INFORMATION</w:t>
            </w:r>
            <w:r>
              <w:rPr>
                <w:noProof/>
              </w:rPr>
              <w:t xml:space="preserve">  message</w:t>
            </w:r>
            <w:proofErr w:type="gramEnd"/>
            <w:r>
              <w:rPr>
                <w:noProof/>
              </w:rPr>
              <w:t xml:space="preserve"> as defined in TS 38.509/36.509. Therefore UE has no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 To check these parameters may fail the UE.</w:t>
            </w:r>
          </w:p>
          <w:p w14:paraId="57A37B31" w14:textId="77777777" w:rsidR="00572701" w:rsidRDefault="00572701" w:rsidP="009E5C71">
            <w:pPr>
              <w:pStyle w:val="CRCoverPage"/>
              <w:spacing w:after="0"/>
              <w:rPr>
                <w:noProof/>
              </w:rPr>
            </w:pPr>
          </w:p>
          <w:p w14:paraId="35B9E86F" w14:textId="77777777" w:rsidR="00572701" w:rsidRPr="00FA46AD" w:rsidRDefault="00572701" w:rsidP="009E5C7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noProof/>
              </w:rPr>
              <w:t>#draft proseCR would be raised during RAN5#99</w:t>
            </w:r>
          </w:p>
        </w:tc>
      </w:tr>
      <w:tr w:rsidR="00572701" w14:paraId="3E4E2EF7" w14:textId="77777777" w:rsidTr="00A9307D">
        <w:trPr>
          <w:gridAfter w:val="1"/>
          <w:wAfter w:w="11" w:type="dxa"/>
        </w:trPr>
        <w:tc>
          <w:tcPr>
            <w:tcW w:w="1986" w:type="dxa"/>
          </w:tcPr>
          <w:p w14:paraId="5A960644" w14:textId="77777777" w:rsidR="00572701" w:rsidRDefault="00572701" w:rsidP="009E5C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3" w:type="dxa"/>
          </w:tcPr>
          <w:p w14:paraId="487B53E4" w14:textId="570D744A" w:rsidR="00572701" w:rsidRPr="00FA46AD" w:rsidRDefault="00572701" w:rsidP="009E5C7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Modify the checking of UE Information Response at Step 9</w:t>
            </w:r>
            <w:r>
              <w:t xml:space="preserve"> to NOT check </w:t>
            </w:r>
            <w:r w:rsidRPr="00416CFC">
              <w:rPr>
                <w:noProof/>
              </w:rPr>
              <w:t>locationTimestamp</w:t>
            </w:r>
          </w:p>
        </w:tc>
      </w:tr>
      <w:tr w:rsidR="00572701" w14:paraId="32E076DD" w14:textId="77777777" w:rsidTr="00A9307D">
        <w:trPr>
          <w:gridAfter w:val="1"/>
          <w:wAfter w:w="11" w:type="dxa"/>
        </w:trPr>
        <w:tc>
          <w:tcPr>
            <w:tcW w:w="1986" w:type="dxa"/>
          </w:tcPr>
          <w:p w14:paraId="586C8B1A" w14:textId="77777777" w:rsidR="00572701" w:rsidRDefault="00572701" w:rsidP="009E5C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3" w:type="dxa"/>
          </w:tcPr>
          <w:p w14:paraId="57214853" w14:textId="7A8A5CA4" w:rsidR="00572701" w:rsidRPr="00880368" w:rsidRDefault="00572701" w:rsidP="009E5C71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572701">
              <w:rPr>
                <w:rFonts w:ascii="Arial" w:hAnsi="Arial" w:cs="Arial"/>
              </w:rPr>
              <w:t>RRC_MDT_IntraNR_RLF_NR5GC.ttcn</w:t>
            </w:r>
          </w:p>
        </w:tc>
      </w:tr>
      <w:tr w:rsidR="001A5BEF" w14:paraId="48E5EECC" w14:textId="77777777" w:rsidTr="00F03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2DDFD6" w14:textId="77777777" w:rsidR="001A5BEF" w:rsidRDefault="001A5BEF" w:rsidP="00F032F3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</w:rPr>
              <w:t xml:space="preserve">MCC160 </w:t>
            </w:r>
            <w:r w:rsidRPr="00A9629B">
              <w:rPr>
                <w:rFonts w:ascii="Arial" w:hAnsi="Arial"/>
                <w:b/>
                <w:color w:val="000000" w:themeColor="text1"/>
              </w:rPr>
              <w:t>Comment</w:t>
            </w:r>
          </w:p>
        </w:tc>
        <w:tc>
          <w:tcPr>
            <w:tcW w:w="76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F108A8" w14:textId="6DAF80A3" w:rsidR="001A5BEF" w:rsidRPr="005C0BA1" w:rsidRDefault="005C0BA1" w:rsidP="00F032F3">
            <w:pPr>
              <w:rPr>
                <w:rFonts w:ascii="Arial" w:hAnsi="Arial" w:cs="Arial"/>
                <w:highlight w:val="green"/>
                <w:lang w:eastAsia="fr-FR"/>
              </w:rPr>
            </w:pPr>
            <w:r w:rsidRPr="005C0BA1">
              <w:rPr>
                <w:rFonts w:ascii="Arial" w:hAnsi="Arial" w:cs="Arial"/>
                <w:highlight w:val="green"/>
                <w:lang w:eastAsia="fr-FR"/>
              </w:rPr>
              <w:t>Implemented a</w:t>
            </w:r>
            <w:r>
              <w:rPr>
                <w:rFonts w:ascii="Arial" w:hAnsi="Arial" w:cs="Arial"/>
                <w:highlight w:val="green"/>
                <w:lang w:eastAsia="fr-FR"/>
              </w:rPr>
              <w:t>ccording to</w:t>
            </w:r>
            <w:r w:rsidRPr="005C0BA1">
              <w:rPr>
                <w:rFonts w:ascii="Arial" w:hAnsi="Arial" w:cs="Arial"/>
                <w:highlight w:val="green"/>
                <w:lang w:eastAsia="fr-FR"/>
              </w:rPr>
              <w:t xml:space="preserve"> R5-225427</w:t>
            </w:r>
          </w:p>
        </w:tc>
      </w:tr>
    </w:tbl>
    <w:p w14:paraId="35054020" w14:textId="77777777" w:rsidR="00572701" w:rsidRDefault="00572701" w:rsidP="00572701"/>
    <w:p w14:paraId="2579E1F2" w14:textId="77777777" w:rsidR="00572701" w:rsidRPr="00570959" w:rsidRDefault="00572701" w:rsidP="00572701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72701" w14:paraId="681475E6" w14:textId="77777777" w:rsidTr="009E5C71">
        <w:tc>
          <w:tcPr>
            <w:tcW w:w="9855" w:type="dxa"/>
          </w:tcPr>
          <w:p w14:paraId="1644C93E" w14:textId="77777777" w:rsidR="00A17DC1" w:rsidRDefault="00A17DC1" w:rsidP="00A17DC1">
            <w:pPr>
              <w:spacing w:after="0"/>
            </w:pPr>
            <w:r>
              <w:t>function f_TC_8_1_6_1_3_</w:t>
            </w:r>
            <w:proofErr w:type="gramStart"/>
            <w:r>
              <w:t>Common(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p_NeighbourCell</w:t>
            </w:r>
            <w:proofErr w:type="spellEnd"/>
            <w:r>
              <w:t xml:space="preserve">,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p_CheckLocationInfo</w:t>
            </w:r>
            <w:proofErr w:type="spellEnd"/>
            <w:r>
              <w:t xml:space="preserve"> := false) runs on NR5GC_PTC</w:t>
            </w:r>
          </w:p>
          <w:p w14:paraId="67E917AD" w14:textId="77777777" w:rsidR="00A17DC1" w:rsidRDefault="00A17DC1" w:rsidP="00A17DC1">
            <w:pPr>
              <w:spacing w:after="0"/>
            </w:pPr>
            <w:r>
              <w:t xml:space="preserve">  {//@sic R5s211638, R5-217921 sic@</w:t>
            </w:r>
          </w:p>
          <w:p w14:paraId="743E44FA" w14:textId="77777777" w:rsidR="00A17DC1" w:rsidRDefault="00A17DC1" w:rsidP="00A17DC1">
            <w:pPr>
              <w:spacing w:after="0"/>
            </w:pPr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v_CellPowerList_AtT0;</w:t>
            </w:r>
          </w:p>
          <w:p w14:paraId="13E911B3" w14:textId="77777777" w:rsidR="00A17DC1" w:rsidRDefault="00A17DC1" w:rsidP="00A17DC1">
            <w:pPr>
              <w:spacing w:after="0"/>
            </w:pPr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v_CellPowerList_AtT1;</w:t>
            </w:r>
          </w:p>
          <w:p w14:paraId="6F58C2A3" w14:textId="77777777" w:rsidR="00A17DC1" w:rsidRDefault="00A17DC1" w:rsidP="00A17DC1">
            <w:pPr>
              <w:spacing w:after="0"/>
            </w:pPr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v_CellPowerList_AtT2;</w:t>
            </w:r>
          </w:p>
          <w:p w14:paraId="3B2FD369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v_CellPower_A3_Entry_FR1;</w:t>
            </w:r>
          </w:p>
          <w:p w14:paraId="34CE4813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v_CellPower_A3_Entry_FR2;</w:t>
            </w:r>
          </w:p>
          <w:p w14:paraId="68AFCE14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3B81B28D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v_RsrpThres</w:t>
            </w:r>
            <w:proofErr w:type="spellEnd"/>
            <w:r>
              <w:t>;</w:t>
            </w:r>
          </w:p>
          <w:p w14:paraId="79ABAA87" w14:textId="77777777" w:rsidR="00A17DC1" w:rsidRDefault="00A17DC1" w:rsidP="00A17DC1">
            <w:pPr>
              <w:spacing w:after="0"/>
            </w:pPr>
            <w:r>
              <w:t xml:space="preserve">    var template (value) </w:t>
            </w:r>
            <w:proofErr w:type="spellStart"/>
            <w:r>
              <w:t>MeasObjectParamsList_Type</w:t>
            </w:r>
            <w:proofErr w:type="spellEnd"/>
            <w:r>
              <w:t xml:space="preserve"> </w:t>
            </w:r>
            <w:proofErr w:type="spellStart"/>
            <w:r>
              <w:t>v_MeasuredObjectList</w:t>
            </w:r>
            <w:proofErr w:type="spellEnd"/>
            <w:r>
              <w:t>;</w:t>
            </w:r>
          </w:p>
          <w:p w14:paraId="49B9FF0B" w14:textId="77777777" w:rsidR="00A17DC1" w:rsidRDefault="00A17DC1" w:rsidP="00A17DC1">
            <w:pPr>
              <w:spacing w:after="0"/>
            </w:pPr>
            <w:r>
              <w:t xml:space="preserve"> 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v_ReportConfigList</w:t>
            </w:r>
            <w:proofErr w:type="spellEnd"/>
            <w:r>
              <w:t>;</w:t>
            </w:r>
          </w:p>
          <w:p w14:paraId="7F7A2887" w14:textId="77777777" w:rsidR="00A17DC1" w:rsidRDefault="00A17DC1" w:rsidP="00A17DC1">
            <w:pPr>
              <w:spacing w:after="0"/>
            </w:pPr>
            <w:r>
              <w:t xml:space="preserve">    var template (value) </w:t>
            </w:r>
            <w:proofErr w:type="spellStart"/>
            <w:r>
              <w:t>MeasIdToAddModList</w:t>
            </w:r>
            <w:proofErr w:type="spellEnd"/>
            <w:r>
              <w:t xml:space="preserve"> </w:t>
            </w:r>
            <w:proofErr w:type="spellStart"/>
            <w:r>
              <w:t>v_MeasIdConfigList</w:t>
            </w:r>
            <w:proofErr w:type="spellEnd"/>
            <w:r>
              <w:t>;</w:t>
            </w:r>
          </w:p>
          <w:p w14:paraId="0C71B397" w14:textId="77777777" w:rsidR="00A17DC1" w:rsidRDefault="00A17DC1" w:rsidP="00A17DC1">
            <w:pPr>
              <w:spacing w:after="0"/>
            </w:pPr>
            <w:r>
              <w:t xml:space="preserve">    var template (omit)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v_MeasConfig</w:t>
            </w:r>
            <w:proofErr w:type="spellEnd"/>
            <w:r>
              <w:t>;</w:t>
            </w:r>
          </w:p>
          <w:p w14:paraId="010354BE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v_PhysCellIdServing</w:t>
            </w:r>
            <w:proofErr w:type="spellEnd"/>
            <w:r>
              <w:t>;</w:t>
            </w:r>
          </w:p>
          <w:p w14:paraId="77D6A8EE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v_PhysCellIdServing_received</w:t>
            </w:r>
            <w:proofErr w:type="spellEnd"/>
            <w:r>
              <w:t>;</w:t>
            </w:r>
          </w:p>
          <w:p w14:paraId="011B9D3D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v_PhysCellIdNeighbour</w:t>
            </w:r>
            <w:proofErr w:type="spellEnd"/>
            <w:r>
              <w:t>;</w:t>
            </w:r>
          </w:p>
          <w:p w14:paraId="1B6BE609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ARFCN_ValueNR</w:t>
            </w:r>
            <w:proofErr w:type="spellEnd"/>
            <w:r>
              <w:t xml:space="preserve"> </w:t>
            </w:r>
            <w:proofErr w:type="spellStart"/>
            <w:r>
              <w:t>v_ARFCN_Neighbour</w:t>
            </w:r>
            <w:proofErr w:type="spellEnd"/>
            <w:r>
              <w:t>;</w:t>
            </w:r>
          </w:p>
          <w:p w14:paraId="15649594" w14:textId="77777777" w:rsidR="00A17DC1" w:rsidRDefault="00A17DC1" w:rsidP="00A17DC1">
            <w:pPr>
              <w:spacing w:after="0"/>
            </w:pPr>
            <w:r>
              <w:t xml:space="preserve">    var template (present) </w:t>
            </w:r>
            <w:proofErr w:type="spellStart"/>
            <w:r>
              <w:t>UL_DCCH_Message</w:t>
            </w:r>
            <w:proofErr w:type="spellEnd"/>
            <w:r>
              <w:t xml:space="preserve"> </w:t>
            </w:r>
            <w:proofErr w:type="spellStart"/>
            <w:r>
              <w:t>v_UEInformationResponse</w:t>
            </w:r>
            <w:proofErr w:type="spellEnd"/>
            <w:r>
              <w:t>;</w:t>
            </w:r>
          </w:p>
          <w:p w14:paraId="4ECB177C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DeltaValues_Type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Deltas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f_NR_MobileInfo_GetPrimaryDeltaValue</w:t>
            </w:r>
            <w:proofErr w:type="spellEnd"/>
            <w:r>
              <w:t>();  //@sic R5-214550 sic@</w:t>
            </w:r>
          </w:p>
          <w:p w14:paraId="6050C188" w14:textId="77777777" w:rsidR="00A17DC1" w:rsidRDefault="00A17DC1" w:rsidP="00A17DC1">
            <w:pPr>
              <w:spacing w:after="0"/>
            </w:pPr>
            <w:r>
              <w:t xml:space="preserve">    var template (omit) </w:t>
            </w:r>
            <w:proofErr w:type="spellStart"/>
            <w:r>
              <w:t>MeasGapConfig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MeasGapConfig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151D5986" w14:textId="77777777" w:rsidR="00A17DC1" w:rsidRDefault="00A17DC1" w:rsidP="00A17DC1">
            <w:pPr>
              <w:spacing w:after="0"/>
            </w:pPr>
            <w:r>
              <w:lastRenderedPageBreak/>
              <w:t xml:space="preserve">    var </w:t>
            </w:r>
            <w:proofErr w:type="spellStart"/>
            <w:r>
              <w:t>CellIdentity</w:t>
            </w:r>
            <w:proofErr w:type="spellEnd"/>
            <w:r>
              <w:t xml:space="preserve"> </w:t>
            </w:r>
            <w:proofErr w:type="spellStart"/>
            <w:r>
              <w:t>v_CellIdentity_Serving</w:t>
            </w:r>
            <w:proofErr w:type="spellEnd"/>
            <w:r>
              <w:t>;</w:t>
            </w:r>
          </w:p>
          <w:p w14:paraId="2200185D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CellIdentity</w:t>
            </w:r>
            <w:proofErr w:type="spellEnd"/>
            <w:r>
              <w:t xml:space="preserve"> </w:t>
            </w:r>
            <w:proofErr w:type="spellStart"/>
            <w:r>
              <w:t>v_CellIdentity_Serving_received</w:t>
            </w:r>
            <w:proofErr w:type="spellEnd"/>
            <w:r>
              <w:t>;</w:t>
            </w:r>
          </w:p>
          <w:p w14:paraId="78B3617A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CellIdentity</w:t>
            </w:r>
            <w:proofErr w:type="spellEnd"/>
            <w:r>
              <w:t xml:space="preserve"> </w:t>
            </w:r>
            <w:proofErr w:type="spellStart"/>
            <w:r>
              <w:t>v_CellIdentity_Neighbour</w:t>
            </w:r>
            <w:proofErr w:type="spellEnd"/>
            <w:r>
              <w:t>;</w:t>
            </w:r>
          </w:p>
          <w:p w14:paraId="14AF8048" w14:textId="77777777" w:rsidR="00A17DC1" w:rsidRDefault="00A17DC1" w:rsidP="00A17DC1">
            <w:pPr>
              <w:spacing w:after="0"/>
            </w:pPr>
            <w:r>
              <w:t xml:space="preserve">    var NR_SRB_COMMON_IND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2BD9007B" w14:textId="77777777" w:rsidR="00A17DC1" w:rsidRDefault="00A17DC1" w:rsidP="00A17DC1">
            <w:pPr>
              <w:spacing w:after="0"/>
            </w:pPr>
            <w:r>
              <w:t xml:space="preserve">    var RLF_Report_r16 </w:t>
            </w:r>
            <w:proofErr w:type="spellStart"/>
            <w:r>
              <w:t>v_ReceivedReport</w:t>
            </w:r>
            <w:proofErr w:type="spellEnd"/>
            <w:r>
              <w:t>;</w:t>
            </w:r>
          </w:p>
          <w:p w14:paraId="3EF43C9C" w14:textId="77777777" w:rsidR="00A17DC1" w:rsidRDefault="00A17DC1" w:rsidP="00A17DC1">
            <w:pPr>
              <w:spacing w:after="0"/>
            </w:pPr>
            <w:r>
              <w:t xml:space="preserve">    var template (omit) OtherConfig_v1610 v_OtherConfig_v</w:t>
            </w:r>
            <w:proofErr w:type="gramStart"/>
            <w:r>
              <w:t>1610 :</w:t>
            </w:r>
            <w:proofErr w:type="gramEnd"/>
            <w:r>
              <w:t>= omit; //@sic R5-231195 sic@</w:t>
            </w:r>
          </w:p>
          <w:p w14:paraId="3AC602EA" w14:textId="77777777" w:rsidR="00A17DC1" w:rsidRDefault="00A17DC1" w:rsidP="00A17DC1">
            <w:pPr>
              <w:spacing w:after="0"/>
            </w:pPr>
            <w:r>
              <w:t xml:space="preserve">      </w:t>
            </w:r>
          </w:p>
          <w:p w14:paraId="596AA778" w14:textId="77777777" w:rsidR="00A17DC1" w:rsidRDefault="00A17DC1" w:rsidP="00A17DC1">
            <w:pPr>
              <w:spacing w:after="0"/>
            </w:pPr>
            <w:r>
              <w:t xml:space="preserve">    //Table 8.1.6.1.3.1.3.2-1/2</w:t>
            </w:r>
          </w:p>
          <w:p w14:paraId="6BA785FA" w14:textId="77777777" w:rsidR="00A17DC1" w:rsidRDefault="00A17DC1" w:rsidP="00A17DC1">
            <w:pPr>
              <w:spacing w:after="0"/>
            </w:pPr>
            <w:r>
              <w:t xml:space="preserve">    v_CellPower_A3_Entry_FR</w:t>
            </w:r>
            <w:proofErr w:type="gramStart"/>
            <w:r>
              <w:t>1 :</w:t>
            </w:r>
            <w:proofErr w:type="gramEnd"/>
            <w:r>
              <w:t>= -82;</w:t>
            </w:r>
          </w:p>
          <w:p w14:paraId="14CBAA6E" w14:textId="77777777" w:rsidR="00A17DC1" w:rsidRDefault="00A17DC1" w:rsidP="00A17DC1">
            <w:pPr>
              <w:spacing w:after="0"/>
            </w:pPr>
            <w:r>
              <w:t xml:space="preserve">    v_CellPower_A3_Entry_FR</w:t>
            </w:r>
            <w:proofErr w:type="gramStart"/>
            <w:r>
              <w:t>2 :</w:t>
            </w:r>
            <w:proofErr w:type="gramEnd"/>
            <w:r>
              <w:t>= tsc_NR_SuitableIntraFreqCellSSS_EPRE_FR2;  //@sic R5-220053 sic@</w:t>
            </w:r>
          </w:p>
          <w:p w14:paraId="6455F2EF" w14:textId="77777777" w:rsidR="00A17DC1" w:rsidRDefault="00A17DC1" w:rsidP="00A17DC1">
            <w:pPr>
              <w:spacing w:after="0"/>
            </w:pPr>
            <w:r>
              <w:t xml:space="preserve">    v_CellPowerList_AtT</w:t>
            </w:r>
            <w:proofErr w:type="gramStart"/>
            <w:r>
              <w:t>0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>(nr_Cell1, tsc_NR_ServingCellSSS_EPRE_FR1, tsc_NR_ServingCellSSS_EPRE_FR2),</w:t>
            </w:r>
          </w:p>
          <w:p w14:paraId="5055A4C6" w14:textId="77777777" w:rsidR="00A17DC1" w:rsidRDefault="00A17DC1" w:rsidP="00A17DC1">
            <w:pPr>
              <w:spacing w:after="0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spellStart"/>
            <w:proofErr w:type="gramEnd"/>
            <w:r>
              <w:t>p_NeighbourCell</w:t>
            </w:r>
            <w:proofErr w:type="spellEnd"/>
            <w:r>
              <w:t>, tsc_NR_SuitableIntraFreqCellSSS_EPRE_FR1, tsc_NR_SuitableIntraFreqCellSSS_EPRE_FR2)};</w:t>
            </w:r>
          </w:p>
          <w:p w14:paraId="009F13A1" w14:textId="77777777" w:rsidR="00A17DC1" w:rsidRDefault="00A17DC1" w:rsidP="00A17DC1">
            <w:pPr>
              <w:spacing w:after="0"/>
            </w:pPr>
            <w:r>
              <w:t xml:space="preserve">    v_CellPowerList_AtT</w:t>
            </w:r>
            <w:proofErr w:type="gramStart"/>
            <w:r>
              <w:t>1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, v_CellPower_A3_Entry_FR1, v_CellPower_A3_Entry_FR2)};</w:t>
            </w:r>
          </w:p>
          <w:p w14:paraId="71C0B6D7" w14:textId="77777777" w:rsidR="00A17DC1" w:rsidRDefault="00A17DC1" w:rsidP="00A17DC1">
            <w:pPr>
              <w:spacing w:after="0"/>
            </w:pPr>
            <w:r>
              <w:t xml:space="preserve">    v_CellPowerList_AtT</w:t>
            </w:r>
            <w:proofErr w:type="gramStart"/>
            <w:r>
              <w:t>2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 xml:space="preserve">(nr_Cell1,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)};</w:t>
            </w:r>
          </w:p>
          <w:p w14:paraId="09334E85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1057FF70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f_NR_CellInfo_</w:t>
            </w:r>
            <w:proofErr w:type="gramStart"/>
            <w:r>
              <w:t>InitMaxReferencePower</w:t>
            </w:r>
            <w:proofErr w:type="spellEnd"/>
            <w:r>
              <w:t>(</w:t>
            </w:r>
            <w:proofErr w:type="spellStart"/>
            <w:proofErr w:type="gramEnd"/>
            <w:r>
              <w:t>p_NeighbourCell</w:t>
            </w:r>
            <w:proofErr w:type="spellEnd"/>
            <w:r>
              <w:t>, v_CellPower_A3_Entry_FR1, v_CellPower_A3_Entry_FR2);</w:t>
            </w:r>
          </w:p>
          <w:p w14:paraId="1AEF2B3B" w14:textId="77777777" w:rsidR="00A17DC1" w:rsidRDefault="00A17DC1" w:rsidP="00A17DC1">
            <w:pPr>
              <w:spacing w:after="0"/>
            </w:pPr>
            <w:r>
              <w:t xml:space="preserve">       </w:t>
            </w:r>
          </w:p>
          <w:p w14:paraId="645A2B1B" w14:textId="77777777" w:rsidR="00A17DC1" w:rsidRDefault="00A17DC1" w:rsidP="00A17DC1">
            <w:pPr>
              <w:spacing w:after="0"/>
            </w:pPr>
            <w:r>
              <w:t xml:space="preserve">    //Create and configure cells</w:t>
            </w:r>
          </w:p>
          <w:p w14:paraId="72349F3F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67CE1810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);</w:t>
            </w:r>
          </w:p>
          <w:p w14:paraId="687E1878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487D9AB2" w14:textId="77777777" w:rsidR="00A17DC1" w:rsidRDefault="00A17DC1" w:rsidP="00A17DC1">
            <w:pPr>
              <w:spacing w:after="0"/>
            </w:pPr>
            <w:r>
              <w:t xml:space="preserve">    //Preamble</w:t>
            </w:r>
          </w:p>
          <w:p w14:paraId="15A4761C" w14:textId="77777777" w:rsidR="00A17DC1" w:rsidRDefault="00A17DC1" w:rsidP="00A17DC1">
            <w:pPr>
              <w:spacing w:after="0"/>
            </w:pPr>
            <w:r>
              <w:t xml:space="preserve">    //The UE is in state 3N-A as defined in TS 38.508-1, subclause 4.4A on NR Cell 1.</w:t>
            </w:r>
          </w:p>
          <w:p w14:paraId="6153C2AC" w14:textId="77777777" w:rsidR="00A17DC1" w:rsidRDefault="00A17DC1" w:rsidP="00A17DC1">
            <w:pPr>
              <w:spacing w:after="0"/>
            </w:pPr>
            <w:r>
              <w:t xml:space="preserve">    f_NR5GC_Preamble (nr_Cell1, STATE_CONNECTED_3A);</w:t>
            </w:r>
          </w:p>
          <w:p w14:paraId="65602AA8" w14:textId="77777777" w:rsidR="00A17DC1" w:rsidRDefault="00A17DC1" w:rsidP="00A17DC1">
            <w:pPr>
              <w:spacing w:after="0"/>
            </w:pPr>
          </w:p>
          <w:p w14:paraId="355157A2" w14:textId="77777777" w:rsidR="00A17DC1" w:rsidRDefault="00A17DC1" w:rsidP="00A17DC1">
            <w:pPr>
              <w:spacing w:after="0"/>
            </w:pPr>
            <w:r>
              <w:t xml:space="preserve">    if(</w:t>
            </w:r>
            <w:proofErr w:type="spellStart"/>
            <w:r>
              <w:t>p_CheckLocationInfo</w:t>
            </w:r>
            <w:proofErr w:type="spellEnd"/>
            <w:r>
              <w:t>)</w:t>
            </w:r>
          </w:p>
          <w:p w14:paraId="0C9BAB36" w14:textId="77777777" w:rsidR="00A17DC1" w:rsidRDefault="00A17DC1" w:rsidP="00A17DC1">
            <w:pPr>
              <w:spacing w:after="0"/>
            </w:pPr>
            <w:r>
              <w:t xml:space="preserve">    {/*The UE's positioning engine (e.g. standalone GNSS receiver) should be provided with any necessary stimulus to allow it to provide the position.</w:t>
            </w:r>
          </w:p>
          <w:p w14:paraId="4B03E36D" w14:textId="77777777" w:rsidR="00A17DC1" w:rsidRDefault="00A17DC1" w:rsidP="00A17DC1">
            <w:pPr>
              <w:spacing w:after="0"/>
            </w:pPr>
            <w:r>
              <w:t xml:space="preserve">      *This shall be done by use of the test function Update UE Location Information defined in TS 38.509 [6], if supported by the UE according to </w:t>
            </w:r>
            <w:proofErr w:type="spellStart"/>
            <w:r>
              <w:t>pc_UpdateUE_LocationInformation</w:t>
            </w:r>
            <w:proofErr w:type="spellEnd"/>
            <w:r>
              <w:t xml:space="preserve"> */</w:t>
            </w:r>
          </w:p>
          <w:p w14:paraId="6F3897E6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f_NR_ProvideUE_</w:t>
            </w:r>
            <w:proofErr w:type="gramStart"/>
            <w:r>
              <w:t>LocationInformation</w:t>
            </w:r>
            <w:proofErr w:type="spellEnd"/>
            <w:r>
              <w:t>(</w:t>
            </w:r>
            <w:proofErr w:type="gramEnd"/>
            <w:r>
              <w:t>nr_Cell1, RRC_CONNECTED);</w:t>
            </w:r>
          </w:p>
          <w:p w14:paraId="69284172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4863AC06" w14:textId="77777777" w:rsidR="00A17DC1" w:rsidRDefault="00A17DC1" w:rsidP="00A17DC1">
            <w:pPr>
              <w:spacing w:after="0"/>
            </w:pPr>
          </w:p>
          <w:p w14:paraId="32CB3474" w14:textId="77777777" w:rsidR="00A17DC1" w:rsidRDefault="00A17DC1" w:rsidP="00A17DC1">
            <w:pPr>
              <w:spacing w:after="0"/>
            </w:pPr>
          </w:p>
          <w:p w14:paraId="38A80A8D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21A996D8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020CAB39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(v_CellPowerList_AtT0);</w:t>
            </w:r>
          </w:p>
          <w:p w14:paraId="3B115983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23A3CC16" w14:textId="77777777" w:rsidR="00A17DC1" w:rsidRDefault="00A17DC1" w:rsidP="00A17DC1">
            <w:pPr>
              <w:spacing w:after="0"/>
            </w:pPr>
            <w:r>
              <w:t xml:space="preserve">    //Table 8.1.6.1.3.1.3.3-2|3|4</w:t>
            </w:r>
          </w:p>
          <w:p w14:paraId="5DD93C23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RsrpThre</w:t>
            </w:r>
            <w:bookmarkStart w:id="17" w:name="_GoBack"/>
            <w:bookmarkEnd w:id="17"/>
            <w:r>
              <w:t>s</w:t>
            </w:r>
            <w:proofErr w:type="spellEnd"/>
            <w:r>
              <w:t xml:space="preserve"> :</w:t>
            </w:r>
            <w:proofErr w:type="gramEnd"/>
            <w:r>
              <w:t>= 2;  //@sic R5-216289 sic@</w:t>
            </w:r>
          </w:p>
          <w:p w14:paraId="71E4E3E0" w14:textId="77777777" w:rsidR="00A17DC1" w:rsidRDefault="00A17DC1" w:rsidP="00A17DC1">
            <w:pPr>
              <w:spacing w:after="0"/>
            </w:pPr>
            <w:r>
              <w:t xml:space="preserve">    if (</w:t>
            </w:r>
            <w:proofErr w:type="spellStart"/>
            <w:r>
              <w:t>p_NeighbourCell</w:t>
            </w:r>
            <w:proofErr w:type="spellEnd"/>
            <w:r>
              <w:t xml:space="preserve"> == nr_Cell3</w:t>
            </w:r>
            <w:proofErr w:type="gramStart"/>
            <w:r>
              <w:t>)  /</w:t>
            </w:r>
            <w:proofErr w:type="gramEnd"/>
            <w:r>
              <w:t>/@sic R5s211638 sic@</w:t>
            </w:r>
          </w:p>
          <w:p w14:paraId="75070E6B" w14:textId="77777777" w:rsidR="00A17DC1" w:rsidRDefault="00A17DC1" w:rsidP="00A17DC1">
            <w:pPr>
              <w:spacing w:after="0"/>
            </w:pPr>
            <w:r>
              <w:t xml:space="preserve">    {</w:t>
            </w:r>
          </w:p>
          <w:p w14:paraId="2AC11D6D" w14:textId="77777777" w:rsidR="00A17DC1" w:rsidRDefault="00A17DC1" w:rsidP="00A17DC1">
            <w:pPr>
              <w:spacing w:after="0"/>
            </w:pPr>
            <w:r>
              <w:t xml:space="preserve">        if (not f_NR_CellInfo_GetIsFR1(</w:t>
            </w:r>
            <w:proofErr w:type="spellStart"/>
            <w:r>
              <w:t>p_NeighbourCell</w:t>
            </w:r>
            <w:proofErr w:type="spellEnd"/>
            <w:r>
              <w:t>))</w:t>
            </w:r>
          </w:p>
          <w:p w14:paraId="4D92B07E" w14:textId="77777777" w:rsidR="00A17DC1" w:rsidRPr="005C0BA1" w:rsidRDefault="00A17DC1" w:rsidP="00A17DC1">
            <w:pPr>
              <w:spacing w:after="0"/>
              <w:rPr>
                <w:lang w:val="de-DE"/>
              </w:rPr>
            </w:pPr>
            <w:r>
              <w:t xml:space="preserve">        </w:t>
            </w:r>
            <w:r w:rsidRPr="005C0BA1">
              <w:rPr>
                <w:lang w:val="de-DE"/>
              </w:rPr>
              <w:t>{</w:t>
            </w:r>
          </w:p>
          <w:p w14:paraId="0F89C012" w14:textId="77777777" w:rsidR="00A17DC1" w:rsidRPr="005C0BA1" w:rsidRDefault="00A17DC1" w:rsidP="00A17DC1">
            <w:pPr>
              <w:spacing w:after="0"/>
              <w:rPr>
                <w:lang w:val="de-DE"/>
              </w:rPr>
            </w:pPr>
            <w:r w:rsidRPr="005C0BA1">
              <w:rPr>
                <w:lang w:val="de-DE"/>
              </w:rPr>
              <w:t xml:space="preserve">            </w:t>
            </w:r>
            <w:proofErr w:type="spellStart"/>
            <w:r w:rsidRPr="005C0BA1">
              <w:rPr>
                <w:lang w:val="de-DE"/>
              </w:rPr>
              <w:t>v_</w:t>
            </w:r>
            <w:proofErr w:type="gramStart"/>
            <w:r w:rsidRPr="005C0BA1">
              <w:rPr>
                <w:lang w:val="de-DE"/>
              </w:rPr>
              <w:t>RsrpThres</w:t>
            </w:r>
            <w:proofErr w:type="spellEnd"/>
            <w:r w:rsidRPr="005C0BA1">
              <w:rPr>
                <w:lang w:val="de-DE"/>
              </w:rPr>
              <w:t xml:space="preserve"> :</w:t>
            </w:r>
            <w:proofErr w:type="gramEnd"/>
            <w:r w:rsidRPr="005C0BA1">
              <w:rPr>
                <w:lang w:val="de-DE"/>
              </w:rPr>
              <w:t xml:space="preserve">= </w:t>
            </w:r>
            <w:proofErr w:type="spellStart"/>
            <w:r w:rsidRPr="005C0BA1">
              <w:rPr>
                <w:lang w:val="de-DE"/>
              </w:rPr>
              <w:t>v_RsrpThres</w:t>
            </w:r>
            <w:proofErr w:type="spellEnd"/>
            <w:r w:rsidRPr="005C0BA1">
              <w:rPr>
                <w:lang w:val="de-DE"/>
              </w:rPr>
              <w:t xml:space="preserve"> + v_Deltas.DeltaNRf2 - v_Deltas.DeltaNRf1; //@sic R5-214550 sic@</w:t>
            </w:r>
          </w:p>
          <w:p w14:paraId="329A3467" w14:textId="77777777" w:rsidR="00A17DC1" w:rsidRPr="005C0BA1" w:rsidRDefault="00A17DC1" w:rsidP="00A17DC1">
            <w:pPr>
              <w:spacing w:after="0"/>
              <w:rPr>
                <w:lang w:val="de-DE"/>
              </w:rPr>
            </w:pPr>
            <w:r w:rsidRPr="005C0BA1">
              <w:rPr>
                <w:lang w:val="de-DE"/>
              </w:rPr>
              <w:t xml:space="preserve">        </w:t>
            </w:r>
          </w:p>
          <w:p w14:paraId="60D9204B" w14:textId="77777777" w:rsidR="00A17DC1" w:rsidRDefault="00A17DC1" w:rsidP="00A17DC1">
            <w:pPr>
              <w:spacing w:after="0"/>
            </w:pPr>
            <w:r w:rsidRPr="005C0BA1">
              <w:rPr>
                <w:lang w:val="de-DE"/>
              </w:rPr>
              <w:t xml:space="preserve">        </w:t>
            </w:r>
            <w:r>
              <w:t>}</w:t>
            </w:r>
          </w:p>
          <w:p w14:paraId="04B8C507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</w:t>
            </w:r>
            <w:proofErr w:type="gramStart"/>
            <w:r>
              <w:t>MeasuredObjectList</w:t>
            </w:r>
            <w:proofErr w:type="spellEnd"/>
            <w:r>
              <w:t xml:space="preserve"> :</w:t>
            </w:r>
            <w:proofErr w:type="gramEnd"/>
            <w:r>
              <w:t>= {cs_MeasObjectId1(nr_Cell1), cs_MeasObjectId2(</w:t>
            </w:r>
            <w:proofErr w:type="spellStart"/>
            <w:r>
              <w:t>p_NeighbourCell</w:t>
            </w:r>
            <w:proofErr w:type="spellEnd"/>
            <w:r>
              <w:t>)};</w:t>
            </w:r>
          </w:p>
          <w:p w14:paraId="3F6B409C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</w:t>
            </w:r>
            <w:proofErr w:type="gramStart"/>
            <w:r>
              <w:t>MeasIdConfigList</w:t>
            </w:r>
            <w:proofErr w:type="spellEnd"/>
            <w:r>
              <w:t xml:space="preserve"> :</w:t>
            </w:r>
            <w:proofErr w:type="gramEnd"/>
            <w:r>
              <w:t>= {cs_NR_MeasId_Config_id1_obj2_conf1};</w:t>
            </w:r>
          </w:p>
          <w:p w14:paraId="109A7AD0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</w:t>
            </w:r>
            <w:proofErr w:type="gramStart"/>
            <w:r>
              <w:t>MeasGapConfig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cds_MeasGapConfig_UE</w:t>
            </w:r>
            <w:proofErr w:type="spellEnd"/>
            <w:r>
              <w:t>(</w:t>
            </w:r>
            <w:proofErr w:type="spellStart"/>
            <w:r>
              <w:t>f_NR_GetGapConfig_InterFreqOdd</w:t>
            </w:r>
            <w:proofErr w:type="spellEnd"/>
            <w:r>
              <w:t xml:space="preserve">(nr_Cell1, </w:t>
            </w:r>
            <w:proofErr w:type="spellStart"/>
            <w:r>
              <w:t>p_NeighbourCell</w:t>
            </w:r>
            <w:proofErr w:type="spellEnd"/>
            <w:r>
              <w:t>));</w:t>
            </w:r>
          </w:p>
          <w:p w14:paraId="116644BF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1B681C4B" w14:textId="77777777" w:rsidR="00A17DC1" w:rsidRDefault="00A17DC1" w:rsidP="00A17DC1">
            <w:pPr>
              <w:spacing w:after="0"/>
            </w:pPr>
            <w:r>
              <w:t xml:space="preserve">    else</w:t>
            </w:r>
          </w:p>
          <w:p w14:paraId="041238F9" w14:textId="77777777" w:rsidR="00A17DC1" w:rsidRDefault="00A17DC1" w:rsidP="00A17DC1">
            <w:pPr>
              <w:spacing w:after="0"/>
            </w:pPr>
            <w:r>
              <w:t xml:space="preserve">    {</w:t>
            </w:r>
          </w:p>
          <w:p w14:paraId="4A20661F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</w:t>
            </w:r>
            <w:proofErr w:type="gramStart"/>
            <w:r>
              <w:t>MeasuredObjectList</w:t>
            </w:r>
            <w:proofErr w:type="spellEnd"/>
            <w:r>
              <w:t xml:space="preserve"> :</w:t>
            </w:r>
            <w:proofErr w:type="gramEnd"/>
            <w:r>
              <w:t>= {cs_MeasObjectId1(nr_Cell1)};</w:t>
            </w:r>
          </w:p>
          <w:p w14:paraId="57FA9FE8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</w:t>
            </w:r>
            <w:proofErr w:type="gramStart"/>
            <w:r>
              <w:t>MeasIdConfigList</w:t>
            </w:r>
            <w:proofErr w:type="spellEnd"/>
            <w:r>
              <w:t xml:space="preserve"> :</w:t>
            </w:r>
            <w:proofErr w:type="gramEnd"/>
            <w:r>
              <w:t>= {cs_NR_MeasId_Config_id1_obj1_conf1};</w:t>
            </w:r>
          </w:p>
          <w:p w14:paraId="44D56FA8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4B295AD8" w14:textId="77777777" w:rsidR="00A17DC1" w:rsidRDefault="00A17DC1" w:rsidP="00A17DC1">
            <w:pPr>
              <w:spacing w:after="0"/>
            </w:pPr>
            <w:r>
              <w:lastRenderedPageBreak/>
              <w:t xml:space="preserve">    </w:t>
            </w:r>
            <w:proofErr w:type="spellStart"/>
            <w:r>
              <w:t>v_</w:t>
            </w:r>
            <w:proofErr w:type="gramStart"/>
            <w:r>
              <w:t>ReportConfigList</w:t>
            </w:r>
            <w:proofErr w:type="spellEnd"/>
            <w:r>
              <w:t xml:space="preserve"> :</w:t>
            </w:r>
            <w:proofErr w:type="gramEnd"/>
            <w:r>
              <w:t xml:space="preserve">= {cs_NR_ReportConfigEventA3(tsc_NR_IdReportConfigId1, </w:t>
            </w:r>
            <w:proofErr w:type="spellStart"/>
            <w:r>
              <w:t>v_RsrpThres</w:t>
            </w:r>
            <w:proofErr w:type="spellEnd"/>
            <w:r>
              <w:t xml:space="preserve">, r1, -, -, </w:t>
            </w:r>
            <w:proofErr w:type="spellStart"/>
            <w:r>
              <w:t>cs_NR_MeasReportQuantity_Rsrp</w:t>
            </w:r>
            <w:proofErr w:type="spellEnd"/>
            <w:r>
              <w:t>)}; //@sic R5-217921 sic@</w:t>
            </w:r>
          </w:p>
          <w:p w14:paraId="0C8EF001" w14:textId="77777777" w:rsidR="00A17DC1" w:rsidRDefault="00A17DC1" w:rsidP="00A17DC1">
            <w:pPr>
              <w:spacing w:after="0"/>
            </w:pPr>
            <w:r>
              <w:t xml:space="preserve">   </w:t>
            </w:r>
          </w:p>
          <w:p w14:paraId="629A208A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MeasConfig</w:t>
            </w:r>
            <w:proofErr w:type="spellEnd"/>
            <w:r>
              <w:t xml:space="preserve"> :</w:t>
            </w:r>
            <w:proofErr w:type="gramEnd"/>
            <w:r>
              <w:t>=</w:t>
            </w:r>
            <w:proofErr w:type="spellStart"/>
            <w:r>
              <w:t>f_NR_GenerateMeasurementConfigNR</w:t>
            </w:r>
            <w:proofErr w:type="spellEnd"/>
            <w:r>
              <w:t>(</w:t>
            </w:r>
            <w:proofErr w:type="spellStart"/>
            <w:r>
              <w:t>v_MeasuredObjectList</w:t>
            </w:r>
            <w:proofErr w:type="spellEnd"/>
            <w:r>
              <w:t xml:space="preserve">, </w:t>
            </w:r>
            <w:proofErr w:type="spellStart"/>
            <w:r>
              <w:t>v_ReportConfigList</w:t>
            </w:r>
            <w:proofErr w:type="spellEnd"/>
            <w:r>
              <w:t xml:space="preserve">, </w:t>
            </w:r>
            <w:proofErr w:type="spellStart"/>
            <w:r>
              <w:t>v_MeasIdConfigList</w:t>
            </w:r>
            <w:proofErr w:type="spellEnd"/>
            <w:r>
              <w:t xml:space="preserve">, </w:t>
            </w:r>
            <w:proofErr w:type="spellStart"/>
            <w:r>
              <w:t>v_MeasGapConfig</w:t>
            </w:r>
            <w:proofErr w:type="spellEnd"/>
            <w:r>
              <w:t>); // @sic R5s211638 sic@</w:t>
            </w:r>
          </w:p>
          <w:p w14:paraId="4DDF4797" w14:textId="77777777" w:rsidR="00A17DC1" w:rsidRDefault="00A17DC1" w:rsidP="00A17DC1">
            <w:pPr>
              <w:spacing w:after="0"/>
            </w:pPr>
          </w:p>
          <w:p w14:paraId="09CA568F" w14:textId="77777777" w:rsidR="00A17DC1" w:rsidRDefault="00A17DC1" w:rsidP="00A17DC1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267523D" w14:textId="77777777" w:rsidR="00A17DC1" w:rsidRDefault="00A17DC1" w:rsidP="00A17DC1">
            <w:pPr>
              <w:spacing w:after="0"/>
            </w:pPr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to setup NR measurement and reporting for intra-frequency event A3 (</w:t>
            </w:r>
            <w:proofErr w:type="spellStart"/>
            <w:r>
              <w:t>measId</w:t>
            </w:r>
            <w:proofErr w:type="spellEnd"/>
            <w:r>
              <w:t xml:space="preserve"> 1).</w:t>
            </w:r>
          </w:p>
          <w:p w14:paraId="40CAC108" w14:textId="77777777" w:rsidR="00A17DC1" w:rsidRDefault="00A17DC1" w:rsidP="00A17DC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message.</w:t>
            </w:r>
          </w:p>
          <w:p w14:paraId="3D5C25B3" w14:textId="77777777" w:rsidR="00A17DC1" w:rsidRDefault="00A17DC1" w:rsidP="00A17DC1">
            <w:pPr>
              <w:spacing w:after="0"/>
            </w:pPr>
            <w:r>
              <w:t xml:space="preserve">    if(</w:t>
            </w:r>
            <w:proofErr w:type="spellStart"/>
            <w:r>
              <w:t>p_CheckLocationInfo</w:t>
            </w:r>
            <w:proofErr w:type="spellEnd"/>
            <w:r>
              <w:t>)</w:t>
            </w:r>
          </w:p>
          <w:p w14:paraId="131F1D0C" w14:textId="77777777" w:rsidR="00A17DC1" w:rsidRDefault="00A17DC1" w:rsidP="00A17DC1">
            <w:pPr>
              <w:spacing w:after="0"/>
            </w:pPr>
            <w:r>
              <w:t xml:space="preserve">    {//@sic R5-231195 sic@</w:t>
            </w:r>
          </w:p>
          <w:p w14:paraId="2BAA00BF" w14:textId="77777777" w:rsidR="00A17DC1" w:rsidRDefault="00A17DC1" w:rsidP="00A17DC1">
            <w:pPr>
              <w:spacing w:after="0"/>
            </w:pPr>
            <w:r>
              <w:t xml:space="preserve">        v_OtherConfig_v</w:t>
            </w:r>
            <w:proofErr w:type="gramStart"/>
            <w:r>
              <w:t>1610 :</w:t>
            </w:r>
            <w:proofErr w:type="gramEnd"/>
            <w:r>
              <w:t>= cs_OtherConfig_v1610;</w:t>
            </w:r>
          </w:p>
          <w:p w14:paraId="33EB5962" w14:textId="77777777" w:rsidR="00A17DC1" w:rsidRDefault="00A17DC1" w:rsidP="00A17DC1">
            <w:pPr>
              <w:spacing w:after="0"/>
            </w:pPr>
            <w:r>
              <w:t xml:space="preserve">        v_OtherConfig_v1610.obtainCommonLocation_r</w:t>
            </w:r>
            <w:proofErr w:type="gramStart"/>
            <w:r>
              <w:t>16 :</w:t>
            </w:r>
            <w:proofErr w:type="gramEnd"/>
            <w:r>
              <w:t>= true_;</w:t>
            </w:r>
          </w:p>
          <w:p w14:paraId="66D0CEB4" w14:textId="77777777" w:rsidR="00A17DC1" w:rsidRDefault="00A17DC1" w:rsidP="00A17DC1">
            <w:pPr>
              <w:spacing w:after="0"/>
            </w:pPr>
            <w:r>
              <w:t xml:space="preserve">   </w:t>
            </w:r>
          </w:p>
          <w:p w14:paraId="7396C1E1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7998C38E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f_NR_SendRRCReconfiguration_</w:t>
            </w:r>
            <w:proofErr w:type="gramStart"/>
            <w:r>
              <w:t>MeasNR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v_MeasConfig</w:t>
            </w:r>
            <w:proofErr w:type="spellEnd"/>
            <w:r>
              <w:t>,-,-,-,-,-,-,v_OtherConfig_v1610); //@sic R5-231195 sic@</w:t>
            </w:r>
          </w:p>
          <w:p w14:paraId="7493114C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490B9468" w14:textId="77777777" w:rsidR="00A17DC1" w:rsidRDefault="00A17DC1" w:rsidP="00A17DC1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C49471A" w14:textId="77777777" w:rsidR="00A17DC1" w:rsidRDefault="00A17DC1" w:rsidP="00A17DC1">
            <w:pPr>
              <w:spacing w:after="0"/>
            </w:pPr>
            <w:r>
              <w:t xml:space="preserve">    //The SS changes NR Cell 2 parameters according to the row "T1" in Table 8.1.6.1.3.1.3.2-1/2.</w:t>
            </w:r>
          </w:p>
          <w:p w14:paraId="02398AD0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(v_CellPowerList_AtT1);</w:t>
            </w:r>
          </w:p>
          <w:p w14:paraId="748F0349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2D7DEA6E" w14:textId="77777777" w:rsidR="00A17DC1" w:rsidRDefault="00A17DC1" w:rsidP="00A17DC1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2973F86" w14:textId="77777777" w:rsidR="00A17DC1" w:rsidRDefault="00A17DC1" w:rsidP="00A17DC1">
            <w:pPr>
              <w:spacing w:after="0"/>
            </w:pPr>
            <w:r>
              <w:t xml:space="preserve">    //The UE transmit a </w:t>
            </w:r>
            <w:proofErr w:type="spellStart"/>
            <w:r>
              <w:t>MeasurementReport</w:t>
            </w:r>
            <w:proofErr w:type="spellEnd"/>
            <w:r>
              <w:t xml:space="preserve"> message to report event A3 (</w:t>
            </w:r>
            <w:proofErr w:type="spellStart"/>
            <w:r>
              <w:t>measId</w:t>
            </w:r>
            <w:proofErr w:type="spellEnd"/>
            <w:r>
              <w:t xml:space="preserve"> 1) with the measured RSRP value for NR Cell 2.</w:t>
            </w:r>
          </w:p>
          <w:p w14:paraId="0F6CCF0D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PhysCellIdServing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f_NR_CellInfo_GetPhysicalCellId</w:t>
            </w:r>
            <w:proofErr w:type="spellEnd"/>
            <w:r>
              <w:t>(nr_Cell1);</w:t>
            </w:r>
          </w:p>
          <w:p w14:paraId="5C4FD141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PhysCellIdNeighbour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f_NR_CellInfo_GetPhysicalCellId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);</w:t>
            </w:r>
          </w:p>
          <w:p w14:paraId="7D1B98E8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ReceiveMeasurementReports</w:t>
            </w:r>
            <w:proofErr w:type="spellEnd"/>
            <w:r>
              <w:t>(</w:t>
            </w:r>
            <w:proofErr w:type="gramEnd"/>
            <w:r>
              <w:t>nr_Cell1,</w:t>
            </w:r>
          </w:p>
          <w:p w14:paraId="26C5E482" w14:textId="77777777" w:rsidR="00A17DC1" w:rsidRDefault="00A17DC1" w:rsidP="00A17DC1">
            <w:pPr>
              <w:spacing w:after="0"/>
            </w:pPr>
            <w:r>
              <w:t xml:space="preserve">                                  </w:t>
            </w:r>
            <w:proofErr w:type="spellStart"/>
            <w:r>
              <w:t>v_PhysCellIdServing</w:t>
            </w:r>
            <w:proofErr w:type="spellEnd"/>
            <w:r>
              <w:t>,</w:t>
            </w:r>
          </w:p>
          <w:p w14:paraId="10DC1C2E" w14:textId="77777777" w:rsidR="00A17DC1" w:rsidRDefault="00A17DC1" w:rsidP="00A17DC1">
            <w:pPr>
              <w:spacing w:after="0"/>
            </w:pPr>
            <w:r>
              <w:t xml:space="preserve">                                  tsc_NR_MeasId1,</w:t>
            </w:r>
          </w:p>
          <w:p w14:paraId="6731D917" w14:textId="77777777" w:rsidR="00A17DC1" w:rsidRDefault="00A17DC1" w:rsidP="00A17DC1">
            <w:pPr>
              <w:spacing w:after="0"/>
            </w:pPr>
            <w:r>
              <w:t xml:space="preserve">                                  -,</w:t>
            </w:r>
          </w:p>
          <w:p w14:paraId="7E623306" w14:textId="77777777" w:rsidR="00A17DC1" w:rsidRDefault="00A17DC1" w:rsidP="00A17DC1">
            <w:pPr>
              <w:spacing w:after="0"/>
            </w:pPr>
            <w:r>
              <w:t xml:space="preserve">                                  -,</w:t>
            </w:r>
          </w:p>
          <w:p w14:paraId="184C6E0F" w14:textId="77777777" w:rsidR="00A17DC1" w:rsidRDefault="00A17DC1" w:rsidP="00A17DC1">
            <w:pPr>
              <w:spacing w:after="0"/>
            </w:pPr>
            <w:r>
              <w:t xml:space="preserve">                                  cr_NR_MeasResults_MeasResultNeighCells_</w:t>
            </w:r>
            <w:proofErr w:type="gramStart"/>
            <w:r>
              <w:t>NR(</w:t>
            </w:r>
            <w:proofErr w:type="gramEnd"/>
            <w:r>
              <w:t xml:space="preserve">{cr_NR_MeasResultNR_CellResults(v_PhysCellIdNeighbour, </w:t>
            </w:r>
            <w:proofErr w:type="spellStart"/>
            <w:r>
              <w:t>cr_NR_MeasQuantityResults_Rsrp</w:t>
            </w:r>
            <w:proofErr w:type="spellEnd"/>
            <w:r>
              <w:t>)}));</w:t>
            </w:r>
          </w:p>
          <w:p w14:paraId="4726F91C" w14:textId="77777777" w:rsidR="00A17DC1" w:rsidRDefault="00A17DC1" w:rsidP="00A17DC1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D2F81D6" w14:textId="77777777" w:rsidR="00A17DC1" w:rsidRDefault="00A17DC1" w:rsidP="00A17DC1">
            <w:pPr>
              <w:spacing w:after="0"/>
            </w:pPr>
            <w:r>
              <w:t xml:space="preserve">    //The SS changes NR Cell 1 parameter according to the row "T2" in Table 8.1.6.1.3.1.3.2-1/2.</w:t>
            </w:r>
          </w:p>
          <w:p w14:paraId="6294C056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(v_CellPowerList_AtT2);</w:t>
            </w:r>
          </w:p>
          <w:p w14:paraId="7FA39C06" w14:textId="77777777" w:rsidR="00A17DC1" w:rsidRDefault="00A17DC1" w:rsidP="00A17DC1">
            <w:pPr>
              <w:spacing w:after="0"/>
            </w:pPr>
            <w:r>
              <w:t xml:space="preserve">      </w:t>
            </w:r>
          </w:p>
          <w:p w14:paraId="42A58AE4" w14:textId="77777777" w:rsidR="00A17DC1" w:rsidRDefault="00A17DC1" w:rsidP="00A17DC1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"Steps 6-10"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3CE1847" w14:textId="77777777" w:rsidR="00A17DC1" w:rsidRDefault="00A17DC1" w:rsidP="00A17DC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RRCReestablishmentRequest</w:t>
            </w:r>
            <w:proofErr w:type="spellEnd"/>
            <w:r>
              <w:t xml:space="preserve"> message on </w:t>
            </w:r>
            <w:proofErr w:type="spellStart"/>
            <w:r>
              <w:t>neighblur</w:t>
            </w:r>
            <w:proofErr w:type="spellEnd"/>
            <w:r>
              <w:t xml:space="preserve"> cell.</w:t>
            </w:r>
          </w:p>
          <w:p w14:paraId="7486589F" w14:textId="77777777" w:rsidR="00A17DC1" w:rsidRDefault="00A17DC1" w:rsidP="00A17DC1">
            <w:pPr>
              <w:spacing w:after="0"/>
            </w:pPr>
            <w:r>
              <w:t xml:space="preserve">    //The SS transmits an </w:t>
            </w:r>
            <w:proofErr w:type="spellStart"/>
            <w:r>
              <w:t>RRCReestablishment</w:t>
            </w:r>
            <w:proofErr w:type="spellEnd"/>
            <w:r>
              <w:t xml:space="preserve"> message.</w:t>
            </w:r>
          </w:p>
          <w:p w14:paraId="6102BD20" w14:textId="77777777" w:rsidR="00A17DC1" w:rsidRDefault="00A17DC1" w:rsidP="00A17DC1">
            <w:pPr>
              <w:spacing w:after="0"/>
            </w:pPr>
            <w:r>
              <w:t xml:space="preserve">    //The UE transmits an RRCReestablishmentComplete message.</w:t>
            </w:r>
          </w:p>
          <w:p w14:paraId="411E6E16" w14:textId="77777777" w:rsidR="00A17DC1" w:rsidRDefault="00A17DC1" w:rsidP="00A17DC1">
            <w:pPr>
              <w:spacing w:after="0"/>
            </w:pPr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to establish SRB2 and DRB.</w:t>
            </w:r>
          </w:p>
          <w:p w14:paraId="47720654" w14:textId="77777777" w:rsidR="00A17DC1" w:rsidRDefault="00A17DC1" w:rsidP="00A17DC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RRCReconfigurationtComplete</w:t>
            </w:r>
            <w:proofErr w:type="spellEnd"/>
            <w:r>
              <w:t xml:space="preserve"> message.</w:t>
            </w:r>
          </w:p>
          <w:p w14:paraId="7C69912A" w14:textId="77777777" w:rsidR="00A17DC1" w:rsidRDefault="00A17DC1" w:rsidP="00A17DC1">
            <w:pPr>
              <w:spacing w:after="0"/>
            </w:pPr>
            <w:r>
              <w:t xml:space="preserve">    //The SS transmits an </w:t>
            </w:r>
            <w:proofErr w:type="spellStart"/>
            <w:r>
              <w:t>RRCReestablishment</w:t>
            </w:r>
            <w:proofErr w:type="spellEnd"/>
            <w:r>
              <w:t xml:space="preserve"> message.</w:t>
            </w:r>
          </w:p>
          <w:p w14:paraId="78F2F17D" w14:textId="77777777" w:rsidR="00A17DC1" w:rsidRDefault="00A17DC1" w:rsidP="00A17DC1">
            <w:pPr>
              <w:spacing w:after="0"/>
            </w:pPr>
            <w:r>
              <w:t xml:space="preserve">    //The UE transmits an RRCReestablishmentComplete message.</w:t>
            </w:r>
          </w:p>
          <w:p w14:paraId="1B2744B8" w14:textId="77777777" w:rsidR="00A17DC1" w:rsidRDefault="00A17DC1" w:rsidP="00A17DC1">
            <w:pPr>
              <w:spacing w:after="0"/>
            </w:pPr>
            <w:r>
              <w:t xml:space="preserve">    f_NR5GC_RRCReestablishment_SON_</w:t>
            </w:r>
            <w:proofErr w:type="gramStart"/>
            <w:r>
              <w:t>MDT(</w:t>
            </w:r>
            <w:proofErr w:type="gramEnd"/>
            <w:r>
              <w:t xml:space="preserve">nr_Cell1, </w:t>
            </w:r>
            <w:proofErr w:type="spellStart"/>
            <w:r>
              <w:t>p_NeighbourCell</w:t>
            </w:r>
            <w:proofErr w:type="spellEnd"/>
            <w:r>
              <w:t xml:space="preserve">, </w:t>
            </w:r>
            <w:proofErr w:type="spellStart"/>
            <w:r>
              <w:t>rlf_InfoAvailable</w:t>
            </w:r>
            <w:proofErr w:type="spellEnd"/>
            <w:r>
              <w:t>); //@sic R5s211638 sic@</w:t>
            </w:r>
          </w:p>
          <w:p w14:paraId="4C840782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 xml:space="preserve">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Step 9: </w:t>
            </w:r>
            <w:proofErr w:type="spellStart"/>
            <w:r>
              <w:t>RRCReestablishmentComplete</w:t>
            </w:r>
            <w:proofErr w:type="spellEnd"/>
            <w:r>
              <w:t xml:space="preserve"> message with </w:t>
            </w:r>
            <w:proofErr w:type="spellStart"/>
            <w:r>
              <w:t>rlf-InfoAvailable</w:t>
            </w:r>
            <w:proofErr w:type="spellEnd"/>
            <w:r>
              <w:t xml:space="preserve"> included");</w:t>
            </w:r>
          </w:p>
          <w:p w14:paraId="0020D6B4" w14:textId="77777777" w:rsidR="00A17DC1" w:rsidRDefault="00A17DC1" w:rsidP="00A17DC1">
            <w:pPr>
              <w:spacing w:after="0"/>
            </w:pPr>
            <w:r>
              <w:t xml:space="preserve">       </w:t>
            </w:r>
          </w:p>
          <w:p w14:paraId="06D96E04" w14:textId="77777777" w:rsidR="00A17DC1" w:rsidRDefault="00A17DC1" w:rsidP="00A17DC1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E5E52E3" w14:textId="77777777" w:rsidR="00A17DC1" w:rsidRDefault="00A17DC1" w:rsidP="00A17DC1">
            <w:pPr>
              <w:spacing w:after="0"/>
            </w:pPr>
            <w:r>
              <w:t xml:space="preserve">    //The SS transmits a </w:t>
            </w:r>
            <w:proofErr w:type="spellStart"/>
            <w:r>
              <w:t>UEInformationRequest</w:t>
            </w:r>
            <w:proofErr w:type="spellEnd"/>
            <w:r>
              <w:t xml:space="preserve"> message.</w:t>
            </w:r>
          </w:p>
          <w:p w14:paraId="639EC8F6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cas_NR_SRB_RrcPdu_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spellStart"/>
            <w:proofErr w:type="gramEnd"/>
            <w:r>
              <w:t>p_NeighbourCell</w:t>
            </w:r>
            <w:proofErr w:type="spellEnd"/>
            <w:r>
              <w:t>,</w:t>
            </w:r>
          </w:p>
          <w:p w14:paraId="5D90759C" w14:textId="77777777" w:rsidR="00A17DC1" w:rsidRDefault="00A17DC1" w:rsidP="00A17DC1">
            <w:pPr>
              <w:spacing w:after="0"/>
            </w:pPr>
            <w:r>
              <w:t xml:space="preserve">                                  tsc_NR_RbId_SRB1,</w:t>
            </w:r>
          </w:p>
          <w:p w14:paraId="09FCBF43" w14:textId="77777777" w:rsidR="00A17DC1" w:rsidRDefault="00A17DC1" w:rsidP="00A17DC1">
            <w:pPr>
              <w:spacing w:after="0"/>
            </w:pPr>
            <w:r>
              <w:t xml:space="preserve">                                  -, //</w:t>
            </w:r>
            <w:proofErr w:type="spellStart"/>
            <w:r>
              <w:t>cs_TimingInfo_Now</w:t>
            </w:r>
            <w:proofErr w:type="spellEnd"/>
          </w:p>
          <w:p w14:paraId="40421BCC" w14:textId="77777777" w:rsidR="00A17DC1" w:rsidRPr="00546735" w:rsidRDefault="00A17DC1" w:rsidP="00A17DC1">
            <w:pPr>
              <w:spacing w:after="0"/>
              <w:rPr>
                <w:lang w:val="fr-FR"/>
              </w:rPr>
            </w:pPr>
            <w:r>
              <w:t xml:space="preserve">                                  </w:t>
            </w:r>
            <w:proofErr w:type="spellStart"/>
            <w:proofErr w:type="gramStart"/>
            <w:r w:rsidRPr="00546735">
              <w:rPr>
                <w:lang w:val="fr-FR"/>
              </w:rPr>
              <w:t>cs</w:t>
            </w:r>
            <w:proofErr w:type="gramEnd"/>
            <w:r w:rsidRPr="00546735">
              <w:rPr>
                <w:lang w:val="fr-FR"/>
              </w:rPr>
              <w:t>_NR_UEInformationRequest_RLF</w:t>
            </w:r>
            <w:proofErr w:type="spellEnd"/>
            <w:r w:rsidRPr="00546735">
              <w:rPr>
                <w:lang w:val="fr-FR"/>
              </w:rPr>
              <w:t>)); // condition RLF</w:t>
            </w:r>
          </w:p>
          <w:p w14:paraId="43312C43" w14:textId="77777777" w:rsidR="00A17DC1" w:rsidRPr="00546735" w:rsidRDefault="00A17DC1" w:rsidP="00A17DC1">
            <w:pPr>
              <w:spacing w:after="0"/>
              <w:rPr>
                <w:lang w:val="fr-FR"/>
              </w:rPr>
            </w:pPr>
            <w:r w:rsidRPr="00546735">
              <w:rPr>
                <w:lang w:val="fr-FR"/>
              </w:rPr>
              <w:t xml:space="preserve">      </w:t>
            </w:r>
          </w:p>
          <w:p w14:paraId="507BE74C" w14:textId="77777777" w:rsidR="00A17DC1" w:rsidRDefault="00A17DC1" w:rsidP="00A17DC1">
            <w:pPr>
              <w:spacing w:after="0"/>
            </w:pPr>
            <w:r w:rsidRPr="00546735">
              <w:rPr>
                <w:lang w:val="fr-FR"/>
              </w:rPr>
              <w:t xml:space="preserve">    </w:t>
            </w:r>
            <w:r>
              <w:t>//@</w:t>
            </w:r>
            <w:proofErr w:type="spellStart"/>
            <w:r>
              <w:t>siclog</w:t>
            </w:r>
            <w:proofErr w:type="spellEnd"/>
            <w:r>
              <w:t xml:space="preserve"> "Step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C652A19" w14:textId="77777777" w:rsidR="00A17DC1" w:rsidRDefault="00A17DC1" w:rsidP="00A17DC1">
            <w:pPr>
              <w:spacing w:after="0"/>
            </w:pPr>
            <w:r>
              <w:t xml:space="preserve">    //Check: Does the UE transmit a </w:t>
            </w:r>
            <w:proofErr w:type="spellStart"/>
            <w:r>
              <w:t>UEInformationResponse</w:t>
            </w:r>
            <w:proofErr w:type="spellEnd"/>
            <w:r>
              <w:t xml:space="preserve"> message on NR Cell 2?</w:t>
            </w:r>
          </w:p>
          <w:p w14:paraId="100CD29B" w14:textId="77777777" w:rsidR="00A17DC1" w:rsidRDefault="00A17DC1" w:rsidP="00A17DC1">
            <w:pPr>
              <w:spacing w:after="0"/>
            </w:pPr>
            <w:r>
              <w:lastRenderedPageBreak/>
              <w:t xml:space="preserve">    </w:t>
            </w:r>
            <w:proofErr w:type="spellStart"/>
            <w:r>
              <w:t>v_ARFCN_</w:t>
            </w:r>
            <w:proofErr w:type="gramStart"/>
            <w:r>
              <w:t>Neighbour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f_NR_CellInfo_GetFrequencySSB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);</w:t>
            </w:r>
          </w:p>
          <w:p w14:paraId="56F84FC3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v_CellIdentity_</w:t>
            </w:r>
            <w:proofErr w:type="gramStart"/>
            <w:r>
              <w:t>Serving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f_NR_CellInfo_GetCellIdentity</w:t>
            </w:r>
            <w:proofErr w:type="spellEnd"/>
            <w:r>
              <w:t>(nr_Cell1);</w:t>
            </w:r>
          </w:p>
          <w:p w14:paraId="0F18C24F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v_CellIdentity_</w:t>
            </w:r>
            <w:proofErr w:type="gramStart"/>
            <w:r>
              <w:t>Neighbour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f_NR_CellInfo_GetCellIdentity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);</w:t>
            </w:r>
          </w:p>
          <w:p w14:paraId="43E31BB4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UEInformationResponse</w:t>
            </w:r>
            <w:proofErr w:type="spellEnd"/>
            <w:r>
              <w:t xml:space="preserve"> :</w:t>
            </w:r>
            <w:proofErr w:type="gramEnd"/>
            <w:r>
              <w:t>= cr_UEInformationResponse_r16_RLF(</w:t>
            </w:r>
            <w:proofErr w:type="spellStart"/>
            <w:r>
              <w:t>v_PhysCellIdNeighbour</w:t>
            </w:r>
            <w:proofErr w:type="spellEnd"/>
            <w:r>
              <w:t xml:space="preserve">, </w:t>
            </w:r>
            <w:proofErr w:type="spellStart"/>
            <w:r>
              <w:t>v_ARFCN_Neighbour</w:t>
            </w:r>
            <w:proofErr w:type="spellEnd"/>
            <w:r>
              <w:t xml:space="preserve">, </w:t>
            </w:r>
            <w:proofErr w:type="spellStart"/>
            <w:r>
              <w:t>v_CellIdentity_Neighbour</w:t>
            </w:r>
            <w:proofErr w:type="spellEnd"/>
            <w:r>
              <w:t xml:space="preserve">, </w:t>
            </w:r>
            <w:proofErr w:type="spellStart"/>
            <w:r>
              <w:t>f_NR_CellInfo_GetRNTI</w:t>
            </w:r>
            <w:proofErr w:type="spellEnd"/>
            <w:r>
              <w:t>(nr_Cell1)); // @sic R5s211638 sic@</w:t>
            </w:r>
          </w:p>
          <w:p w14:paraId="7AAA9B68" w14:textId="77777777" w:rsidR="00A17DC1" w:rsidRDefault="00A17DC1" w:rsidP="00A17DC1">
            <w:pPr>
              <w:spacing w:after="0"/>
            </w:pPr>
            <w:r>
              <w:t xml:space="preserve">   </w:t>
            </w:r>
          </w:p>
          <w:p w14:paraId="7E18EEDF" w14:textId="77777777" w:rsidR="00A17DC1" w:rsidRDefault="00A17DC1" w:rsidP="00A17DC1">
            <w:pPr>
              <w:spacing w:after="0"/>
            </w:pPr>
            <w:r>
              <w:t xml:space="preserve">    if(</w:t>
            </w:r>
            <w:proofErr w:type="spellStart"/>
            <w:r>
              <w:t>p_CheckLocationInfo</w:t>
            </w:r>
            <w:proofErr w:type="spellEnd"/>
            <w:r>
              <w:t>)</w:t>
            </w:r>
          </w:p>
          <w:p w14:paraId="1D90D83A" w14:textId="77777777" w:rsidR="00A17DC1" w:rsidRDefault="00A17DC1" w:rsidP="00A17DC1">
            <w:pPr>
              <w:spacing w:after="0"/>
            </w:pPr>
            <w:r>
              <w:t xml:space="preserve">    {</w:t>
            </w:r>
          </w:p>
          <w:p w14:paraId="58C3DC3F" w14:textId="64C17D1F" w:rsidR="00A17DC1" w:rsidRDefault="00A17DC1" w:rsidP="00A17DC1">
            <w:pPr>
              <w:spacing w:after="0"/>
            </w:pPr>
            <w:r>
              <w:t xml:space="preserve">        v_UEInformationResponse.message_.messageClassExtension.c2.ueInformationResponse_r16.criticalExtensions.ueInformationResponse_r16.rlf_Report_r16.nr_RLF_Report_r16.locationInfo_r</w:t>
            </w:r>
            <w:proofErr w:type="gramStart"/>
            <w:r>
              <w:t>16 :</w:t>
            </w:r>
            <w:proofErr w:type="gramEnd"/>
            <w:r>
              <w:t>= ?; //@sic R5-217923 sic@</w:t>
            </w:r>
          </w:p>
          <w:p w14:paraId="35DAA181" w14:textId="416E7FA2" w:rsidR="00A17DC1" w:rsidRDefault="00A17DC1" w:rsidP="00A17DC1">
            <w:pPr>
              <w:spacing w:after="0"/>
            </w:pPr>
            <w:r>
              <w:t xml:space="preserve">    </w:t>
            </w:r>
          </w:p>
          <w:p w14:paraId="1F729C92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0AED4431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4B5DB34A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car_NR_SRB_RrcPdu_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p_NeighbourCell</w:t>
            </w:r>
            <w:proofErr w:type="spellEnd"/>
            <w:r>
              <w:t xml:space="preserve">, tsc_NR_RbId_SRB1, </w:t>
            </w:r>
            <w:proofErr w:type="spellStart"/>
            <w:r>
              <w:t>v_UEInformationResponse</w:t>
            </w:r>
            <w:proofErr w:type="spellEnd"/>
            <w:r>
              <w:t xml:space="preserve">))  -&gt; value </w:t>
            </w:r>
            <w:proofErr w:type="spellStart"/>
            <w:r>
              <w:t>v_ReceivedMsg</w:t>
            </w:r>
            <w:proofErr w:type="spellEnd"/>
            <w:r>
              <w:t>;  // @sic R5s211638 sic@</w:t>
            </w:r>
          </w:p>
          <w:p w14:paraId="64B3ED28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ReceivedReport</w:t>
            </w:r>
            <w:proofErr w:type="spellEnd"/>
            <w:r>
              <w:t xml:space="preserve"> :</w:t>
            </w:r>
            <w:proofErr w:type="gramEnd"/>
            <w:r>
              <w:t>= v_ReceivedMsg.Signalling.Rrc.Dcch.message_.messageClassExtension.c2.ueInformationResponse_r16.criticalExtensions.ueInformationResponse_r16.rlf_Report_r16;</w:t>
            </w:r>
          </w:p>
          <w:p w14:paraId="659DF81D" w14:textId="55BB95E4" w:rsidR="00A17DC1" w:rsidRDefault="00A17DC1" w:rsidP="00A17DC1">
            <w:pPr>
              <w:spacing w:after="0"/>
            </w:pPr>
            <w:r>
              <w:t xml:space="preserve">      …</w:t>
            </w:r>
          </w:p>
          <w:p w14:paraId="72409312" w14:textId="77777777" w:rsidR="00A17DC1" w:rsidRDefault="00A17DC1" w:rsidP="00A17DC1">
            <w:pPr>
              <w:spacing w:after="0"/>
            </w:pPr>
          </w:p>
          <w:p w14:paraId="4EC62AE9" w14:textId="12EC3F59" w:rsidR="00A17DC1" w:rsidRDefault="00A17DC1" w:rsidP="00A17DC1">
            <w:pPr>
              <w:spacing w:after="0"/>
            </w:pPr>
            <w:r>
              <w:t>}</w:t>
            </w:r>
          </w:p>
          <w:p w14:paraId="30B9EF0C" w14:textId="78444F8B" w:rsidR="00572701" w:rsidRPr="002D280C" w:rsidRDefault="00A17DC1" w:rsidP="00A1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PH" w:eastAsia="de-DE"/>
              </w:rPr>
            </w:pPr>
            <w:r>
              <w:t xml:space="preserve">      </w:t>
            </w:r>
          </w:p>
        </w:tc>
      </w:tr>
    </w:tbl>
    <w:p w14:paraId="73FBF0E3" w14:textId="77777777" w:rsidR="00572701" w:rsidRDefault="00572701" w:rsidP="00572701"/>
    <w:p w14:paraId="235529BB" w14:textId="77777777" w:rsidR="00572701" w:rsidRPr="00BC25DD" w:rsidRDefault="00572701" w:rsidP="00572701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72701" w14:paraId="5E25F757" w14:textId="77777777" w:rsidTr="009E5C71">
        <w:tc>
          <w:tcPr>
            <w:tcW w:w="9855" w:type="dxa"/>
          </w:tcPr>
          <w:p w14:paraId="6CEE6177" w14:textId="77777777" w:rsidR="00A17DC1" w:rsidRDefault="00A17DC1" w:rsidP="00A17DC1">
            <w:pPr>
              <w:spacing w:after="0"/>
            </w:pPr>
            <w:r>
              <w:t>function f_TC_8_1_6_1_3_</w:t>
            </w:r>
            <w:proofErr w:type="gramStart"/>
            <w:r>
              <w:t>Common(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p_NeighbourCell</w:t>
            </w:r>
            <w:proofErr w:type="spellEnd"/>
            <w:r>
              <w:t xml:space="preserve">,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p_CheckLocationInfo</w:t>
            </w:r>
            <w:proofErr w:type="spellEnd"/>
            <w:r>
              <w:t xml:space="preserve"> := false) runs on NR5GC_PTC</w:t>
            </w:r>
          </w:p>
          <w:p w14:paraId="101E15CF" w14:textId="77777777" w:rsidR="00A17DC1" w:rsidRDefault="00A17DC1" w:rsidP="00A17DC1">
            <w:pPr>
              <w:spacing w:after="0"/>
            </w:pPr>
            <w:r>
              <w:t xml:space="preserve">  {//@sic R5s211638, R5-217921 sic@</w:t>
            </w:r>
          </w:p>
          <w:p w14:paraId="6D37582D" w14:textId="77777777" w:rsidR="00A17DC1" w:rsidRDefault="00A17DC1" w:rsidP="00A17DC1">
            <w:pPr>
              <w:spacing w:after="0"/>
            </w:pPr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v_CellPowerList_AtT0;</w:t>
            </w:r>
          </w:p>
          <w:p w14:paraId="7F3E961A" w14:textId="77777777" w:rsidR="00A17DC1" w:rsidRDefault="00A17DC1" w:rsidP="00A17DC1">
            <w:pPr>
              <w:spacing w:after="0"/>
            </w:pPr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v_CellPowerList_AtT1;</w:t>
            </w:r>
          </w:p>
          <w:p w14:paraId="1F11690B" w14:textId="77777777" w:rsidR="00A17DC1" w:rsidRDefault="00A17DC1" w:rsidP="00A17DC1">
            <w:pPr>
              <w:spacing w:after="0"/>
            </w:pPr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v_CellPowerList_AtT2;</w:t>
            </w:r>
          </w:p>
          <w:p w14:paraId="79F79FBD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v_CellPower_A3_Entry_FR1;</w:t>
            </w:r>
          </w:p>
          <w:p w14:paraId="2BB80036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v_CellPower_A3_Entry_FR2;</w:t>
            </w:r>
          </w:p>
          <w:p w14:paraId="4CECD67B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34ED15BC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v_RsrpThres</w:t>
            </w:r>
            <w:proofErr w:type="spellEnd"/>
            <w:r>
              <w:t>;</w:t>
            </w:r>
          </w:p>
          <w:p w14:paraId="06679A1A" w14:textId="77777777" w:rsidR="00A17DC1" w:rsidRDefault="00A17DC1" w:rsidP="00A17DC1">
            <w:pPr>
              <w:spacing w:after="0"/>
            </w:pPr>
            <w:r>
              <w:t xml:space="preserve">    var template (value) </w:t>
            </w:r>
            <w:proofErr w:type="spellStart"/>
            <w:r>
              <w:t>MeasObjectParamsList_Type</w:t>
            </w:r>
            <w:proofErr w:type="spellEnd"/>
            <w:r>
              <w:t xml:space="preserve"> </w:t>
            </w:r>
            <w:proofErr w:type="spellStart"/>
            <w:r>
              <w:t>v_MeasuredObjectList</w:t>
            </w:r>
            <w:proofErr w:type="spellEnd"/>
            <w:r>
              <w:t>;</w:t>
            </w:r>
          </w:p>
          <w:p w14:paraId="4F8F91E4" w14:textId="77777777" w:rsidR="00A17DC1" w:rsidRDefault="00A17DC1" w:rsidP="00A17DC1">
            <w:pPr>
              <w:spacing w:after="0"/>
            </w:pPr>
            <w:r>
              <w:t xml:space="preserve"> 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v_ReportConfigList</w:t>
            </w:r>
            <w:proofErr w:type="spellEnd"/>
            <w:r>
              <w:t>;</w:t>
            </w:r>
          </w:p>
          <w:p w14:paraId="51DCA561" w14:textId="77777777" w:rsidR="00A17DC1" w:rsidRDefault="00A17DC1" w:rsidP="00A17DC1">
            <w:pPr>
              <w:spacing w:after="0"/>
            </w:pPr>
            <w:r>
              <w:t xml:space="preserve">    var template (value) </w:t>
            </w:r>
            <w:proofErr w:type="spellStart"/>
            <w:r>
              <w:t>MeasIdToAddModList</w:t>
            </w:r>
            <w:proofErr w:type="spellEnd"/>
            <w:r>
              <w:t xml:space="preserve"> </w:t>
            </w:r>
            <w:proofErr w:type="spellStart"/>
            <w:r>
              <w:t>v_MeasIdConfigList</w:t>
            </w:r>
            <w:proofErr w:type="spellEnd"/>
            <w:r>
              <w:t>;</w:t>
            </w:r>
          </w:p>
          <w:p w14:paraId="18C15401" w14:textId="77777777" w:rsidR="00A17DC1" w:rsidRDefault="00A17DC1" w:rsidP="00A17DC1">
            <w:pPr>
              <w:spacing w:after="0"/>
            </w:pPr>
            <w:r>
              <w:t xml:space="preserve">    var template (omit)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v_MeasConfig</w:t>
            </w:r>
            <w:proofErr w:type="spellEnd"/>
            <w:r>
              <w:t>;</w:t>
            </w:r>
          </w:p>
          <w:p w14:paraId="4BC07511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v_PhysCellIdServing</w:t>
            </w:r>
            <w:proofErr w:type="spellEnd"/>
            <w:r>
              <w:t>;</w:t>
            </w:r>
          </w:p>
          <w:p w14:paraId="3157EAB0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v_PhysCellIdServing_received</w:t>
            </w:r>
            <w:proofErr w:type="spellEnd"/>
            <w:r>
              <w:t>;</w:t>
            </w:r>
          </w:p>
          <w:p w14:paraId="14D32FCA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v_PhysCellIdNeighbour</w:t>
            </w:r>
            <w:proofErr w:type="spellEnd"/>
            <w:r>
              <w:t>;</w:t>
            </w:r>
          </w:p>
          <w:p w14:paraId="04DD27A9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ARFCN_ValueNR</w:t>
            </w:r>
            <w:proofErr w:type="spellEnd"/>
            <w:r>
              <w:t xml:space="preserve"> </w:t>
            </w:r>
            <w:proofErr w:type="spellStart"/>
            <w:r>
              <w:t>v_ARFCN_Neighbour</w:t>
            </w:r>
            <w:proofErr w:type="spellEnd"/>
            <w:r>
              <w:t>;</w:t>
            </w:r>
          </w:p>
          <w:p w14:paraId="3347389D" w14:textId="77777777" w:rsidR="00A17DC1" w:rsidRDefault="00A17DC1" w:rsidP="00A17DC1">
            <w:pPr>
              <w:spacing w:after="0"/>
            </w:pPr>
            <w:r>
              <w:t xml:space="preserve">    var template (present) </w:t>
            </w:r>
            <w:proofErr w:type="spellStart"/>
            <w:r>
              <w:t>UL_DCCH_Message</w:t>
            </w:r>
            <w:proofErr w:type="spellEnd"/>
            <w:r>
              <w:t xml:space="preserve"> </w:t>
            </w:r>
            <w:proofErr w:type="spellStart"/>
            <w:r>
              <w:t>v_UEInformationResponse</w:t>
            </w:r>
            <w:proofErr w:type="spellEnd"/>
            <w:r>
              <w:t>;</w:t>
            </w:r>
          </w:p>
          <w:p w14:paraId="4E53BE0B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DeltaValues_Type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Deltas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f_NR_MobileInfo_GetPrimaryDeltaValue</w:t>
            </w:r>
            <w:proofErr w:type="spellEnd"/>
            <w:r>
              <w:t>();  //@sic R5-214550 sic@</w:t>
            </w:r>
          </w:p>
          <w:p w14:paraId="7DAE921F" w14:textId="77777777" w:rsidR="00A17DC1" w:rsidRDefault="00A17DC1" w:rsidP="00A17DC1">
            <w:pPr>
              <w:spacing w:after="0"/>
            </w:pPr>
            <w:r>
              <w:t xml:space="preserve">    var template (omit) </w:t>
            </w:r>
            <w:proofErr w:type="spellStart"/>
            <w:r>
              <w:t>MeasGapConfig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MeasGapConfig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2D289F35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CellIdentity</w:t>
            </w:r>
            <w:proofErr w:type="spellEnd"/>
            <w:r>
              <w:t xml:space="preserve"> </w:t>
            </w:r>
            <w:proofErr w:type="spellStart"/>
            <w:r>
              <w:t>v_CellIdentity_Serving</w:t>
            </w:r>
            <w:proofErr w:type="spellEnd"/>
            <w:r>
              <w:t>;</w:t>
            </w:r>
          </w:p>
          <w:p w14:paraId="0A70761F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CellIdentity</w:t>
            </w:r>
            <w:proofErr w:type="spellEnd"/>
            <w:r>
              <w:t xml:space="preserve"> </w:t>
            </w:r>
            <w:proofErr w:type="spellStart"/>
            <w:r>
              <w:t>v_CellIdentity_Serving_received</w:t>
            </w:r>
            <w:proofErr w:type="spellEnd"/>
            <w:r>
              <w:t>;</w:t>
            </w:r>
          </w:p>
          <w:p w14:paraId="177029C7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CellIdentity</w:t>
            </w:r>
            <w:proofErr w:type="spellEnd"/>
            <w:r>
              <w:t xml:space="preserve"> </w:t>
            </w:r>
            <w:proofErr w:type="spellStart"/>
            <w:r>
              <w:t>v_CellIdentity_Neighbour</w:t>
            </w:r>
            <w:proofErr w:type="spellEnd"/>
            <w:r>
              <w:t>;</w:t>
            </w:r>
          </w:p>
          <w:p w14:paraId="44FF78B5" w14:textId="77777777" w:rsidR="00A17DC1" w:rsidRDefault="00A17DC1" w:rsidP="00A17DC1">
            <w:pPr>
              <w:spacing w:after="0"/>
            </w:pPr>
            <w:r>
              <w:t xml:space="preserve">    var NR_SRB_COMMON_IND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17C68130" w14:textId="77777777" w:rsidR="00A17DC1" w:rsidRDefault="00A17DC1" w:rsidP="00A17DC1">
            <w:pPr>
              <w:spacing w:after="0"/>
            </w:pPr>
            <w:r>
              <w:t xml:space="preserve">    var RLF_Report_r16 </w:t>
            </w:r>
            <w:proofErr w:type="spellStart"/>
            <w:r>
              <w:t>v_ReceivedReport</w:t>
            </w:r>
            <w:proofErr w:type="spellEnd"/>
            <w:r>
              <w:t>;</w:t>
            </w:r>
          </w:p>
          <w:p w14:paraId="3556C237" w14:textId="77777777" w:rsidR="00A17DC1" w:rsidRDefault="00A17DC1" w:rsidP="00A17DC1">
            <w:pPr>
              <w:spacing w:after="0"/>
            </w:pPr>
            <w:r>
              <w:t xml:space="preserve">    var template (omit) OtherConfig_v1610 v_OtherConfig_v</w:t>
            </w:r>
            <w:proofErr w:type="gramStart"/>
            <w:r>
              <w:t>1610 :</w:t>
            </w:r>
            <w:proofErr w:type="gramEnd"/>
            <w:r>
              <w:t>= omit; //@sic R5-231195 sic@</w:t>
            </w:r>
          </w:p>
          <w:p w14:paraId="5C657F29" w14:textId="77777777" w:rsidR="00A17DC1" w:rsidRDefault="00A17DC1" w:rsidP="00A17DC1">
            <w:pPr>
              <w:spacing w:after="0"/>
            </w:pPr>
            <w:r>
              <w:t xml:space="preserve">      </w:t>
            </w:r>
          </w:p>
          <w:p w14:paraId="3CCC372A" w14:textId="77777777" w:rsidR="00A17DC1" w:rsidRDefault="00A17DC1" w:rsidP="00A17DC1">
            <w:pPr>
              <w:spacing w:after="0"/>
            </w:pPr>
            <w:r>
              <w:t xml:space="preserve">    //Table 8.1.6.1.3.1.3.2-1/2</w:t>
            </w:r>
          </w:p>
          <w:p w14:paraId="016D15FC" w14:textId="77777777" w:rsidR="00A17DC1" w:rsidRDefault="00A17DC1" w:rsidP="00A17DC1">
            <w:pPr>
              <w:spacing w:after="0"/>
            </w:pPr>
            <w:r>
              <w:t xml:space="preserve">    v_CellPower_A3_Entry_FR</w:t>
            </w:r>
            <w:proofErr w:type="gramStart"/>
            <w:r>
              <w:t>1 :</w:t>
            </w:r>
            <w:proofErr w:type="gramEnd"/>
            <w:r>
              <w:t>= -82;</w:t>
            </w:r>
          </w:p>
          <w:p w14:paraId="50F12236" w14:textId="77777777" w:rsidR="00A17DC1" w:rsidRDefault="00A17DC1" w:rsidP="00A17DC1">
            <w:pPr>
              <w:spacing w:after="0"/>
            </w:pPr>
            <w:r>
              <w:t xml:space="preserve">    v_CellPower_A3_Entry_FR</w:t>
            </w:r>
            <w:proofErr w:type="gramStart"/>
            <w:r>
              <w:t>2 :</w:t>
            </w:r>
            <w:proofErr w:type="gramEnd"/>
            <w:r>
              <w:t>= tsc_NR_SuitableIntraFreqCellSSS_EPRE_FR2;  //@sic R5-220053 sic@</w:t>
            </w:r>
          </w:p>
          <w:p w14:paraId="4DBA5E44" w14:textId="77777777" w:rsidR="00A17DC1" w:rsidRDefault="00A17DC1" w:rsidP="00A17DC1">
            <w:pPr>
              <w:spacing w:after="0"/>
            </w:pPr>
            <w:r>
              <w:t xml:space="preserve">    v_CellPowerList_AtT</w:t>
            </w:r>
            <w:proofErr w:type="gramStart"/>
            <w:r>
              <w:t>0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>(nr_Cell1, tsc_NR_ServingCellSSS_EPRE_FR1, tsc_NR_ServingCellSSS_EPRE_FR2),</w:t>
            </w:r>
          </w:p>
          <w:p w14:paraId="01BF242F" w14:textId="77777777" w:rsidR="00A17DC1" w:rsidRDefault="00A17DC1" w:rsidP="00A17DC1">
            <w:pPr>
              <w:spacing w:after="0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spellStart"/>
            <w:proofErr w:type="gramEnd"/>
            <w:r>
              <w:t>p_NeighbourCell</w:t>
            </w:r>
            <w:proofErr w:type="spellEnd"/>
            <w:r>
              <w:t>, tsc_NR_SuitableIntraFreqCellSSS_EPRE_FR1, tsc_NR_SuitableIntraFreqCellSSS_EPRE_FR2)};</w:t>
            </w:r>
          </w:p>
          <w:p w14:paraId="1CDBCB82" w14:textId="77777777" w:rsidR="00A17DC1" w:rsidRDefault="00A17DC1" w:rsidP="00A17DC1">
            <w:pPr>
              <w:spacing w:after="0"/>
            </w:pPr>
            <w:r>
              <w:lastRenderedPageBreak/>
              <w:t xml:space="preserve">    v_CellPowerList_AtT</w:t>
            </w:r>
            <w:proofErr w:type="gramStart"/>
            <w:r>
              <w:t>1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, v_CellPower_A3_Entry_FR1, v_CellPower_A3_Entry_FR2)};</w:t>
            </w:r>
          </w:p>
          <w:p w14:paraId="371B090E" w14:textId="77777777" w:rsidR="00A17DC1" w:rsidRDefault="00A17DC1" w:rsidP="00A17DC1">
            <w:pPr>
              <w:spacing w:after="0"/>
            </w:pPr>
            <w:r>
              <w:t xml:space="preserve">    v_CellPowerList_AtT</w:t>
            </w:r>
            <w:proofErr w:type="gramStart"/>
            <w:r>
              <w:t>2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 xml:space="preserve">(nr_Cell1,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)};</w:t>
            </w:r>
          </w:p>
          <w:p w14:paraId="23372BDD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169A8598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f_NR_CellInfo_</w:t>
            </w:r>
            <w:proofErr w:type="gramStart"/>
            <w:r>
              <w:t>InitMaxReferencePower</w:t>
            </w:r>
            <w:proofErr w:type="spellEnd"/>
            <w:r>
              <w:t>(</w:t>
            </w:r>
            <w:proofErr w:type="spellStart"/>
            <w:proofErr w:type="gramEnd"/>
            <w:r>
              <w:t>p_NeighbourCell</w:t>
            </w:r>
            <w:proofErr w:type="spellEnd"/>
            <w:r>
              <w:t>, v_CellPower_A3_Entry_FR1, v_CellPower_A3_Entry_FR2);</w:t>
            </w:r>
          </w:p>
          <w:p w14:paraId="4103D68F" w14:textId="77777777" w:rsidR="00A17DC1" w:rsidRDefault="00A17DC1" w:rsidP="00A17DC1">
            <w:pPr>
              <w:spacing w:after="0"/>
            </w:pPr>
            <w:r>
              <w:t xml:space="preserve">       </w:t>
            </w:r>
          </w:p>
          <w:p w14:paraId="4B4B0A95" w14:textId="77777777" w:rsidR="00A17DC1" w:rsidRDefault="00A17DC1" w:rsidP="00A17DC1">
            <w:pPr>
              <w:spacing w:after="0"/>
            </w:pPr>
            <w:r>
              <w:t xml:space="preserve">    //Create and configure cells</w:t>
            </w:r>
          </w:p>
          <w:p w14:paraId="18E1DFC8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2C52B37B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);</w:t>
            </w:r>
          </w:p>
          <w:p w14:paraId="7BBC3585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7E5E2639" w14:textId="77777777" w:rsidR="00A17DC1" w:rsidRDefault="00A17DC1" w:rsidP="00A17DC1">
            <w:pPr>
              <w:spacing w:after="0"/>
            </w:pPr>
            <w:r>
              <w:t xml:space="preserve">    //Preamble</w:t>
            </w:r>
          </w:p>
          <w:p w14:paraId="7CED6319" w14:textId="77777777" w:rsidR="00A17DC1" w:rsidRDefault="00A17DC1" w:rsidP="00A17DC1">
            <w:pPr>
              <w:spacing w:after="0"/>
            </w:pPr>
            <w:r>
              <w:t xml:space="preserve">    //The UE is in state 3N-A as defined in TS 38.508-1, subclause 4.4A on NR Cell 1.</w:t>
            </w:r>
          </w:p>
          <w:p w14:paraId="39FFA2CE" w14:textId="77777777" w:rsidR="00A17DC1" w:rsidRDefault="00A17DC1" w:rsidP="00A17DC1">
            <w:pPr>
              <w:spacing w:after="0"/>
            </w:pPr>
            <w:r>
              <w:t xml:space="preserve">    f_NR5GC_Preamble (nr_Cell1, STATE_CONNECTED_3A);</w:t>
            </w:r>
          </w:p>
          <w:p w14:paraId="1F1581E5" w14:textId="77777777" w:rsidR="00A17DC1" w:rsidRDefault="00A17DC1" w:rsidP="00A17DC1">
            <w:pPr>
              <w:spacing w:after="0"/>
            </w:pPr>
          </w:p>
          <w:p w14:paraId="1724E57E" w14:textId="77777777" w:rsidR="00A17DC1" w:rsidRDefault="00A17DC1" w:rsidP="00A17DC1">
            <w:pPr>
              <w:spacing w:after="0"/>
            </w:pPr>
            <w:r>
              <w:t xml:space="preserve">    if(</w:t>
            </w:r>
            <w:proofErr w:type="spellStart"/>
            <w:r>
              <w:t>p_CheckLocationInfo</w:t>
            </w:r>
            <w:proofErr w:type="spellEnd"/>
            <w:r>
              <w:t>)</w:t>
            </w:r>
          </w:p>
          <w:p w14:paraId="7D84C832" w14:textId="77777777" w:rsidR="00A17DC1" w:rsidRDefault="00A17DC1" w:rsidP="00A17DC1">
            <w:pPr>
              <w:spacing w:after="0"/>
            </w:pPr>
            <w:r>
              <w:t xml:space="preserve">    {/*The UE's positioning engine (e.g. standalone GNSS receiver) should be provided with any necessary stimulus to allow it to provide the position.</w:t>
            </w:r>
          </w:p>
          <w:p w14:paraId="6A01138F" w14:textId="77777777" w:rsidR="00A17DC1" w:rsidRDefault="00A17DC1" w:rsidP="00A17DC1">
            <w:pPr>
              <w:spacing w:after="0"/>
            </w:pPr>
            <w:r>
              <w:t xml:space="preserve">      *This shall be done by use of the test function Update UE Location Information defined in TS 38.509 [6], if supported by the UE according to </w:t>
            </w:r>
            <w:proofErr w:type="spellStart"/>
            <w:r>
              <w:t>pc_UpdateUE_LocationInformation</w:t>
            </w:r>
            <w:proofErr w:type="spellEnd"/>
            <w:r>
              <w:t xml:space="preserve"> */</w:t>
            </w:r>
          </w:p>
          <w:p w14:paraId="46583648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f_NR_ProvideUE_</w:t>
            </w:r>
            <w:proofErr w:type="gramStart"/>
            <w:r>
              <w:t>LocationInformation</w:t>
            </w:r>
            <w:proofErr w:type="spellEnd"/>
            <w:r>
              <w:t>(</w:t>
            </w:r>
            <w:proofErr w:type="gramEnd"/>
            <w:r>
              <w:t>nr_Cell1, RRC_CONNECTED);</w:t>
            </w:r>
          </w:p>
          <w:p w14:paraId="4127401F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19D3C88B" w14:textId="77777777" w:rsidR="00A17DC1" w:rsidRDefault="00A17DC1" w:rsidP="00A17DC1">
            <w:pPr>
              <w:spacing w:after="0"/>
            </w:pPr>
          </w:p>
          <w:p w14:paraId="6CC149D2" w14:textId="77777777" w:rsidR="00A17DC1" w:rsidRDefault="00A17DC1" w:rsidP="00A17DC1">
            <w:pPr>
              <w:spacing w:after="0"/>
            </w:pPr>
          </w:p>
          <w:p w14:paraId="4E39E883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1E99C0BC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0B83A94B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(v_CellPowerList_AtT0);</w:t>
            </w:r>
          </w:p>
          <w:p w14:paraId="5502502D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54CAB573" w14:textId="77777777" w:rsidR="00A17DC1" w:rsidRDefault="00A17DC1" w:rsidP="00A17DC1">
            <w:pPr>
              <w:spacing w:after="0"/>
            </w:pPr>
            <w:r>
              <w:t xml:space="preserve">    //Table 8.1.6.1.3.1.3.3-2|3|4</w:t>
            </w:r>
          </w:p>
          <w:p w14:paraId="7F9FD437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RsrpThres</w:t>
            </w:r>
            <w:proofErr w:type="spellEnd"/>
            <w:r>
              <w:t xml:space="preserve"> :</w:t>
            </w:r>
            <w:proofErr w:type="gramEnd"/>
            <w:r>
              <w:t>= 2;  //@sic R5-216289 sic@</w:t>
            </w:r>
          </w:p>
          <w:p w14:paraId="319D4136" w14:textId="77777777" w:rsidR="00A17DC1" w:rsidRDefault="00A17DC1" w:rsidP="00A17DC1">
            <w:pPr>
              <w:spacing w:after="0"/>
            </w:pPr>
            <w:r>
              <w:t xml:space="preserve">    if (</w:t>
            </w:r>
            <w:proofErr w:type="spellStart"/>
            <w:r>
              <w:t>p_NeighbourCell</w:t>
            </w:r>
            <w:proofErr w:type="spellEnd"/>
            <w:r>
              <w:t xml:space="preserve"> == nr_Cell3</w:t>
            </w:r>
            <w:proofErr w:type="gramStart"/>
            <w:r>
              <w:t>)  /</w:t>
            </w:r>
            <w:proofErr w:type="gramEnd"/>
            <w:r>
              <w:t>/@sic R5s211638 sic@</w:t>
            </w:r>
          </w:p>
          <w:p w14:paraId="78DB7893" w14:textId="77777777" w:rsidR="00A17DC1" w:rsidRDefault="00A17DC1" w:rsidP="00A17DC1">
            <w:pPr>
              <w:spacing w:after="0"/>
            </w:pPr>
            <w:r>
              <w:t xml:space="preserve">    {</w:t>
            </w:r>
          </w:p>
          <w:p w14:paraId="16AD95F1" w14:textId="77777777" w:rsidR="00A17DC1" w:rsidRDefault="00A17DC1" w:rsidP="00A17DC1">
            <w:pPr>
              <w:spacing w:after="0"/>
            </w:pPr>
            <w:r>
              <w:t xml:space="preserve">        if (not f_NR_CellInfo_GetIsFR1(</w:t>
            </w:r>
            <w:proofErr w:type="spellStart"/>
            <w:r>
              <w:t>p_NeighbourCell</w:t>
            </w:r>
            <w:proofErr w:type="spellEnd"/>
            <w:r>
              <w:t>))</w:t>
            </w:r>
          </w:p>
          <w:p w14:paraId="1C5DFFD1" w14:textId="77777777" w:rsidR="00A17DC1" w:rsidRPr="005C0BA1" w:rsidRDefault="00A17DC1" w:rsidP="00A17DC1">
            <w:pPr>
              <w:spacing w:after="0"/>
              <w:rPr>
                <w:lang w:val="de-DE"/>
              </w:rPr>
            </w:pPr>
            <w:r>
              <w:t xml:space="preserve">        </w:t>
            </w:r>
            <w:r w:rsidRPr="005C0BA1">
              <w:rPr>
                <w:lang w:val="de-DE"/>
              </w:rPr>
              <w:t>{</w:t>
            </w:r>
          </w:p>
          <w:p w14:paraId="5D2BB06B" w14:textId="77777777" w:rsidR="00A17DC1" w:rsidRPr="005C0BA1" w:rsidRDefault="00A17DC1" w:rsidP="00A17DC1">
            <w:pPr>
              <w:spacing w:after="0"/>
              <w:rPr>
                <w:lang w:val="de-DE"/>
              </w:rPr>
            </w:pPr>
            <w:r w:rsidRPr="005C0BA1">
              <w:rPr>
                <w:lang w:val="de-DE"/>
              </w:rPr>
              <w:t xml:space="preserve">            </w:t>
            </w:r>
            <w:proofErr w:type="spellStart"/>
            <w:r w:rsidRPr="005C0BA1">
              <w:rPr>
                <w:lang w:val="de-DE"/>
              </w:rPr>
              <w:t>v_</w:t>
            </w:r>
            <w:proofErr w:type="gramStart"/>
            <w:r w:rsidRPr="005C0BA1">
              <w:rPr>
                <w:lang w:val="de-DE"/>
              </w:rPr>
              <w:t>RsrpThres</w:t>
            </w:r>
            <w:proofErr w:type="spellEnd"/>
            <w:r w:rsidRPr="005C0BA1">
              <w:rPr>
                <w:lang w:val="de-DE"/>
              </w:rPr>
              <w:t xml:space="preserve"> :</w:t>
            </w:r>
            <w:proofErr w:type="gramEnd"/>
            <w:r w:rsidRPr="005C0BA1">
              <w:rPr>
                <w:lang w:val="de-DE"/>
              </w:rPr>
              <w:t xml:space="preserve">= </w:t>
            </w:r>
            <w:proofErr w:type="spellStart"/>
            <w:r w:rsidRPr="005C0BA1">
              <w:rPr>
                <w:lang w:val="de-DE"/>
              </w:rPr>
              <w:t>v_RsrpThres</w:t>
            </w:r>
            <w:proofErr w:type="spellEnd"/>
            <w:r w:rsidRPr="005C0BA1">
              <w:rPr>
                <w:lang w:val="de-DE"/>
              </w:rPr>
              <w:t xml:space="preserve"> + v_Deltas.DeltaNRf2 - v_Deltas.DeltaNRf1; //@sic R5-214550 sic@</w:t>
            </w:r>
          </w:p>
          <w:p w14:paraId="701BDB40" w14:textId="77777777" w:rsidR="00A17DC1" w:rsidRPr="005C0BA1" w:rsidRDefault="00A17DC1" w:rsidP="00A17DC1">
            <w:pPr>
              <w:spacing w:after="0"/>
              <w:rPr>
                <w:lang w:val="de-DE"/>
              </w:rPr>
            </w:pPr>
            <w:r w:rsidRPr="005C0BA1">
              <w:rPr>
                <w:lang w:val="de-DE"/>
              </w:rPr>
              <w:t xml:space="preserve">        </w:t>
            </w:r>
          </w:p>
          <w:p w14:paraId="77B7130B" w14:textId="77777777" w:rsidR="00A17DC1" w:rsidRDefault="00A17DC1" w:rsidP="00A17DC1">
            <w:pPr>
              <w:spacing w:after="0"/>
            </w:pPr>
            <w:r w:rsidRPr="005C0BA1">
              <w:rPr>
                <w:lang w:val="de-DE"/>
              </w:rPr>
              <w:t xml:space="preserve">        </w:t>
            </w:r>
            <w:r>
              <w:t>}</w:t>
            </w:r>
          </w:p>
          <w:p w14:paraId="4562834F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</w:t>
            </w:r>
            <w:proofErr w:type="gramStart"/>
            <w:r>
              <w:t>MeasuredObjectList</w:t>
            </w:r>
            <w:proofErr w:type="spellEnd"/>
            <w:r>
              <w:t xml:space="preserve"> :</w:t>
            </w:r>
            <w:proofErr w:type="gramEnd"/>
            <w:r>
              <w:t>= {cs_MeasObjectId1(nr_Cell1), cs_MeasObjectId2(</w:t>
            </w:r>
            <w:proofErr w:type="spellStart"/>
            <w:r>
              <w:t>p_NeighbourCell</w:t>
            </w:r>
            <w:proofErr w:type="spellEnd"/>
            <w:r>
              <w:t>)};</w:t>
            </w:r>
          </w:p>
          <w:p w14:paraId="6F544058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</w:t>
            </w:r>
            <w:proofErr w:type="gramStart"/>
            <w:r>
              <w:t>MeasIdConfigList</w:t>
            </w:r>
            <w:proofErr w:type="spellEnd"/>
            <w:r>
              <w:t xml:space="preserve"> :</w:t>
            </w:r>
            <w:proofErr w:type="gramEnd"/>
            <w:r>
              <w:t>= {cs_NR_MeasId_Config_id1_obj2_conf1};</w:t>
            </w:r>
          </w:p>
          <w:p w14:paraId="0E355739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</w:t>
            </w:r>
            <w:proofErr w:type="gramStart"/>
            <w:r>
              <w:t>MeasGapConfig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cds_MeasGapConfig_UE</w:t>
            </w:r>
            <w:proofErr w:type="spellEnd"/>
            <w:r>
              <w:t>(</w:t>
            </w:r>
            <w:proofErr w:type="spellStart"/>
            <w:r>
              <w:t>f_NR_GetGapConfig_InterFreqOdd</w:t>
            </w:r>
            <w:proofErr w:type="spellEnd"/>
            <w:r>
              <w:t xml:space="preserve">(nr_Cell1, </w:t>
            </w:r>
            <w:proofErr w:type="spellStart"/>
            <w:r>
              <w:t>p_NeighbourCell</w:t>
            </w:r>
            <w:proofErr w:type="spellEnd"/>
            <w:r>
              <w:t>));</w:t>
            </w:r>
          </w:p>
          <w:p w14:paraId="2F5FE4DF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0CDC1D93" w14:textId="77777777" w:rsidR="00A17DC1" w:rsidRDefault="00A17DC1" w:rsidP="00A17DC1">
            <w:pPr>
              <w:spacing w:after="0"/>
            </w:pPr>
            <w:r>
              <w:t xml:space="preserve">    else</w:t>
            </w:r>
          </w:p>
          <w:p w14:paraId="73674CB8" w14:textId="77777777" w:rsidR="00A17DC1" w:rsidRDefault="00A17DC1" w:rsidP="00A17DC1">
            <w:pPr>
              <w:spacing w:after="0"/>
            </w:pPr>
            <w:r>
              <w:t xml:space="preserve">    {</w:t>
            </w:r>
          </w:p>
          <w:p w14:paraId="5CF71126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</w:t>
            </w:r>
            <w:proofErr w:type="gramStart"/>
            <w:r>
              <w:t>MeasuredObjectList</w:t>
            </w:r>
            <w:proofErr w:type="spellEnd"/>
            <w:r>
              <w:t xml:space="preserve"> :</w:t>
            </w:r>
            <w:proofErr w:type="gramEnd"/>
            <w:r>
              <w:t>= {cs_MeasObjectId1(nr_Cell1)};</w:t>
            </w:r>
          </w:p>
          <w:p w14:paraId="0D59C4A3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</w:t>
            </w:r>
            <w:proofErr w:type="gramStart"/>
            <w:r>
              <w:t>MeasIdConfigList</w:t>
            </w:r>
            <w:proofErr w:type="spellEnd"/>
            <w:r>
              <w:t xml:space="preserve"> :</w:t>
            </w:r>
            <w:proofErr w:type="gramEnd"/>
            <w:r>
              <w:t>= {cs_NR_MeasId_Config_id1_obj1_conf1};</w:t>
            </w:r>
          </w:p>
          <w:p w14:paraId="47D94EEC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76B585ED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ReportConfigList</w:t>
            </w:r>
            <w:proofErr w:type="spellEnd"/>
            <w:r>
              <w:t xml:space="preserve"> :</w:t>
            </w:r>
            <w:proofErr w:type="gramEnd"/>
            <w:r>
              <w:t xml:space="preserve">= {cs_NR_ReportConfigEventA3(tsc_NR_IdReportConfigId1, </w:t>
            </w:r>
            <w:proofErr w:type="spellStart"/>
            <w:r>
              <w:t>v_RsrpThres</w:t>
            </w:r>
            <w:proofErr w:type="spellEnd"/>
            <w:r>
              <w:t xml:space="preserve">, r1, -, -, </w:t>
            </w:r>
            <w:proofErr w:type="spellStart"/>
            <w:r>
              <w:t>cs_NR_MeasReportQuantity_Rsrp</w:t>
            </w:r>
            <w:proofErr w:type="spellEnd"/>
            <w:r>
              <w:t>)}; //@sic R5-217921 sic@</w:t>
            </w:r>
          </w:p>
          <w:p w14:paraId="2CDFDF44" w14:textId="77777777" w:rsidR="00A17DC1" w:rsidRDefault="00A17DC1" w:rsidP="00A17DC1">
            <w:pPr>
              <w:spacing w:after="0"/>
            </w:pPr>
            <w:r>
              <w:t xml:space="preserve">   </w:t>
            </w:r>
          </w:p>
          <w:p w14:paraId="23850B72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MeasConfig</w:t>
            </w:r>
            <w:proofErr w:type="spellEnd"/>
            <w:r>
              <w:t xml:space="preserve"> :</w:t>
            </w:r>
            <w:proofErr w:type="gramEnd"/>
            <w:r>
              <w:t>=</w:t>
            </w:r>
            <w:proofErr w:type="spellStart"/>
            <w:r>
              <w:t>f_NR_GenerateMeasurementConfigNR</w:t>
            </w:r>
            <w:proofErr w:type="spellEnd"/>
            <w:r>
              <w:t>(</w:t>
            </w:r>
            <w:proofErr w:type="spellStart"/>
            <w:r>
              <w:t>v_MeasuredObjectList</w:t>
            </w:r>
            <w:proofErr w:type="spellEnd"/>
            <w:r>
              <w:t xml:space="preserve">, </w:t>
            </w:r>
            <w:proofErr w:type="spellStart"/>
            <w:r>
              <w:t>v_ReportConfigList</w:t>
            </w:r>
            <w:proofErr w:type="spellEnd"/>
            <w:r>
              <w:t xml:space="preserve">, </w:t>
            </w:r>
            <w:proofErr w:type="spellStart"/>
            <w:r>
              <w:t>v_MeasIdConfigList</w:t>
            </w:r>
            <w:proofErr w:type="spellEnd"/>
            <w:r>
              <w:t xml:space="preserve">, </w:t>
            </w:r>
            <w:proofErr w:type="spellStart"/>
            <w:r>
              <w:t>v_MeasGapConfig</w:t>
            </w:r>
            <w:proofErr w:type="spellEnd"/>
            <w:r>
              <w:t>); // @sic R5s211638 sic@</w:t>
            </w:r>
          </w:p>
          <w:p w14:paraId="4214E2CA" w14:textId="77777777" w:rsidR="00A17DC1" w:rsidRDefault="00A17DC1" w:rsidP="00A17DC1">
            <w:pPr>
              <w:spacing w:after="0"/>
            </w:pPr>
          </w:p>
          <w:p w14:paraId="364D3913" w14:textId="77777777" w:rsidR="00A17DC1" w:rsidRDefault="00A17DC1" w:rsidP="00A17DC1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B9351A3" w14:textId="77777777" w:rsidR="00A17DC1" w:rsidRDefault="00A17DC1" w:rsidP="00A17DC1">
            <w:pPr>
              <w:spacing w:after="0"/>
            </w:pPr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to setup NR measurement and reporting for intra-frequency event A3 (</w:t>
            </w:r>
            <w:proofErr w:type="spellStart"/>
            <w:r>
              <w:t>measId</w:t>
            </w:r>
            <w:proofErr w:type="spellEnd"/>
            <w:r>
              <w:t xml:space="preserve"> 1).</w:t>
            </w:r>
          </w:p>
          <w:p w14:paraId="6DAFBBD8" w14:textId="77777777" w:rsidR="00A17DC1" w:rsidRDefault="00A17DC1" w:rsidP="00A17DC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message.</w:t>
            </w:r>
          </w:p>
          <w:p w14:paraId="09C64150" w14:textId="77777777" w:rsidR="00A17DC1" w:rsidRDefault="00A17DC1" w:rsidP="00A17DC1">
            <w:pPr>
              <w:spacing w:after="0"/>
            </w:pPr>
            <w:r>
              <w:t xml:space="preserve">    if(</w:t>
            </w:r>
            <w:proofErr w:type="spellStart"/>
            <w:r>
              <w:t>p_CheckLocationInfo</w:t>
            </w:r>
            <w:proofErr w:type="spellEnd"/>
            <w:r>
              <w:t>)</w:t>
            </w:r>
          </w:p>
          <w:p w14:paraId="15C446A6" w14:textId="77777777" w:rsidR="00A17DC1" w:rsidRDefault="00A17DC1" w:rsidP="00A17DC1">
            <w:pPr>
              <w:spacing w:after="0"/>
            </w:pPr>
            <w:r>
              <w:t xml:space="preserve">    {//@sic R5-231195 sic@</w:t>
            </w:r>
          </w:p>
          <w:p w14:paraId="25D704B4" w14:textId="77777777" w:rsidR="00A17DC1" w:rsidRDefault="00A17DC1" w:rsidP="00A17DC1">
            <w:pPr>
              <w:spacing w:after="0"/>
            </w:pPr>
            <w:r>
              <w:t xml:space="preserve">        v_OtherConfig_v</w:t>
            </w:r>
            <w:proofErr w:type="gramStart"/>
            <w:r>
              <w:t>1610 :</w:t>
            </w:r>
            <w:proofErr w:type="gramEnd"/>
            <w:r>
              <w:t>= cs_OtherConfig_v1610;</w:t>
            </w:r>
          </w:p>
          <w:p w14:paraId="44DC4249" w14:textId="77777777" w:rsidR="00A17DC1" w:rsidRDefault="00A17DC1" w:rsidP="00A17DC1">
            <w:pPr>
              <w:spacing w:after="0"/>
            </w:pPr>
            <w:r>
              <w:t xml:space="preserve">        v_OtherConfig_v1610.obtainCommonLocation_r</w:t>
            </w:r>
            <w:proofErr w:type="gramStart"/>
            <w:r>
              <w:t>16 :</w:t>
            </w:r>
            <w:proofErr w:type="gramEnd"/>
            <w:r>
              <w:t>= true_;</w:t>
            </w:r>
          </w:p>
          <w:p w14:paraId="50E7BCA4" w14:textId="77777777" w:rsidR="00A17DC1" w:rsidRDefault="00A17DC1" w:rsidP="00A17DC1">
            <w:pPr>
              <w:spacing w:after="0"/>
            </w:pPr>
            <w:r>
              <w:lastRenderedPageBreak/>
              <w:t xml:space="preserve">   </w:t>
            </w:r>
          </w:p>
          <w:p w14:paraId="653CBC6A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66150A5E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f_NR_SendRRCReconfiguration_</w:t>
            </w:r>
            <w:proofErr w:type="gramStart"/>
            <w:r>
              <w:t>MeasNR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v_MeasConfig</w:t>
            </w:r>
            <w:proofErr w:type="spellEnd"/>
            <w:r>
              <w:t>,-,-,-,-,-,-,v_OtherConfig_v1610); //@sic R5-231195 sic@</w:t>
            </w:r>
          </w:p>
          <w:p w14:paraId="503BAC83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1C55FACE" w14:textId="77777777" w:rsidR="00A17DC1" w:rsidRDefault="00A17DC1" w:rsidP="00A17DC1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98362D1" w14:textId="77777777" w:rsidR="00A17DC1" w:rsidRDefault="00A17DC1" w:rsidP="00A17DC1">
            <w:pPr>
              <w:spacing w:after="0"/>
            </w:pPr>
            <w:r>
              <w:t xml:space="preserve">    //The SS changes NR Cell 2 parameters according to the row "T1" in Table 8.1.6.1.3.1.3.2-1/2.</w:t>
            </w:r>
          </w:p>
          <w:p w14:paraId="3072A552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(v_CellPowerList_AtT1);</w:t>
            </w:r>
          </w:p>
          <w:p w14:paraId="393D19E0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78166D1B" w14:textId="77777777" w:rsidR="00A17DC1" w:rsidRDefault="00A17DC1" w:rsidP="00A17DC1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F6490A2" w14:textId="77777777" w:rsidR="00A17DC1" w:rsidRDefault="00A17DC1" w:rsidP="00A17DC1">
            <w:pPr>
              <w:spacing w:after="0"/>
            </w:pPr>
            <w:r>
              <w:t xml:space="preserve">    //The UE transmit a </w:t>
            </w:r>
            <w:proofErr w:type="spellStart"/>
            <w:r>
              <w:t>MeasurementReport</w:t>
            </w:r>
            <w:proofErr w:type="spellEnd"/>
            <w:r>
              <w:t xml:space="preserve"> message to report event A3 (</w:t>
            </w:r>
            <w:proofErr w:type="spellStart"/>
            <w:r>
              <w:t>measId</w:t>
            </w:r>
            <w:proofErr w:type="spellEnd"/>
            <w:r>
              <w:t xml:space="preserve"> 1) with the measured RSRP value for NR Cell 2.</w:t>
            </w:r>
          </w:p>
          <w:p w14:paraId="200D5904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PhysCellIdServing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f_NR_CellInfo_GetPhysicalCellId</w:t>
            </w:r>
            <w:proofErr w:type="spellEnd"/>
            <w:r>
              <w:t>(nr_Cell1);</w:t>
            </w:r>
          </w:p>
          <w:p w14:paraId="3B1CB0D7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PhysCellIdNeighbour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f_NR_CellInfo_GetPhysicalCellId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);</w:t>
            </w:r>
          </w:p>
          <w:p w14:paraId="56B8FF65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ReceiveMeasurementReports</w:t>
            </w:r>
            <w:proofErr w:type="spellEnd"/>
            <w:r>
              <w:t>(</w:t>
            </w:r>
            <w:proofErr w:type="gramEnd"/>
            <w:r>
              <w:t>nr_Cell1,</w:t>
            </w:r>
          </w:p>
          <w:p w14:paraId="122AB6FC" w14:textId="77777777" w:rsidR="00A17DC1" w:rsidRDefault="00A17DC1" w:rsidP="00A17DC1">
            <w:pPr>
              <w:spacing w:after="0"/>
            </w:pPr>
            <w:r>
              <w:t xml:space="preserve">                                  </w:t>
            </w:r>
            <w:proofErr w:type="spellStart"/>
            <w:r>
              <w:t>v_PhysCellIdServing</w:t>
            </w:r>
            <w:proofErr w:type="spellEnd"/>
            <w:r>
              <w:t>,</w:t>
            </w:r>
          </w:p>
          <w:p w14:paraId="0BBAAD9A" w14:textId="77777777" w:rsidR="00A17DC1" w:rsidRDefault="00A17DC1" w:rsidP="00A17DC1">
            <w:pPr>
              <w:spacing w:after="0"/>
            </w:pPr>
            <w:r>
              <w:t xml:space="preserve">                                  tsc_NR_MeasId1,</w:t>
            </w:r>
          </w:p>
          <w:p w14:paraId="13A2AE70" w14:textId="77777777" w:rsidR="00A17DC1" w:rsidRDefault="00A17DC1" w:rsidP="00A17DC1">
            <w:pPr>
              <w:spacing w:after="0"/>
            </w:pPr>
            <w:r>
              <w:t xml:space="preserve">                                  -,</w:t>
            </w:r>
          </w:p>
          <w:p w14:paraId="630AA8B8" w14:textId="77777777" w:rsidR="00A17DC1" w:rsidRDefault="00A17DC1" w:rsidP="00A17DC1">
            <w:pPr>
              <w:spacing w:after="0"/>
            </w:pPr>
            <w:r>
              <w:t xml:space="preserve">                                  -,</w:t>
            </w:r>
          </w:p>
          <w:p w14:paraId="2AF7973A" w14:textId="77777777" w:rsidR="00A17DC1" w:rsidRDefault="00A17DC1" w:rsidP="00A17DC1">
            <w:pPr>
              <w:spacing w:after="0"/>
            </w:pPr>
            <w:r>
              <w:t xml:space="preserve">                                  cr_NR_MeasResults_MeasResultNeighCells_</w:t>
            </w:r>
            <w:proofErr w:type="gramStart"/>
            <w:r>
              <w:t>NR(</w:t>
            </w:r>
            <w:proofErr w:type="gramEnd"/>
            <w:r>
              <w:t xml:space="preserve">{cr_NR_MeasResultNR_CellResults(v_PhysCellIdNeighbour, </w:t>
            </w:r>
            <w:proofErr w:type="spellStart"/>
            <w:r>
              <w:t>cr_NR_MeasQuantityResults_Rsrp</w:t>
            </w:r>
            <w:proofErr w:type="spellEnd"/>
            <w:r>
              <w:t>)}));</w:t>
            </w:r>
          </w:p>
          <w:p w14:paraId="777153A0" w14:textId="77777777" w:rsidR="00A17DC1" w:rsidRDefault="00A17DC1" w:rsidP="00A17DC1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1A20CDF" w14:textId="77777777" w:rsidR="00A17DC1" w:rsidRDefault="00A17DC1" w:rsidP="00A17DC1">
            <w:pPr>
              <w:spacing w:after="0"/>
            </w:pPr>
            <w:r>
              <w:t xml:space="preserve">    //The SS changes NR Cell 1 parameter according to the row "T2" in Table 8.1.6.1.3.1.3.2-1/2.</w:t>
            </w:r>
          </w:p>
          <w:p w14:paraId="50D4A8A5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(v_CellPowerList_AtT2);</w:t>
            </w:r>
          </w:p>
          <w:p w14:paraId="09568F6C" w14:textId="77777777" w:rsidR="00A17DC1" w:rsidRDefault="00A17DC1" w:rsidP="00A17DC1">
            <w:pPr>
              <w:spacing w:after="0"/>
            </w:pPr>
            <w:r>
              <w:t xml:space="preserve">      </w:t>
            </w:r>
          </w:p>
          <w:p w14:paraId="58C8CEAA" w14:textId="77777777" w:rsidR="00A17DC1" w:rsidRDefault="00A17DC1" w:rsidP="00A17DC1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"Steps 6-10"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AAD44F3" w14:textId="77777777" w:rsidR="00A17DC1" w:rsidRDefault="00A17DC1" w:rsidP="00A17DC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RRCReestablishmentRequest</w:t>
            </w:r>
            <w:proofErr w:type="spellEnd"/>
            <w:r>
              <w:t xml:space="preserve"> message on </w:t>
            </w:r>
            <w:proofErr w:type="spellStart"/>
            <w:r>
              <w:t>neighblur</w:t>
            </w:r>
            <w:proofErr w:type="spellEnd"/>
            <w:r>
              <w:t xml:space="preserve"> cell.</w:t>
            </w:r>
          </w:p>
          <w:p w14:paraId="543AD50D" w14:textId="77777777" w:rsidR="00A17DC1" w:rsidRDefault="00A17DC1" w:rsidP="00A17DC1">
            <w:pPr>
              <w:spacing w:after="0"/>
            </w:pPr>
            <w:r>
              <w:t xml:space="preserve">    //The SS transmits an </w:t>
            </w:r>
            <w:proofErr w:type="spellStart"/>
            <w:r>
              <w:t>RRCReestablishment</w:t>
            </w:r>
            <w:proofErr w:type="spellEnd"/>
            <w:r>
              <w:t xml:space="preserve"> message.</w:t>
            </w:r>
          </w:p>
          <w:p w14:paraId="700C2518" w14:textId="77777777" w:rsidR="00A17DC1" w:rsidRDefault="00A17DC1" w:rsidP="00A17DC1">
            <w:pPr>
              <w:spacing w:after="0"/>
            </w:pPr>
            <w:r>
              <w:t xml:space="preserve">    //The UE transmits an RRCReestablishmentComplete message.</w:t>
            </w:r>
          </w:p>
          <w:p w14:paraId="1CF7ED9A" w14:textId="77777777" w:rsidR="00A17DC1" w:rsidRDefault="00A17DC1" w:rsidP="00A17DC1">
            <w:pPr>
              <w:spacing w:after="0"/>
            </w:pPr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to establish SRB2 and DRB.</w:t>
            </w:r>
          </w:p>
          <w:p w14:paraId="6E62E55D" w14:textId="77777777" w:rsidR="00A17DC1" w:rsidRDefault="00A17DC1" w:rsidP="00A17DC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RRCReconfigurationtComplete</w:t>
            </w:r>
            <w:proofErr w:type="spellEnd"/>
            <w:r>
              <w:t xml:space="preserve"> message.</w:t>
            </w:r>
          </w:p>
          <w:p w14:paraId="6306185E" w14:textId="77777777" w:rsidR="00A17DC1" w:rsidRDefault="00A17DC1" w:rsidP="00A17DC1">
            <w:pPr>
              <w:spacing w:after="0"/>
            </w:pPr>
            <w:r>
              <w:t xml:space="preserve">    //The SS transmits an </w:t>
            </w:r>
            <w:proofErr w:type="spellStart"/>
            <w:r>
              <w:t>RRCReestablishment</w:t>
            </w:r>
            <w:proofErr w:type="spellEnd"/>
            <w:r>
              <w:t xml:space="preserve"> message.</w:t>
            </w:r>
          </w:p>
          <w:p w14:paraId="7BE1CA73" w14:textId="77777777" w:rsidR="00A17DC1" w:rsidRDefault="00A17DC1" w:rsidP="00A17DC1">
            <w:pPr>
              <w:spacing w:after="0"/>
            </w:pPr>
            <w:r>
              <w:t xml:space="preserve">    //The UE transmits an RRCReestablishmentComplete message.</w:t>
            </w:r>
          </w:p>
          <w:p w14:paraId="2020AB18" w14:textId="77777777" w:rsidR="00A17DC1" w:rsidRDefault="00A17DC1" w:rsidP="00A17DC1">
            <w:pPr>
              <w:spacing w:after="0"/>
            </w:pPr>
            <w:r>
              <w:t xml:space="preserve">    f_NR5GC_RRCReestablishment_SON_</w:t>
            </w:r>
            <w:proofErr w:type="gramStart"/>
            <w:r>
              <w:t>MDT(</w:t>
            </w:r>
            <w:proofErr w:type="gramEnd"/>
            <w:r>
              <w:t xml:space="preserve">nr_Cell1, </w:t>
            </w:r>
            <w:proofErr w:type="spellStart"/>
            <w:r>
              <w:t>p_NeighbourCell</w:t>
            </w:r>
            <w:proofErr w:type="spellEnd"/>
            <w:r>
              <w:t xml:space="preserve">, </w:t>
            </w:r>
            <w:proofErr w:type="spellStart"/>
            <w:r>
              <w:t>rlf_InfoAvailable</w:t>
            </w:r>
            <w:proofErr w:type="spellEnd"/>
            <w:r>
              <w:t>); //@sic R5s211638 sic@</w:t>
            </w:r>
          </w:p>
          <w:p w14:paraId="20508160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 xml:space="preserve">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Step 9: </w:t>
            </w:r>
            <w:proofErr w:type="spellStart"/>
            <w:r>
              <w:t>RRCReestablishmentComplete</w:t>
            </w:r>
            <w:proofErr w:type="spellEnd"/>
            <w:r>
              <w:t xml:space="preserve"> message with </w:t>
            </w:r>
            <w:proofErr w:type="spellStart"/>
            <w:r>
              <w:t>rlf-InfoAvailable</w:t>
            </w:r>
            <w:proofErr w:type="spellEnd"/>
            <w:r>
              <w:t xml:space="preserve"> included");</w:t>
            </w:r>
          </w:p>
          <w:p w14:paraId="4B80088E" w14:textId="77777777" w:rsidR="00A17DC1" w:rsidRDefault="00A17DC1" w:rsidP="00A17DC1">
            <w:pPr>
              <w:spacing w:after="0"/>
            </w:pPr>
            <w:r>
              <w:t xml:space="preserve">       </w:t>
            </w:r>
          </w:p>
          <w:p w14:paraId="09D510C6" w14:textId="77777777" w:rsidR="00A17DC1" w:rsidRDefault="00A17DC1" w:rsidP="00A17DC1">
            <w:pPr>
              <w:spacing w:after="0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DF11F98" w14:textId="77777777" w:rsidR="00A17DC1" w:rsidRDefault="00A17DC1" w:rsidP="00A17DC1">
            <w:pPr>
              <w:spacing w:after="0"/>
            </w:pPr>
            <w:r>
              <w:t xml:space="preserve">    //The SS transmits a </w:t>
            </w:r>
            <w:proofErr w:type="spellStart"/>
            <w:r>
              <w:t>UEInformationRequest</w:t>
            </w:r>
            <w:proofErr w:type="spellEnd"/>
            <w:r>
              <w:t xml:space="preserve"> message.</w:t>
            </w:r>
          </w:p>
          <w:p w14:paraId="3655F5BE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cas_NR_SRB_RrcPdu_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spellStart"/>
            <w:proofErr w:type="gramEnd"/>
            <w:r>
              <w:t>p_NeighbourCell</w:t>
            </w:r>
            <w:proofErr w:type="spellEnd"/>
            <w:r>
              <w:t>,</w:t>
            </w:r>
          </w:p>
          <w:p w14:paraId="1AC1469A" w14:textId="77777777" w:rsidR="00A17DC1" w:rsidRDefault="00A17DC1" w:rsidP="00A17DC1">
            <w:pPr>
              <w:spacing w:after="0"/>
            </w:pPr>
            <w:r>
              <w:t xml:space="preserve">                                  tsc_NR_RbId_SRB1,</w:t>
            </w:r>
          </w:p>
          <w:p w14:paraId="03BE4DDA" w14:textId="77777777" w:rsidR="00A17DC1" w:rsidRDefault="00A17DC1" w:rsidP="00A17DC1">
            <w:pPr>
              <w:spacing w:after="0"/>
            </w:pPr>
            <w:r>
              <w:t xml:space="preserve">                                  -, //</w:t>
            </w:r>
            <w:proofErr w:type="spellStart"/>
            <w:r>
              <w:t>cs_TimingInfo_Now</w:t>
            </w:r>
            <w:proofErr w:type="spellEnd"/>
          </w:p>
          <w:p w14:paraId="36BD57BF" w14:textId="77777777" w:rsidR="00A17DC1" w:rsidRPr="00546735" w:rsidRDefault="00A17DC1" w:rsidP="00A17DC1">
            <w:pPr>
              <w:spacing w:after="0"/>
              <w:rPr>
                <w:lang w:val="fr-FR"/>
              </w:rPr>
            </w:pPr>
            <w:r>
              <w:t xml:space="preserve">                                  </w:t>
            </w:r>
            <w:proofErr w:type="spellStart"/>
            <w:proofErr w:type="gramStart"/>
            <w:r w:rsidRPr="00546735">
              <w:rPr>
                <w:lang w:val="fr-FR"/>
              </w:rPr>
              <w:t>cs</w:t>
            </w:r>
            <w:proofErr w:type="gramEnd"/>
            <w:r w:rsidRPr="00546735">
              <w:rPr>
                <w:lang w:val="fr-FR"/>
              </w:rPr>
              <w:t>_NR_UEInformationRequest_RLF</w:t>
            </w:r>
            <w:proofErr w:type="spellEnd"/>
            <w:r w:rsidRPr="00546735">
              <w:rPr>
                <w:lang w:val="fr-FR"/>
              </w:rPr>
              <w:t>)); // condition RLF</w:t>
            </w:r>
          </w:p>
          <w:p w14:paraId="18DC1308" w14:textId="77777777" w:rsidR="00A17DC1" w:rsidRPr="00546735" w:rsidRDefault="00A17DC1" w:rsidP="00A17DC1">
            <w:pPr>
              <w:spacing w:after="0"/>
              <w:rPr>
                <w:lang w:val="fr-FR"/>
              </w:rPr>
            </w:pPr>
            <w:r w:rsidRPr="00546735">
              <w:rPr>
                <w:lang w:val="fr-FR"/>
              </w:rPr>
              <w:t xml:space="preserve">      </w:t>
            </w:r>
          </w:p>
          <w:p w14:paraId="4DD2C8D0" w14:textId="77777777" w:rsidR="00A17DC1" w:rsidRDefault="00A17DC1" w:rsidP="00A17DC1">
            <w:pPr>
              <w:spacing w:after="0"/>
            </w:pPr>
            <w:r w:rsidRPr="00546735">
              <w:rPr>
                <w:lang w:val="fr-FR"/>
              </w:rPr>
              <w:t xml:space="preserve">    </w:t>
            </w:r>
            <w:r>
              <w:t>//@</w:t>
            </w:r>
            <w:proofErr w:type="spellStart"/>
            <w:r>
              <w:t>siclog</w:t>
            </w:r>
            <w:proofErr w:type="spellEnd"/>
            <w:r>
              <w:t xml:space="preserve"> "Step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A6EA22A" w14:textId="77777777" w:rsidR="00A17DC1" w:rsidRDefault="00A17DC1" w:rsidP="00A17DC1">
            <w:pPr>
              <w:spacing w:after="0"/>
            </w:pPr>
            <w:r>
              <w:t xml:space="preserve">    //Check: Does the UE transmit a </w:t>
            </w:r>
            <w:proofErr w:type="spellStart"/>
            <w:r>
              <w:t>UEInformationResponse</w:t>
            </w:r>
            <w:proofErr w:type="spellEnd"/>
            <w:r>
              <w:t xml:space="preserve"> message on NR Cell 2?</w:t>
            </w:r>
          </w:p>
          <w:p w14:paraId="714FED7C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v_ARFCN_</w:t>
            </w:r>
            <w:proofErr w:type="gramStart"/>
            <w:r>
              <w:t>Neighbour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f_NR_CellInfo_GetFrequencySSB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);</w:t>
            </w:r>
          </w:p>
          <w:p w14:paraId="2256B226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v_CellIdentity_</w:t>
            </w:r>
            <w:proofErr w:type="gramStart"/>
            <w:r>
              <w:t>Serving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f_NR_CellInfo_GetCellIdentity</w:t>
            </w:r>
            <w:proofErr w:type="spellEnd"/>
            <w:r>
              <w:t>(nr_Cell1);</w:t>
            </w:r>
          </w:p>
          <w:p w14:paraId="72FD1845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v_CellIdentity_</w:t>
            </w:r>
            <w:proofErr w:type="gramStart"/>
            <w:r>
              <w:t>Neighbour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f_NR_CellInfo_GetCellIdentity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);</w:t>
            </w:r>
          </w:p>
          <w:p w14:paraId="7298FF4E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UEInformationResponse</w:t>
            </w:r>
            <w:proofErr w:type="spellEnd"/>
            <w:r>
              <w:t xml:space="preserve"> :</w:t>
            </w:r>
            <w:proofErr w:type="gramEnd"/>
            <w:r>
              <w:t>= cr_UEInformationResponse_r16_RLF(</w:t>
            </w:r>
            <w:proofErr w:type="spellStart"/>
            <w:r>
              <w:t>v_PhysCellIdNeighbour</w:t>
            </w:r>
            <w:proofErr w:type="spellEnd"/>
            <w:r>
              <w:t xml:space="preserve">, </w:t>
            </w:r>
            <w:proofErr w:type="spellStart"/>
            <w:r>
              <w:t>v_ARFCN_Neighbour</w:t>
            </w:r>
            <w:proofErr w:type="spellEnd"/>
            <w:r>
              <w:t xml:space="preserve">, </w:t>
            </w:r>
            <w:proofErr w:type="spellStart"/>
            <w:r>
              <w:t>v_CellIdentity_Neighbour</w:t>
            </w:r>
            <w:proofErr w:type="spellEnd"/>
            <w:r>
              <w:t xml:space="preserve">, </w:t>
            </w:r>
            <w:proofErr w:type="spellStart"/>
            <w:r>
              <w:t>f_NR_CellInfo_GetRNTI</w:t>
            </w:r>
            <w:proofErr w:type="spellEnd"/>
            <w:r>
              <w:t>(nr_Cell1)); // @sic R5s211638 sic@</w:t>
            </w:r>
          </w:p>
          <w:p w14:paraId="7287576F" w14:textId="77777777" w:rsidR="00A17DC1" w:rsidRDefault="00A17DC1" w:rsidP="00A17DC1">
            <w:pPr>
              <w:spacing w:after="0"/>
            </w:pPr>
            <w:r>
              <w:t xml:space="preserve">   </w:t>
            </w:r>
          </w:p>
          <w:p w14:paraId="4D322027" w14:textId="77777777" w:rsidR="00A17DC1" w:rsidRDefault="00A17DC1" w:rsidP="00A17DC1">
            <w:pPr>
              <w:spacing w:after="0"/>
            </w:pPr>
            <w:r>
              <w:t xml:space="preserve">    if(</w:t>
            </w:r>
            <w:proofErr w:type="spellStart"/>
            <w:r>
              <w:t>p_CheckLocationInfo</w:t>
            </w:r>
            <w:proofErr w:type="spellEnd"/>
            <w:r>
              <w:t>)</w:t>
            </w:r>
          </w:p>
          <w:p w14:paraId="1708687D" w14:textId="77777777" w:rsidR="00A17DC1" w:rsidRDefault="00A17DC1" w:rsidP="00A17DC1">
            <w:pPr>
              <w:spacing w:after="0"/>
            </w:pPr>
            <w:r>
              <w:t xml:space="preserve">    {</w:t>
            </w:r>
          </w:p>
          <w:p w14:paraId="389D419A" w14:textId="77777777" w:rsidR="00A17DC1" w:rsidRPr="00A17DC1" w:rsidRDefault="00A17DC1" w:rsidP="00A17DC1">
            <w:pPr>
              <w:spacing w:after="0"/>
              <w:rPr>
                <w:highlight w:val="yellow"/>
              </w:rPr>
            </w:pPr>
            <w:r>
              <w:t xml:space="preserve">        </w:t>
            </w:r>
            <w:r w:rsidRPr="00A17DC1">
              <w:rPr>
                <w:highlight w:val="yellow"/>
              </w:rPr>
              <w:t>v_UEInformationResponse.message_.messageClassExtension.c2.ueInformationResponse_r16.criticalExtensions.ueInformationResponse_r16.rlf_Report_r16.nr_RLF_Report_r16.locationInfo_r16.commonLocationInfo_r16.gnss_TOD_msec_r</w:t>
            </w:r>
            <w:proofErr w:type="gramStart"/>
            <w:r w:rsidRPr="00A17DC1">
              <w:rPr>
                <w:highlight w:val="yellow"/>
              </w:rPr>
              <w:t>16 :</w:t>
            </w:r>
            <w:proofErr w:type="gramEnd"/>
            <w:r w:rsidRPr="00A17DC1">
              <w:rPr>
                <w:highlight w:val="yellow"/>
              </w:rPr>
              <w:t>= ?; //@sic R5-217923 sic@</w:t>
            </w:r>
          </w:p>
          <w:p w14:paraId="03EA81A6" w14:textId="77777777" w:rsidR="00A17DC1" w:rsidRPr="00A17DC1" w:rsidRDefault="00A17DC1" w:rsidP="00A17DC1">
            <w:pPr>
              <w:spacing w:after="0"/>
              <w:rPr>
                <w:highlight w:val="yellow"/>
              </w:rPr>
            </w:pPr>
            <w:r w:rsidRPr="00A17DC1">
              <w:rPr>
                <w:highlight w:val="yellow"/>
              </w:rPr>
              <w:t xml:space="preserve">        v_UEInformationResponse.message_.messageClassExtension.c2.ueInformationResponse_r16.criticalExtensions.ueI</w:t>
            </w:r>
            <w:r w:rsidRPr="00A17DC1">
              <w:rPr>
                <w:highlight w:val="yellow"/>
              </w:rPr>
              <w:lastRenderedPageBreak/>
              <w:t>nformationResponse_r16.rlf_Report_r16.nr_RLF_Report_r16.locationInfo_r16.commonLocationInfo_r16.locationTimestamp_r</w:t>
            </w:r>
            <w:proofErr w:type="gramStart"/>
            <w:r w:rsidRPr="00A17DC1">
              <w:rPr>
                <w:highlight w:val="yellow"/>
              </w:rPr>
              <w:t>16 :</w:t>
            </w:r>
            <w:proofErr w:type="gramEnd"/>
            <w:r w:rsidRPr="00A17DC1">
              <w:rPr>
                <w:highlight w:val="yellow"/>
              </w:rPr>
              <w:t>= *;</w:t>
            </w:r>
          </w:p>
          <w:p w14:paraId="567C6278" w14:textId="77777777" w:rsidR="00A17DC1" w:rsidRPr="00A17DC1" w:rsidRDefault="00A17DC1" w:rsidP="00A17DC1">
            <w:pPr>
              <w:spacing w:after="0"/>
              <w:rPr>
                <w:highlight w:val="yellow"/>
              </w:rPr>
            </w:pPr>
            <w:r w:rsidRPr="00A17DC1">
              <w:rPr>
                <w:highlight w:val="yellow"/>
              </w:rPr>
              <w:t xml:space="preserve">        v_UEInformationResponse.message_.messageClassExtension.c2.ueInformationResponse_r16.criticalExtensions.ueInformationResponse_r16.rlf_Report_r16.nr_RLF_Report_r16.locationInfo_r16.commonLocationInfo_r16.locationCoordinate_r</w:t>
            </w:r>
            <w:proofErr w:type="gramStart"/>
            <w:r w:rsidRPr="00A17DC1">
              <w:rPr>
                <w:highlight w:val="yellow"/>
              </w:rPr>
              <w:t>16 :</w:t>
            </w:r>
            <w:proofErr w:type="gramEnd"/>
            <w:r w:rsidRPr="00A17DC1">
              <w:rPr>
                <w:highlight w:val="yellow"/>
              </w:rPr>
              <w:t>= ?;</w:t>
            </w:r>
          </w:p>
          <w:p w14:paraId="7CDA7307" w14:textId="77777777" w:rsidR="00A17DC1" w:rsidRPr="00A17DC1" w:rsidRDefault="00A17DC1" w:rsidP="00A17DC1">
            <w:pPr>
              <w:spacing w:after="0"/>
              <w:rPr>
                <w:highlight w:val="yellow"/>
              </w:rPr>
            </w:pPr>
            <w:r w:rsidRPr="00A17DC1">
              <w:rPr>
                <w:highlight w:val="yellow"/>
              </w:rPr>
              <w:t xml:space="preserve">        v_UEInformationResponse.message_.messageClassExtension.c2.ueInformationResponse_r16.criticalExtensions.ueInformationResponse_r16.rlf_Report_r16.nr_RLF_Report_r16.locationInfo_r16.commonLocationInfo_r16.locationError_r</w:t>
            </w:r>
            <w:proofErr w:type="gramStart"/>
            <w:r w:rsidRPr="00A17DC1">
              <w:rPr>
                <w:highlight w:val="yellow"/>
              </w:rPr>
              <w:t>16 :</w:t>
            </w:r>
            <w:proofErr w:type="gramEnd"/>
            <w:r w:rsidRPr="00A17DC1">
              <w:rPr>
                <w:highlight w:val="yellow"/>
              </w:rPr>
              <w:t>= *;</w:t>
            </w:r>
          </w:p>
          <w:p w14:paraId="637BC0C9" w14:textId="77777777" w:rsidR="00A17DC1" w:rsidRPr="00A17DC1" w:rsidRDefault="00A17DC1" w:rsidP="00A17DC1">
            <w:pPr>
              <w:spacing w:after="0"/>
              <w:rPr>
                <w:highlight w:val="yellow"/>
              </w:rPr>
            </w:pPr>
            <w:r w:rsidRPr="00A17DC1">
              <w:rPr>
                <w:highlight w:val="yellow"/>
              </w:rPr>
              <w:t xml:space="preserve">        v_UEInformationResponse.message_.messageClassExtension.c2.ueInformationResponse_r16.criticalExtensions.ueInformationResponse_r16.rlf_Report_r16.nr_RLF_Report_r16.locationInfo_r16.commonLocationInfo_r16.locationSource_r</w:t>
            </w:r>
            <w:proofErr w:type="gramStart"/>
            <w:r w:rsidRPr="00A17DC1">
              <w:rPr>
                <w:highlight w:val="yellow"/>
              </w:rPr>
              <w:t>16 :</w:t>
            </w:r>
            <w:proofErr w:type="gramEnd"/>
            <w:r w:rsidRPr="00A17DC1">
              <w:rPr>
                <w:highlight w:val="yellow"/>
              </w:rPr>
              <w:t>= *;</w:t>
            </w:r>
          </w:p>
          <w:p w14:paraId="1D9FD8EE" w14:textId="77777777" w:rsidR="00A17DC1" w:rsidRDefault="00A17DC1" w:rsidP="00A17DC1">
            <w:pPr>
              <w:spacing w:after="0"/>
            </w:pPr>
            <w:r w:rsidRPr="00A17DC1">
              <w:rPr>
                <w:highlight w:val="yellow"/>
              </w:rPr>
              <w:t xml:space="preserve">        v_UEInformationResponse.message_.messageClassExtension.c2.ueInformationResponse_r16.criticalExtensions.ueInformationResponse_r16.rlf_Report_r16.nr_RLF_Report_r16.locationInfo_r16.commonLocationInfo_r16.velocityEstimate_r</w:t>
            </w:r>
            <w:proofErr w:type="gramStart"/>
            <w:r w:rsidRPr="00A17DC1">
              <w:rPr>
                <w:highlight w:val="yellow"/>
              </w:rPr>
              <w:t>16 :</w:t>
            </w:r>
            <w:proofErr w:type="gramEnd"/>
            <w:r w:rsidRPr="00A17DC1">
              <w:rPr>
                <w:highlight w:val="yellow"/>
              </w:rPr>
              <w:t>= ?;</w:t>
            </w:r>
          </w:p>
          <w:p w14:paraId="1851EA3F" w14:textId="77777777" w:rsidR="00A17DC1" w:rsidRDefault="00A17DC1" w:rsidP="00A17DC1">
            <w:pPr>
              <w:spacing w:after="0"/>
            </w:pPr>
          </w:p>
          <w:p w14:paraId="199426D1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63A1CEAE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5182D03D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car_NR_SRB_RrcPdu_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p_NeighbourCell</w:t>
            </w:r>
            <w:proofErr w:type="spellEnd"/>
            <w:r>
              <w:t xml:space="preserve">, tsc_NR_RbId_SRB1, </w:t>
            </w:r>
            <w:proofErr w:type="spellStart"/>
            <w:r>
              <w:t>v_UEInformationResponse</w:t>
            </w:r>
            <w:proofErr w:type="spellEnd"/>
            <w:r>
              <w:t xml:space="preserve">))  -&gt; value </w:t>
            </w:r>
            <w:proofErr w:type="spellStart"/>
            <w:r>
              <w:t>v_ReceivedMsg</w:t>
            </w:r>
            <w:proofErr w:type="spellEnd"/>
            <w:r>
              <w:t>;  // @sic R5s211638 sic@</w:t>
            </w:r>
          </w:p>
          <w:p w14:paraId="227B84A3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ReceivedReport</w:t>
            </w:r>
            <w:proofErr w:type="spellEnd"/>
            <w:r>
              <w:t xml:space="preserve"> :</w:t>
            </w:r>
            <w:proofErr w:type="gramEnd"/>
            <w:r>
              <w:t>= v_ReceivedMsg.Signalling.Rrc.Dcch.message_.messageClassExtension.c2.ueInformationResponse_r16.criticalExtensions.ueInformationResponse_r16.rlf_Report_r16;</w:t>
            </w:r>
          </w:p>
          <w:p w14:paraId="779C17D6" w14:textId="77777777" w:rsidR="00A17DC1" w:rsidRDefault="00A17DC1" w:rsidP="00A17DC1">
            <w:pPr>
              <w:spacing w:after="0"/>
            </w:pPr>
            <w:r>
              <w:t xml:space="preserve">      </w:t>
            </w:r>
          </w:p>
          <w:p w14:paraId="59990371" w14:textId="3A4B568B" w:rsidR="00572701" w:rsidRPr="002D280C" w:rsidRDefault="00A17DC1" w:rsidP="00A17DC1">
            <w:pPr>
              <w:rPr>
                <w:lang w:val="en-PH"/>
              </w:rPr>
            </w:pPr>
            <w:r>
              <w:t xml:space="preserve">      </w:t>
            </w:r>
          </w:p>
        </w:tc>
      </w:tr>
    </w:tbl>
    <w:p w14:paraId="4BE89D3B" w14:textId="77777777" w:rsidR="00572701" w:rsidRDefault="00572701" w:rsidP="00213FE3"/>
    <w:sectPr w:rsidR="00572701" w:rsidSect="00A0764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72F99" w14:textId="77777777" w:rsidR="003616A2" w:rsidRDefault="003616A2">
      <w:r>
        <w:separator/>
      </w:r>
    </w:p>
  </w:endnote>
  <w:endnote w:type="continuationSeparator" w:id="0">
    <w:p w14:paraId="19F48F0C" w14:textId="77777777" w:rsidR="003616A2" w:rsidRDefault="0036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F2335" w14:textId="77777777" w:rsidR="003616A2" w:rsidRDefault="003616A2">
      <w:r>
        <w:separator/>
      </w:r>
    </w:p>
  </w:footnote>
  <w:footnote w:type="continuationSeparator" w:id="0">
    <w:p w14:paraId="6E69BB18" w14:textId="77777777" w:rsidR="003616A2" w:rsidRDefault="00361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9DD99" w14:textId="77777777" w:rsidR="00D06725" w:rsidRDefault="00D0672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990B4" w14:textId="77777777" w:rsidR="00D06725" w:rsidRDefault="00D06725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5D011" w14:textId="77777777" w:rsidR="00D06725" w:rsidRDefault="00D0672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823D5"/>
    <w:multiLevelType w:val="hybridMultilevel"/>
    <w:tmpl w:val="579ED3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5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772496"/>
    <w:multiLevelType w:val="hybridMultilevel"/>
    <w:tmpl w:val="40A8D7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8"/>
  </w:num>
  <w:num w:numId="3">
    <w:abstractNumId w:val="9"/>
  </w:num>
  <w:num w:numId="4">
    <w:abstractNumId w:val="19"/>
  </w:num>
  <w:num w:numId="5">
    <w:abstractNumId w:val="0"/>
  </w:num>
  <w:num w:numId="6">
    <w:abstractNumId w:val="34"/>
  </w:num>
  <w:num w:numId="7">
    <w:abstractNumId w:val="20"/>
  </w:num>
  <w:num w:numId="8">
    <w:abstractNumId w:val="1"/>
  </w:num>
  <w:num w:numId="9">
    <w:abstractNumId w:val="10"/>
  </w:num>
  <w:num w:numId="10">
    <w:abstractNumId w:val="4"/>
  </w:num>
  <w:num w:numId="11">
    <w:abstractNumId w:val="27"/>
  </w:num>
  <w:num w:numId="12">
    <w:abstractNumId w:val="14"/>
  </w:num>
  <w:num w:numId="13">
    <w:abstractNumId w:val="37"/>
  </w:num>
  <w:num w:numId="14">
    <w:abstractNumId w:val="42"/>
  </w:num>
  <w:num w:numId="15">
    <w:abstractNumId w:val="28"/>
  </w:num>
  <w:num w:numId="16">
    <w:abstractNumId w:val="38"/>
  </w:num>
  <w:num w:numId="17">
    <w:abstractNumId w:val="29"/>
  </w:num>
  <w:num w:numId="18">
    <w:abstractNumId w:val="17"/>
  </w:num>
  <w:num w:numId="19">
    <w:abstractNumId w:val="35"/>
  </w:num>
  <w:num w:numId="20">
    <w:abstractNumId w:val="36"/>
  </w:num>
  <w:num w:numId="21">
    <w:abstractNumId w:val="2"/>
  </w:num>
  <w:num w:numId="22">
    <w:abstractNumId w:val="39"/>
  </w:num>
  <w:num w:numId="23">
    <w:abstractNumId w:val="23"/>
  </w:num>
  <w:num w:numId="24">
    <w:abstractNumId w:val="7"/>
  </w:num>
  <w:num w:numId="25">
    <w:abstractNumId w:val="15"/>
  </w:num>
  <w:num w:numId="26">
    <w:abstractNumId w:val="5"/>
  </w:num>
  <w:num w:numId="27">
    <w:abstractNumId w:val="30"/>
  </w:num>
  <w:num w:numId="28">
    <w:abstractNumId w:val="22"/>
  </w:num>
  <w:num w:numId="29">
    <w:abstractNumId w:val="21"/>
  </w:num>
  <w:num w:numId="30">
    <w:abstractNumId w:val="6"/>
  </w:num>
  <w:num w:numId="31">
    <w:abstractNumId w:val="12"/>
  </w:num>
  <w:num w:numId="32">
    <w:abstractNumId w:val="24"/>
  </w:num>
  <w:num w:numId="33">
    <w:abstractNumId w:val="25"/>
  </w:num>
  <w:num w:numId="34">
    <w:abstractNumId w:val="32"/>
  </w:num>
  <w:num w:numId="35">
    <w:abstractNumId w:val="26"/>
  </w:num>
  <w:num w:numId="36">
    <w:abstractNumId w:val="3"/>
  </w:num>
  <w:num w:numId="37">
    <w:abstractNumId w:val="13"/>
  </w:num>
  <w:num w:numId="38">
    <w:abstractNumId w:val="41"/>
  </w:num>
  <w:num w:numId="39">
    <w:abstractNumId w:val="11"/>
  </w:num>
  <w:num w:numId="40">
    <w:abstractNumId w:val="33"/>
  </w:num>
  <w:num w:numId="41">
    <w:abstractNumId w:val="8"/>
  </w:num>
  <w:num w:numId="42">
    <w:abstractNumId w:val="31"/>
  </w:num>
  <w:num w:numId="43">
    <w:abstractNumId w:val="16"/>
  </w:num>
  <w:num w:numId="44">
    <w:abstractNumId w:val="4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65E3"/>
    <w:rsid w:val="00060658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0A9F"/>
    <w:rsid w:val="000833CA"/>
    <w:rsid w:val="00084783"/>
    <w:rsid w:val="000879B9"/>
    <w:rsid w:val="0009046C"/>
    <w:rsid w:val="00091D7D"/>
    <w:rsid w:val="0009310B"/>
    <w:rsid w:val="00094FDE"/>
    <w:rsid w:val="00096ACE"/>
    <w:rsid w:val="000A0E51"/>
    <w:rsid w:val="000A1B8F"/>
    <w:rsid w:val="000A1C38"/>
    <w:rsid w:val="000A207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36CC7"/>
    <w:rsid w:val="00143134"/>
    <w:rsid w:val="00145D43"/>
    <w:rsid w:val="00147597"/>
    <w:rsid w:val="00152974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54ED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505C"/>
    <w:rsid w:val="001A5BE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52C5"/>
    <w:rsid w:val="001C6435"/>
    <w:rsid w:val="001D039E"/>
    <w:rsid w:val="001D0F0C"/>
    <w:rsid w:val="001D0FE2"/>
    <w:rsid w:val="001D0FF7"/>
    <w:rsid w:val="001D268E"/>
    <w:rsid w:val="001D2A82"/>
    <w:rsid w:val="001D605F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3A4A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3AE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80C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2F64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16A2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AE"/>
    <w:rsid w:val="004026B1"/>
    <w:rsid w:val="00410371"/>
    <w:rsid w:val="00410474"/>
    <w:rsid w:val="004128F1"/>
    <w:rsid w:val="00412C82"/>
    <w:rsid w:val="004134A5"/>
    <w:rsid w:val="004150D5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57E45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6EC"/>
    <w:rsid w:val="00477E57"/>
    <w:rsid w:val="00480997"/>
    <w:rsid w:val="00480E1E"/>
    <w:rsid w:val="004828EB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E3127"/>
    <w:rsid w:val="004F020C"/>
    <w:rsid w:val="004F152A"/>
    <w:rsid w:val="004F3E26"/>
    <w:rsid w:val="004F4B1B"/>
    <w:rsid w:val="004F6485"/>
    <w:rsid w:val="004F69EA"/>
    <w:rsid w:val="004F76A6"/>
    <w:rsid w:val="004F7D61"/>
    <w:rsid w:val="00510B0A"/>
    <w:rsid w:val="0051486D"/>
    <w:rsid w:val="0051580D"/>
    <w:rsid w:val="00515B06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0901"/>
    <w:rsid w:val="00531704"/>
    <w:rsid w:val="005329B6"/>
    <w:rsid w:val="00534574"/>
    <w:rsid w:val="00543412"/>
    <w:rsid w:val="005435AA"/>
    <w:rsid w:val="005438DB"/>
    <w:rsid w:val="0054672C"/>
    <w:rsid w:val="00546735"/>
    <w:rsid w:val="00547111"/>
    <w:rsid w:val="00547CAE"/>
    <w:rsid w:val="00550693"/>
    <w:rsid w:val="00550859"/>
    <w:rsid w:val="0055088A"/>
    <w:rsid w:val="00553188"/>
    <w:rsid w:val="00556622"/>
    <w:rsid w:val="00564C5E"/>
    <w:rsid w:val="005653AA"/>
    <w:rsid w:val="00567546"/>
    <w:rsid w:val="0056768D"/>
    <w:rsid w:val="00570611"/>
    <w:rsid w:val="0057270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133F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C0BA1"/>
    <w:rsid w:val="005C2571"/>
    <w:rsid w:val="005C61A5"/>
    <w:rsid w:val="005C6231"/>
    <w:rsid w:val="005C7A2D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A80"/>
    <w:rsid w:val="00633F3C"/>
    <w:rsid w:val="00634C17"/>
    <w:rsid w:val="00635C3A"/>
    <w:rsid w:val="00635ED5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4D52"/>
    <w:rsid w:val="00687A55"/>
    <w:rsid w:val="00687A75"/>
    <w:rsid w:val="00687F85"/>
    <w:rsid w:val="00692340"/>
    <w:rsid w:val="006935CD"/>
    <w:rsid w:val="00694393"/>
    <w:rsid w:val="0069498F"/>
    <w:rsid w:val="00695808"/>
    <w:rsid w:val="00695A37"/>
    <w:rsid w:val="00695D44"/>
    <w:rsid w:val="0069714E"/>
    <w:rsid w:val="006A04C3"/>
    <w:rsid w:val="006A16C0"/>
    <w:rsid w:val="006A2284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D9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6F7E00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855"/>
    <w:rsid w:val="00730E2A"/>
    <w:rsid w:val="007326C0"/>
    <w:rsid w:val="0073784E"/>
    <w:rsid w:val="00742356"/>
    <w:rsid w:val="00742C1C"/>
    <w:rsid w:val="007448CF"/>
    <w:rsid w:val="00745BC0"/>
    <w:rsid w:val="007473D5"/>
    <w:rsid w:val="007519A6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4333"/>
    <w:rsid w:val="00765C7A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5FEF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4342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877"/>
    <w:rsid w:val="00905D0D"/>
    <w:rsid w:val="009062FC"/>
    <w:rsid w:val="00907DA0"/>
    <w:rsid w:val="0091022C"/>
    <w:rsid w:val="009129AC"/>
    <w:rsid w:val="00913097"/>
    <w:rsid w:val="009136DD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1CC5"/>
    <w:rsid w:val="0096254E"/>
    <w:rsid w:val="0096383A"/>
    <w:rsid w:val="00963A8A"/>
    <w:rsid w:val="00964DBB"/>
    <w:rsid w:val="00970FDD"/>
    <w:rsid w:val="0097142D"/>
    <w:rsid w:val="009715FE"/>
    <w:rsid w:val="00975657"/>
    <w:rsid w:val="00975E55"/>
    <w:rsid w:val="00975E70"/>
    <w:rsid w:val="009777D9"/>
    <w:rsid w:val="009807F8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968"/>
    <w:rsid w:val="00A01CF2"/>
    <w:rsid w:val="00A05253"/>
    <w:rsid w:val="00A05A97"/>
    <w:rsid w:val="00A07642"/>
    <w:rsid w:val="00A144CA"/>
    <w:rsid w:val="00A15FB4"/>
    <w:rsid w:val="00A16F45"/>
    <w:rsid w:val="00A172CF"/>
    <w:rsid w:val="00A17DC1"/>
    <w:rsid w:val="00A2244A"/>
    <w:rsid w:val="00A22818"/>
    <w:rsid w:val="00A246B6"/>
    <w:rsid w:val="00A30939"/>
    <w:rsid w:val="00A30AC2"/>
    <w:rsid w:val="00A30FD2"/>
    <w:rsid w:val="00A31099"/>
    <w:rsid w:val="00A31DD1"/>
    <w:rsid w:val="00A354FA"/>
    <w:rsid w:val="00A368D5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4E7"/>
    <w:rsid w:val="00A725B6"/>
    <w:rsid w:val="00A7671C"/>
    <w:rsid w:val="00A83BF2"/>
    <w:rsid w:val="00A85F07"/>
    <w:rsid w:val="00A86F1E"/>
    <w:rsid w:val="00A878CF"/>
    <w:rsid w:val="00A90051"/>
    <w:rsid w:val="00A9307D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759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2EF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45DD"/>
    <w:rsid w:val="00B258BB"/>
    <w:rsid w:val="00B26A08"/>
    <w:rsid w:val="00B26E97"/>
    <w:rsid w:val="00B30378"/>
    <w:rsid w:val="00B3046A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0E96"/>
    <w:rsid w:val="00C44610"/>
    <w:rsid w:val="00C5007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DAF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232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347D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4A08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B637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4F3"/>
    <w:rsid w:val="00DD3FCD"/>
    <w:rsid w:val="00DD6303"/>
    <w:rsid w:val="00DD76E5"/>
    <w:rsid w:val="00DE0CA1"/>
    <w:rsid w:val="00DE0DF8"/>
    <w:rsid w:val="00DE0F25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32D2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2668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5AE8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1A1E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17F50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572701"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uiPriority w:val="99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C94DFE"/>
    <w:pPr>
      <w:ind w:left="720"/>
    </w:pPr>
  </w:style>
  <w:style w:type="character" w:styleId="NichtaufgelsteErwhnung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berschrift2Zchn">
    <w:name w:val="Überschrift 2 Zchn"/>
    <w:aliases w:val="Head2A Zchn,2 Zchn,H2 Zchn,h2 Zchn"/>
    <w:link w:val="berschrift2"/>
    <w:qFormat/>
    <w:rsid w:val="00C15688"/>
    <w:rPr>
      <w:rFonts w:ascii="Arial" w:hAnsi="Arial"/>
      <w:sz w:val="32"/>
      <w:lang w:val="en-GB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link w:val="berschrift1"/>
    <w:rsid w:val="00A01CF2"/>
    <w:rPr>
      <w:rFonts w:ascii="Arial" w:hAnsi="Arial"/>
      <w:sz w:val="36"/>
      <w:lang w:val="en-GB"/>
    </w:rPr>
  </w:style>
  <w:style w:type="character" w:customStyle="1" w:styleId="berschrift3Zchn">
    <w:name w:val="Überschrift 3 Zchn"/>
    <w:aliases w:val="Underrubrik2 Zchn,H3 Zchn,0H Zchn,h3 Zchn,no break Zchn"/>
    <w:link w:val="berschrift3"/>
    <w:rsid w:val="00A01CF2"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rsid w:val="00A01CF2"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rsid w:val="00A01CF2"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rsid w:val="00A01CF2"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rsid w:val="00A01CF2"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rsid w:val="00A01CF2"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rsid w:val="00A01CF2"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unotentextZchn">
    <w:name w:val="Fußnotentext Zchn"/>
    <w:link w:val="Funoten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KommentartextZchn">
    <w:name w:val="Kommentartext Zchn"/>
    <w:link w:val="Kommentartext"/>
    <w:semiHidden/>
    <w:rsid w:val="00A01CF2"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584659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Absatz-Standardschriftar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  <w:style w:type="character" w:customStyle="1" w:styleId="PLChar">
    <w:name w:val="PL Char"/>
    <w:basedOn w:val="Absatz-Standardschriftart"/>
    <w:link w:val="PL"/>
    <w:locked/>
    <w:rsid w:val="00080A9F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9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02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9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4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7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3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2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3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0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3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43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4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2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4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43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8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6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3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03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1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8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0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0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9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8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85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26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2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0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17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26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9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8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83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3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6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7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8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5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3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3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7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7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0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0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0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2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9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5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1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9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2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3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2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5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9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8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2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8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1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4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5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3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5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8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7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9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4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73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1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2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2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52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8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9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8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0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7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37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15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8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1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1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6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5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9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5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8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3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27C8A-178C-4B8F-9F48-CE8A5AE97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19</Pages>
  <Words>7076</Words>
  <Characters>40338</Characters>
  <Application>Microsoft Office Word</Application>
  <DocSecurity>0</DocSecurity>
  <Lines>336</Lines>
  <Paragraphs>94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1" baseType="lpstr">
      <vt:lpstr>MTG_TITLE</vt:lpstr>
      <vt:lpstr>MTG_TITLE</vt:lpstr>
      <vt:lpstr>Online, , 9th Dec 2022 - 31st Dec 2023</vt:lpstr>
      <vt:lpstr>Table of Contents</vt:lpstr>
      <vt:lpstr>Overview</vt:lpstr>
      <vt:lpstr>Corrections required</vt:lpstr>
      <vt:lpstr>    Change 1</vt:lpstr>
      <vt:lpstr>    Change 2</vt:lpstr>
      <vt:lpstr>    Change 3</vt:lpstr>
      <vt:lpstr>    Change 4</vt:lpstr>
      <vt:lpstr>MTG_TITLE</vt:lpstr>
    </vt:vector>
  </TitlesOfParts>
  <Company>3GPP Support Team</Company>
  <LinksUpToDate>false</LinksUpToDate>
  <CharactersWithSpaces>47320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2023-09-13T13:47:00Z</dcterms:created>
  <dcterms:modified xsi:type="dcterms:W3CDTF">2023-09-13T13:47:00Z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