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6556F32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80A9F" w:rsidRPr="00080A9F">
        <w:rPr>
          <w:b/>
          <w:noProof/>
          <w:sz w:val="24"/>
        </w:rPr>
        <w:t>R5s230455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EEB501F" w:rsidR="000460FA" w:rsidRPr="000565E3" w:rsidRDefault="00080A9F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80A9F">
              <w:rPr>
                <w:b/>
                <w:bCs/>
                <w:sz w:val="24"/>
                <w:szCs w:val="24"/>
              </w:rPr>
              <w:t>3104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FBEB0EC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 xml:space="preserve">Correction to </w:t>
            </w:r>
            <w:r w:rsidR="00C40E96">
              <w:t xml:space="preserve">Rel-16 MDT Cases </w:t>
            </w:r>
            <w:r w:rsidR="00080A9F">
              <w:t xml:space="preserve">: </w:t>
            </w:r>
            <w:r w:rsidR="00C40E96">
              <w:rPr>
                <w:lang w:val="en-US"/>
              </w:rPr>
              <w:t xml:space="preserve">8.1.6.1.1.1, </w:t>
            </w:r>
            <w:r w:rsidR="00091D7D">
              <w:rPr>
                <w:lang w:val="en-US"/>
              </w:rPr>
              <w:t>8.1.6.1.3.5, 8.1.6.1.4.5, 8.1.6.2.1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BEDD617" w:rsidR="000460FA" w:rsidRDefault="00080A9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080A9F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BBF4C33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0387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40E96">
              <w:rPr>
                <w:noProof/>
              </w:rPr>
              <w:t>25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805E1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0A166D25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5E735" w14:textId="77777777" w:rsidR="00080A9F" w:rsidRPr="0000133D" w:rsidRDefault="00080A9F" w:rsidP="00080A9F">
            <w:pPr>
              <w:rPr>
                <w:rFonts w:ascii="Arial" w:hAnsi="Arial"/>
                <w:noProof/>
              </w:rPr>
            </w:pPr>
            <w:r w:rsidRPr="0000133D">
              <w:rPr>
                <w:rFonts w:ascii="Arial" w:hAnsi="Arial"/>
                <w:noProof/>
              </w:rPr>
              <w:t>UEInformationResponse containing CommonLocationInfo-r16 has following elements:</w:t>
            </w:r>
          </w:p>
          <w:p w14:paraId="756389A8" w14:textId="77777777" w:rsidR="00080A9F" w:rsidRDefault="00080A9F" w:rsidP="00080A9F">
            <w:pPr>
              <w:pStyle w:val="PL"/>
              <w:rPr>
                <w:szCs w:val="16"/>
                <w:lang w:eastAsia="en-GB"/>
              </w:rPr>
            </w:pPr>
            <w:r>
              <w:t xml:space="preserve">CommonLocationInfo-r16 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6A4F516" w14:textId="77777777" w:rsidR="00080A9F" w:rsidRDefault="00080A9F" w:rsidP="00080A9F">
            <w:pPr>
              <w:pStyle w:val="PL"/>
              <w:rPr>
                <w:sz w:val="20"/>
              </w:rPr>
            </w:pPr>
            <w:r>
              <w:t xml:space="preserve">    gnss-TOD-msec-r16 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>,</w:t>
            </w:r>
            <w:r>
              <w:rPr>
                <w:color w:val="C00000"/>
              </w:rPr>
              <w:t xml:space="preserve">   </w:t>
            </w:r>
            <w:r>
              <w:rPr>
                <w:rFonts w:ascii="Wingdings" w:hAnsi="Wingdings"/>
                <w:color w:val="C00000"/>
              </w:rPr>
              <w:t>è</w:t>
            </w:r>
            <w:r>
              <w:rPr>
                <w:color w:val="C00000"/>
              </w:rPr>
              <w:t xml:space="preserve"> Shall be present due to gnss-TOD-msec as sent in UDPATE UE Location</w:t>
            </w:r>
          </w:p>
          <w:p w14:paraId="015AF4A2" w14:textId="77777777" w:rsidR="00080A9F" w:rsidRDefault="00080A9F" w:rsidP="00080A9F">
            <w:pPr>
              <w:pStyle w:val="PL"/>
            </w:pPr>
            <w:r>
              <w:t xml:space="preserve">    locationTimestamp-r16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è</w:t>
            </w:r>
            <w:r>
              <w:t xml:space="preserve"> Optional </w:t>
            </w:r>
          </w:p>
          <w:p w14:paraId="1967A1B4" w14:textId="77777777" w:rsidR="00080A9F" w:rsidRDefault="00080A9F" w:rsidP="00080A9F">
            <w:pPr>
              <w:pStyle w:val="PL"/>
            </w:pPr>
            <w:r>
              <w:t xml:space="preserve">    locationCoordinate-r16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         </w:t>
            </w:r>
            <w:r>
              <w:rPr>
                <w:rFonts w:ascii="Wingdings" w:hAnsi="Wingdings"/>
                <w:color w:val="C00000"/>
              </w:rPr>
              <w:t>è</w:t>
            </w:r>
            <w:r>
              <w:rPr>
                <w:color w:val="C00000"/>
              </w:rPr>
              <w:t xml:space="preserve"> Shall be present due to ellipsoidPointWithAltitude as sent in UDPATE UE Location</w:t>
            </w:r>
            <w:r>
              <w:t xml:space="preserve">                </w:t>
            </w:r>
          </w:p>
          <w:p w14:paraId="37B3285F" w14:textId="77777777" w:rsidR="00080A9F" w:rsidRDefault="00080A9F" w:rsidP="00080A9F">
            <w:pPr>
              <w:pStyle w:val="PL"/>
            </w:pPr>
            <w:r>
              <w:t xml:space="preserve">    locationError-r16 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    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è</w:t>
            </w:r>
            <w:r>
              <w:t xml:space="preserve"> Optional</w:t>
            </w:r>
          </w:p>
          <w:p w14:paraId="6F208968" w14:textId="77777777" w:rsidR="00080A9F" w:rsidRDefault="00080A9F" w:rsidP="00080A9F">
            <w:pPr>
              <w:pStyle w:val="PL"/>
            </w:pPr>
            <w:r>
              <w:t xml:space="preserve">    locationSource-r16  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rFonts w:ascii="Wingdings" w:hAnsi="Wingdings"/>
              </w:rPr>
              <w:t>è</w:t>
            </w:r>
            <w:r>
              <w:t xml:space="preserve"> Optional</w:t>
            </w:r>
          </w:p>
          <w:p w14:paraId="74BAFAD6" w14:textId="77777777" w:rsidR="001A505C" w:rsidRDefault="00080A9F" w:rsidP="00080A9F">
            <w:pPr>
              <w:pStyle w:val="CRCoverPage"/>
              <w:spacing w:after="0"/>
              <w:rPr>
                <w:color w:val="C00000"/>
              </w:rPr>
            </w:pPr>
            <w:r>
              <w:t xml:space="preserve">    velocityEstimate-r16      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     </w:t>
            </w:r>
            <w:r>
              <w:rPr>
                <w:color w:val="993366"/>
              </w:rPr>
              <w:t xml:space="preserve">OPTIONAL    </w:t>
            </w:r>
            <w:r>
              <w:rPr>
                <w:rFonts w:ascii="Wingdings" w:hAnsi="Wingdings"/>
                <w:color w:val="C00000"/>
              </w:rPr>
              <w:t>è</w:t>
            </w:r>
            <w:r>
              <w:rPr>
                <w:color w:val="C00000"/>
              </w:rPr>
              <w:t xml:space="preserve"> Shall be present due to </w:t>
            </w:r>
            <w:proofErr w:type="spellStart"/>
            <w:r>
              <w:rPr>
                <w:color w:val="C00000"/>
              </w:rPr>
              <w:t>horizontalVelocity</w:t>
            </w:r>
            <w:proofErr w:type="spellEnd"/>
            <w:r>
              <w:rPr>
                <w:color w:val="C00000"/>
              </w:rPr>
              <w:t xml:space="preserve"> as sent in UDPATE UE Location</w:t>
            </w:r>
          </w:p>
          <w:p w14:paraId="61E11362" w14:textId="77777777" w:rsidR="00080A9F" w:rsidRDefault="00080A9F" w:rsidP="00080A9F">
            <w:pPr>
              <w:pStyle w:val="CRCoverPage"/>
              <w:spacing w:after="0"/>
              <w:rPr>
                <w:color w:val="C00000"/>
              </w:rPr>
            </w:pPr>
          </w:p>
          <w:p w14:paraId="17AD471D" w14:textId="12B18D71" w:rsidR="00080A9F" w:rsidRPr="00D268E5" w:rsidRDefault="00080A9F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0FBD7" w14:textId="77777777" w:rsidR="00080A9F" w:rsidRDefault="00080A9F" w:rsidP="00080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717DC">
              <w:rPr>
                <w:noProof/>
                <w:lang w:eastAsia="zh-CN"/>
              </w:rPr>
              <w:t>gnss-TOD-msec-r16</w:t>
            </w:r>
            <w:r>
              <w:rPr>
                <w:noProof/>
                <w:lang w:eastAsia="zh-CN"/>
              </w:rPr>
              <w:t xml:space="preserve">  -- Shall be present </w:t>
            </w:r>
            <w:r>
              <w:rPr>
                <w:noProof/>
                <w:lang w:eastAsia="zh-CN"/>
              </w:rPr>
              <w:br/>
              <w:t xml:space="preserve">IE </w:t>
            </w:r>
            <w:r>
              <w:t xml:space="preserve">locationTimestamp-r16 </w:t>
            </w:r>
            <w:r>
              <w:rPr>
                <w:noProof/>
                <w:lang w:eastAsia="zh-CN"/>
              </w:rPr>
              <w:t>– Optional</w:t>
            </w:r>
          </w:p>
          <w:p w14:paraId="511F6430" w14:textId="1DFA2E71" w:rsidR="001A505C" w:rsidRPr="00D268E5" w:rsidRDefault="00080A9F" w:rsidP="0008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IE </w:t>
            </w:r>
            <w:r>
              <w:t>locationCoordinate-r16 – Shall be present</w:t>
            </w:r>
            <w:r>
              <w:rPr>
                <w:noProof/>
                <w:lang w:eastAsia="zh-CN"/>
              </w:rPr>
              <w:br/>
              <w:t xml:space="preserve">IE locationError-r16 – Optional </w:t>
            </w:r>
            <w:r>
              <w:rPr>
                <w:noProof/>
                <w:lang w:eastAsia="zh-CN"/>
              </w:rPr>
              <w:br/>
              <w:t xml:space="preserve">IE </w:t>
            </w:r>
            <w:r w:rsidRPr="00554896">
              <w:rPr>
                <w:noProof/>
                <w:lang w:eastAsia="zh-CN"/>
              </w:rPr>
              <w:t>locationSource</w:t>
            </w:r>
            <w:r>
              <w:rPr>
                <w:noProof/>
                <w:lang w:eastAsia="zh-CN"/>
              </w:rPr>
              <w:t>-r16 -- Optional</w:t>
            </w:r>
            <w:r>
              <w:rPr>
                <w:noProof/>
                <w:lang w:eastAsia="zh-CN"/>
              </w:rPr>
              <w:br/>
              <w:t>IE velocityEstimate-r16 – Shall be present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3133B85C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8.1.6.1.1.1.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>, 8.1.6.1.3.5.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>, 8.1.6.1.4.5.1.</w:t>
            </w:r>
            <w:r w:rsidR="0097142D">
              <w:rPr>
                <w:noProof/>
                <w:lang w:eastAsia="zh-CN"/>
              </w:rPr>
              <w:t>NR5GC</w:t>
            </w:r>
            <w:r>
              <w:rPr>
                <w:noProof/>
                <w:lang w:eastAsia="zh-CN"/>
              </w:rPr>
              <w:t xml:space="preserve"> and 8.1.6.2.1.3.</w:t>
            </w:r>
            <w:r w:rsidR="0097142D">
              <w:rPr>
                <w:noProof/>
                <w:lang w:eastAsia="zh-CN"/>
              </w:rPr>
              <w:t>NR5GC</w:t>
            </w:r>
          </w:p>
        </w:tc>
      </w:tr>
      <w:tr w:rsidR="00C40E96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C40E96" w:rsidRDefault="00C40E96" w:rsidP="00C40E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E96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E96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C40E96" w:rsidRDefault="00C40E96" w:rsidP="00C40E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375156A5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E887895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A76AF39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>
              <w:rPr>
                <w:noProof/>
              </w:rPr>
              <w:t>38.523-1</w:t>
            </w:r>
          </w:p>
        </w:tc>
      </w:tr>
      <w:tr w:rsidR="00C40E96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C40E96" w:rsidRDefault="00C40E96" w:rsidP="00C40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C40E96" w:rsidRDefault="00C40E96" w:rsidP="00C40E96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C40E96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C40E96" w:rsidRDefault="00C40E96" w:rsidP="00C40E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C40E96" w:rsidRDefault="00C40E96" w:rsidP="00C40E96">
            <w:pPr>
              <w:pStyle w:val="CRCoverPage"/>
              <w:spacing w:after="0"/>
              <w:rPr>
                <w:noProof/>
              </w:rPr>
            </w:pPr>
          </w:p>
        </w:tc>
      </w:tr>
      <w:tr w:rsidR="00C40E96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E96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C40E96" w:rsidRPr="008863B9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C40E96" w:rsidRPr="008863B9" w:rsidRDefault="00C40E96" w:rsidP="00C40E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E96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C40E96" w:rsidRDefault="00C40E96" w:rsidP="00C40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C40E96" w:rsidRDefault="00C40E96" w:rsidP="00C40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135918195"/>
      <w:r w:rsidRPr="00D268E5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26B957" w14:textId="5C4A0CF0" w:rsidR="00765C7A" w:rsidRDefault="00446488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765C7A" w:rsidRPr="002C0290">
        <w:rPr>
          <w:rFonts w:ascii="Arial" w:hAnsi="Arial" w:cs="Arial"/>
          <w:iCs/>
        </w:rPr>
        <w:t>Table of Contents</w:t>
      </w:r>
      <w:r w:rsidR="00765C7A">
        <w:tab/>
      </w:r>
      <w:r w:rsidR="00765C7A">
        <w:fldChar w:fldCharType="begin"/>
      </w:r>
      <w:r w:rsidR="00765C7A">
        <w:instrText xml:space="preserve"> PAGEREF _Toc135918195 \h </w:instrText>
      </w:r>
      <w:r w:rsidR="00765C7A">
        <w:fldChar w:fldCharType="separate"/>
      </w:r>
      <w:r w:rsidR="00765C7A">
        <w:t>2</w:t>
      </w:r>
      <w:r w:rsidR="00765C7A">
        <w:fldChar w:fldCharType="end"/>
      </w:r>
    </w:p>
    <w:p w14:paraId="64A10244" w14:textId="3F3201FB" w:rsidR="00765C7A" w:rsidRDefault="00765C7A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2C0290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  <w:tab/>
      </w:r>
      <w:r w:rsidRPr="002C029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_Toc135918196 \h </w:instrText>
      </w:r>
      <w:r>
        <w:fldChar w:fldCharType="separate"/>
      </w:r>
      <w:r>
        <w:t>3</w:t>
      </w:r>
      <w:r>
        <w:fldChar w:fldCharType="end"/>
      </w:r>
    </w:p>
    <w:p w14:paraId="0FE0C55F" w14:textId="77F9E492" w:rsidR="00765C7A" w:rsidRDefault="00765C7A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</w:pPr>
      <w:r w:rsidRPr="002C0290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ja-JP"/>
          <w14:ligatures w14:val="standardContextual"/>
        </w:rPr>
        <w:tab/>
      </w:r>
      <w:r w:rsidRPr="002C0290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_Toc135918197 \h </w:instrText>
      </w:r>
      <w:r>
        <w:fldChar w:fldCharType="separate"/>
      </w:r>
      <w:r>
        <w:t>3</w:t>
      </w:r>
      <w:r>
        <w:fldChar w:fldCharType="end"/>
      </w:r>
    </w:p>
    <w:p w14:paraId="3D0078BF" w14:textId="6E73BFF2" w:rsidR="00765C7A" w:rsidRDefault="00765C7A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_Toc135918198 \h </w:instrText>
      </w:r>
      <w:r>
        <w:fldChar w:fldCharType="separate"/>
      </w:r>
      <w:r>
        <w:t>3</w:t>
      </w:r>
      <w:r>
        <w:fldChar w:fldCharType="end"/>
      </w:r>
    </w:p>
    <w:p w14:paraId="562509CF" w14:textId="702A54FA" w:rsidR="00765C7A" w:rsidRDefault="00765C7A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_Toc135918199 \h </w:instrText>
      </w:r>
      <w:r>
        <w:fldChar w:fldCharType="separate"/>
      </w:r>
      <w:r>
        <w:t>5</w:t>
      </w:r>
      <w:r>
        <w:fldChar w:fldCharType="end"/>
      </w:r>
    </w:p>
    <w:p w14:paraId="65F61C8B" w14:textId="2D2933A4" w:rsidR="00765C7A" w:rsidRDefault="00765C7A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_Toc135918200 \h </w:instrText>
      </w:r>
      <w:r>
        <w:fldChar w:fldCharType="separate"/>
      </w:r>
      <w:r>
        <w:t>9</w:t>
      </w:r>
      <w:r>
        <w:fldChar w:fldCharType="end"/>
      </w:r>
    </w:p>
    <w:p w14:paraId="2DB1F23D" w14:textId="24927892" w:rsidR="00765C7A" w:rsidRDefault="00765C7A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</w:pPr>
      <w:r w:rsidRPr="002C0290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ja-JP"/>
          <w14:ligatures w14:val="standardContextual"/>
        </w:rPr>
        <w:tab/>
      </w:r>
      <w:r w:rsidRPr="002C0290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_Toc135918201 \h </w:instrText>
      </w:r>
      <w:r>
        <w:fldChar w:fldCharType="separate"/>
      </w:r>
      <w:r>
        <w:t>12</w:t>
      </w:r>
      <w:r>
        <w:fldChar w:fldCharType="end"/>
      </w:r>
    </w:p>
    <w:p w14:paraId="33D17DF6" w14:textId="1EA6DDA9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5918196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5918197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318EBBDF" w14:textId="0011141B" w:rsidR="00730855" w:rsidRDefault="00730855" w:rsidP="0073085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35918198"/>
      <w:bookmarkStart w:id="7" w:name="_Toc106975634"/>
      <w:bookmarkStart w:id="8" w:name="_Toc109680267"/>
      <w:bookmarkStart w:id="9" w:name="_Toc1226238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6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3"/>
        <w:gridCol w:w="11"/>
      </w:tblGrid>
      <w:tr w:rsidR="00730855" w14:paraId="547EA83D" w14:textId="77777777" w:rsidTr="00546735">
        <w:trPr>
          <w:gridAfter w:val="1"/>
          <w:wAfter w:w="11" w:type="dxa"/>
          <w:trHeight w:val="447"/>
        </w:trPr>
        <w:tc>
          <w:tcPr>
            <w:tcW w:w="1986" w:type="dxa"/>
          </w:tcPr>
          <w:p w14:paraId="4BCA3307" w14:textId="77777777" w:rsidR="00730855" w:rsidRDefault="00730855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2714654B" w14:textId="2F5F9344" w:rsidR="00730855" w:rsidRDefault="00D84A08" w:rsidP="00CD4E61">
            <w:pPr>
              <w:spacing w:after="0"/>
            </w:pPr>
            <w:r>
              <w:t>f_TC_8_1_6_1_1_1_NR5GC_TestBody()</w:t>
            </w:r>
          </w:p>
        </w:tc>
      </w:tr>
      <w:tr w:rsidR="00730855" w14:paraId="36FA9065" w14:textId="77777777" w:rsidTr="00546735">
        <w:trPr>
          <w:gridAfter w:val="1"/>
          <w:wAfter w:w="11" w:type="dxa"/>
          <w:trHeight w:val="452"/>
        </w:trPr>
        <w:tc>
          <w:tcPr>
            <w:tcW w:w="1986" w:type="dxa"/>
          </w:tcPr>
          <w:p w14:paraId="1A091CA1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09986D61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5DC7191A" w14:textId="77777777" w:rsidR="00730855" w:rsidRDefault="00730855" w:rsidP="00CD4E61">
            <w:pPr>
              <w:pStyle w:val="CRCoverPage"/>
              <w:spacing w:after="0"/>
              <w:rPr>
                <w:noProof/>
              </w:rPr>
            </w:pPr>
          </w:p>
          <w:p w14:paraId="3A1AF375" w14:textId="77777777" w:rsidR="00730855" w:rsidRPr="00FA46AD" w:rsidRDefault="00730855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730855" w14:paraId="26A2F6CD" w14:textId="77777777" w:rsidTr="00546735">
        <w:trPr>
          <w:gridAfter w:val="1"/>
          <w:wAfter w:w="11" w:type="dxa"/>
        </w:trPr>
        <w:tc>
          <w:tcPr>
            <w:tcW w:w="1986" w:type="dxa"/>
          </w:tcPr>
          <w:p w14:paraId="458231B5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2EB9BD61" w14:textId="7433419F" w:rsidR="00730855" w:rsidRPr="00FA46AD" w:rsidRDefault="004E3127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Modify the checking of Measurement Report at Step 4 using </w:t>
            </w:r>
            <w:r w:rsidRPr="004E3127">
              <w:t>cdr_38508_MeasResults_LocationInfo</w:t>
            </w:r>
            <w:r>
              <w:t xml:space="preserve"> to NOT check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</w:t>
            </w:r>
          </w:p>
        </w:tc>
      </w:tr>
      <w:tr w:rsidR="00730855" w14:paraId="349F1E68" w14:textId="77777777" w:rsidTr="00546735">
        <w:trPr>
          <w:gridAfter w:val="1"/>
          <w:wAfter w:w="11" w:type="dxa"/>
        </w:trPr>
        <w:tc>
          <w:tcPr>
            <w:tcW w:w="1986" w:type="dxa"/>
          </w:tcPr>
          <w:p w14:paraId="54E2D1AA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1C9253A2" w14:textId="53DAEBC6" w:rsidR="00730855" w:rsidRPr="00880368" w:rsidRDefault="00D84A08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D84A08">
              <w:rPr>
                <w:rFonts w:ascii="Arial" w:hAnsi="Arial" w:cs="Arial"/>
              </w:rPr>
              <w:t>RRC_MDT_IntraNR_Immediate_NR5GC.ttcn</w:t>
            </w:r>
          </w:p>
        </w:tc>
      </w:tr>
      <w:tr w:rsidR="00546735" w14:paraId="6B2339FF" w14:textId="77777777" w:rsidTr="00546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EC9650" w14:textId="77777777" w:rsidR="00546735" w:rsidRDefault="00546735" w:rsidP="0095290E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F3EA6" w14:textId="0562D37C" w:rsidR="00546735" w:rsidRPr="00A9307D" w:rsidRDefault="00A9307D" w:rsidP="0095290E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Accepted conditional to prose CR agreement at RAN5#100</w:t>
            </w:r>
          </w:p>
        </w:tc>
      </w:tr>
    </w:tbl>
    <w:p w14:paraId="4EA680E2" w14:textId="77777777" w:rsidR="00730855" w:rsidRDefault="00730855" w:rsidP="00730855"/>
    <w:p w14:paraId="64AB4E6B" w14:textId="77777777" w:rsidR="00730855" w:rsidRPr="00570959" w:rsidRDefault="00730855" w:rsidP="0073085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7EAC3B07" w14:textId="77777777" w:rsidTr="00CD4E61">
        <w:tc>
          <w:tcPr>
            <w:tcW w:w="9855" w:type="dxa"/>
          </w:tcPr>
          <w:p w14:paraId="47F71BC0" w14:textId="77777777" w:rsidR="00D84A08" w:rsidRDefault="00D84A08" w:rsidP="00D84A08">
            <w:pPr>
              <w:spacing w:after="0"/>
            </w:pPr>
            <w:r>
              <w:t>function f_TC_8_1_6_1_1_1_NR5GC_TestBody() runs on NR_BASE_PTC</w:t>
            </w:r>
          </w:p>
          <w:p w14:paraId="6DF06512" w14:textId="77777777" w:rsidR="00D84A08" w:rsidRDefault="00D84A08" w:rsidP="00D84A08">
            <w:pPr>
              <w:spacing w:after="0"/>
            </w:pPr>
            <w:r>
              <w:t xml:space="preserve">  {</w:t>
            </w:r>
          </w:p>
          <w:p w14:paraId="3A6258F4" w14:textId="77777777" w:rsidR="00D84A08" w:rsidRDefault="00D84A08" w:rsidP="00D84A08">
            <w:pPr>
              <w:spacing w:after="0"/>
            </w:pPr>
            <w:r>
              <w:t xml:space="preserve">   </w:t>
            </w:r>
          </w:p>
          <w:p w14:paraId="69FB5464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v_CellPower_T1_FR1 := -98;</w:t>
            </w:r>
          </w:p>
          <w:p w14:paraId="69E172AB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v_CellPower_T1_FR2 := -96; //@sic R5-216496 sic@</w:t>
            </w:r>
          </w:p>
          <w:p w14:paraId="08F8EB02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v_CellPower_T2_FR1 := -78;</w:t>
            </w:r>
          </w:p>
          <w:p w14:paraId="505C59E2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v_CellPower_T2_FR2 := -82; //@sic R5-216496 sic@</w:t>
            </w:r>
          </w:p>
          <w:p w14:paraId="01F108C0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16E95278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100D793A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v_AbsThreshSS_Rsrp</w:t>
            </w:r>
            <w:proofErr w:type="spellEnd"/>
            <w:r>
              <w:t>;</w:t>
            </w:r>
          </w:p>
          <w:p w14:paraId="6FF04FF4" w14:textId="77777777" w:rsidR="00D84A08" w:rsidRDefault="00D84A08" w:rsidP="00D84A08">
            <w:pPr>
              <w:spacing w:after="0"/>
            </w:pPr>
            <w:r>
              <w:t xml:space="preserve">   var Hysteresis </w:t>
            </w:r>
            <w:proofErr w:type="spellStart"/>
            <w:r>
              <w:t>v_Hysteresis</w:t>
            </w:r>
            <w:proofErr w:type="spellEnd"/>
            <w:r>
              <w:t>;</w:t>
            </w:r>
          </w:p>
          <w:p w14:paraId="71383215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13E645F2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04160133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5B38C26A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2B8741E3" w14:textId="77777777" w:rsidR="00D84A08" w:rsidRDefault="00D84A08" w:rsidP="00D84A08">
            <w:pPr>
              <w:spacing w:after="0"/>
            </w:pPr>
            <w:r>
              <w:t xml:space="preserve">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7EF77216" w14:textId="77777777" w:rsidR="00D84A08" w:rsidRDefault="00D84A08" w:rsidP="00D84A08">
            <w:pPr>
              <w:spacing w:after="0"/>
            </w:pPr>
            <w:r>
              <w:t xml:space="preserve">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75E0A0E9" w14:textId="77777777" w:rsidR="00D84A08" w:rsidRDefault="00D84A08" w:rsidP="00D84A08">
            <w:pPr>
              <w:spacing w:after="0"/>
            </w:pPr>
            <w:r>
              <w:t xml:space="preserve">   var template (value) OtherConfig_v1610 v_OtherConfig_v1610;    //@sic R5-231194 sic@</w:t>
            </w:r>
          </w:p>
          <w:p w14:paraId="458A12A4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5CF9EB21" w14:textId="77777777" w:rsidR="00D84A08" w:rsidRDefault="00D84A08" w:rsidP="00D84A08">
            <w:pPr>
              <w:spacing w:after="0"/>
            </w:pPr>
          </w:p>
          <w:p w14:paraId="7ABE2AC0" w14:textId="77777777" w:rsidR="00D84A08" w:rsidRDefault="00D84A08" w:rsidP="00D84A08">
            <w:pPr>
              <w:spacing w:after="0"/>
            </w:pPr>
            <w:r>
              <w:t xml:space="preserve">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7AF8D0" w14:textId="77777777" w:rsidR="00D84A08" w:rsidRDefault="00D84A08" w:rsidP="00D84A08">
            <w:pPr>
              <w:spacing w:after="0"/>
            </w:pPr>
            <w:r>
              <w:t xml:space="preserve">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intra NR measurement</w:t>
            </w:r>
          </w:p>
          <w:p w14:paraId="44A84783" w14:textId="77777777" w:rsidR="00D84A08" w:rsidRDefault="00D84A08" w:rsidP="00D84A08">
            <w:pPr>
              <w:spacing w:after="0"/>
            </w:pPr>
            <w:r>
              <w:t xml:space="preserve">   // and reporting for event A2 with </w:t>
            </w:r>
            <w:proofErr w:type="spellStart"/>
            <w:r>
              <w:t>includeLocationInfo</w:t>
            </w:r>
            <w:proofErr w:type="spellEnd"/>
            <w:r>
              <w:t xml:space="preserve"> configured.</w:t>
            </w:r>
          </w:p>
          <w:p w14:paraId="06CC417D" w14:textId="77777777" w:rsidR="00D84A08" w:rsidRDefault="00D84A08" w:rsidP="00D84A08">
            <w:pPr>
              <w:spacing w:after="0"/>
            </w:pPr>
            <w:r>
              <w:t xml:space="preserve">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64F9042B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4021C275" w14:textId="77777777" w:rsidR="00D84A08" w:rsidRDefault="00D84A08" w:rsidP="00D84A08">
            <w:pPr>
              <w:spacing w:after="0"/>
            </w:pPr>
            <w:r>
              <w:lastRenderedPageBreak/>
              <w:t xml:space="preserve">   </w:t>
            </w:r>
            <w:proofErr w:type="spellStart"/>
            <w:r>
              <w:t>v_AbsThreshSS_Rsrp</w:t>
            </w:r>
            <w:proofErr w:type="spellEnd"/>
            <w:r>
              <w:t xml:space="preserve"> := 57;</w:t>
            </w:r>
          </w:p>
          <w:p w14:paraId="6A2DDE5D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v_RsrpThres</w:t>
            </w:r>
            <w:proofErr w:type="spellEnd"/>
            <w:r>
              <w:t xml:space="preserve"> := 69;</w:t>
            </w:r>
          </w:p>
          <w:p w14:paraId="7CB88A25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v_Hysteresis</w:t>
            </w:r>
            <w:proofErr w:type="spellEnd"/>
            <w:r>
              <w:t xml:space="preserve"> := 0; //@sic R5-216496 sic@</w:t>
            </w:r>
          </w:p>
          <w:p w14:paraId="4E98B104" w14:textId="77777777" w:rsidR="00D84A08" w:rsidRDefault="00D84A08" w:rsidP="00D84A08">
            <w:pPr>
              <w:spacing w:after="0"/>
            </w:pPr>
            <w:r>
              <w:t xml:space="preserve"> </w:t>
            </w:r>
          </w:p>
          <w:p w14:paraId="52CBBECB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{cs_MeasObjectId1(nr_Cell1, </w:t>
            </w:r>
            <w:proofErr w:type="spellStart"/>
            <w:r>
              <w:t>v_AbsThreshSS_Rsrp</w:t>
            </w:r>
            <w:proofErr w:type="spellEnd"/>
            <w:r>
              <w:t>)};</w:t>
            </w:r>
          </w:p>
          <w:p w14:paraId="6D635181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{cs_NR_ReportConfigEventA2(tsc_NR_IdReportConfigId1,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</w:t>
            </w:r>
            <w:proofErr w:type="spellStart"/>
            <w:r>
              <w:t>v_Hysteresis</w:t>
            </w:r>
            <w:proofErr w:type="spellEnd"/>
            <w:r>
              <w:t>)}; //@sic R5s211595 sic@</w:t>
            </w:r>
          </w:p>
          <w:p w14:paraId="163AA0F3" w14:textId="77777777" w:rsidR="00D84A08" w:rsidRDefault="00D84A08" w:rsidP="00D84A08">
            <w:pPr>
              <w:spacing w:after="0"/>
            </w:pPr>
            <w:r>
              <w:t xml:space="preserve">   v_ReportConfigList[0].reportConfig.reportConfigNR.reportType.eventTriggered.includeCommonLocationInfo_r16 := true_;</w:t>
            </w:r>
          </w:p>
          <w:p w14:paraId="623D5115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{cs_NR_MeasId_Config_id1_obj1_conf1};</w:t>
            </w:r>
          </w:p>
          <w:p w14:paraId="655C856B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29773E34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>);</w:t>
            </w:r>
          </w:p>
          <w:p w14:paraId="5E9A0CAF" w14:textId="77777777" w:rsidR="00D84A08" w:rsidRDefault="00D84A08" w:rsidP="00D84A08">
            <w:pPr>
              <w:spacing w:after="0"/>
            </w:pPr>
            <w:r>
              <w:t xml:space="preserve">   v_OtherConfig_v1610 := cs_OtherConfig_v1610; //@sic R5-231194 sic@</w:t>
            </w:r>
          </w:p>
          <w:p w14:paraId="56E56D77" w14:textId="77777777" w:rsidR="00D84A08" w:rsidRDefault="00D84A08" w:rsidP="00D84A08">
            <w:pPr>
              <w:spacing w:after="0"/>
            </w:pPr>
            <w:r>
              <w:t xml:space="preserve">   v_OtherConfig_v1610.obtainCommonLocation_r16 := true_; //@sic R5-231194 sic@</w:t>
            </w:r>
          </w:p>
          <w:p w14:paraId="3AA54A8B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R5-231194 sic@</w:t>
            </w:r>
          </w:p>
          <w:p w14:paraId="722987F1" w14:textId="77777777" w:rsidR="00D84A08" w:rsidRDefault="00D84A08" w:rsidP="00D84A08">
            <w:pPr>
              <w:spacing w:after="0"/>
            </w:pPr>
          </w:p>
          <w:p w14:paraId="3E511366" w14:textId="77777777" w:rsidR="00D84A08" w:rsidRDefault="00D84A08" w:rsidP="00D84A08">
            <w:pPr>
              <w:spacing w:after="0"/>
            </w:pPr>
            <w:r>
              <w:t xml:space="preserve">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620ACB" w14:textId="77777777" w:rsidR="00D84A08" w:rsidRDefault="00D84A08" w:rsidP="00D84A08">
            <w:pPr>
              <w:spacing w:after="0"/>
            </w:pPr>
            <w:r>
              <w:t xml:space="preserve">   // The SS re-adjusts the SS/PBCH EPRE level according to row "T1" in Table 8.1.6.1.1.1.3.2-1.</w:t>
            </w:r>
          </w:p>
          <w:p w14:paraId="1744E650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f_NR_SetCellPower</w:t>
            </w:r>
            <w:proofErr w:type="spellEnd"/>
            <w:r>
              <w:t xml:space="preserve"> (nr_Cell1, v_CellPower_T1_FR1, v_CellPower_T1_FR2); //@sic R5-216496 sic@</w:t>
            </w:r>
          </w:p>
          <w:p w14:paraId="4944595D" w14:textId="77777777" w:rsidR="00D84A08" w:rsidRDefault="00D84A08" w:rsidP="00D84A08">
            <w:pPr>
              <w:spacing w:after="0"/>
            </w:pPr>
          </w:p>
          <w:p w14:paraId="5E251781" w14:textId="77777777" w:rsidR="00D84A08" w:rsidRDefault="00D84A08" w:rsidP="00D84A08">
            <w:pPr>
              <w:spacing w:after="0"/>
            </w:pPr>
            <w:r>
              <w:t xml:space="preserve">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0039E15" w14:textId="77777777" w:rsidR="00D84A08" w:rsidRDefault="00D84A08" w:rsidP="00D84A08">
            <w:pPr>
              <w:spacing w:after="0"/>
            </w:pPr>
            <w:r>
              <w:t xml:space="preserve">   // 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A2 with the UE </w:t>
            </w:r>
            <w:proofErr w:type="spellStart"/>
            <w:r>
              <w:t>commonLocationInfo</w:t>
            </w:r>
            <w:proofErr w:type="spellEnd"/>
            <w:r>
              <w:t xml:space="preserve"> included?</w:t>
            </w:r>
          </w:p>
          <w:p w14:paraId="35D46CE3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v_MeasResults</w:t>
            </w:r>
            <w:proofErr w:type="spellEnd"/>
            <w:r>
              <w:t xml:space="preserve"> := cdr_38508_MeasResults_LocationInfo(-, </w:t>
            </w:r>
            <w:proofErr w:type="spellStart"/>
            <w:r>
              <w:t>v_PhysCellId</w:t>
            </w:r>
            <w:proofErr w:type="spellEnd"/>
            <w:r>
              <w:t>, -, -, -, ?, ?, ?, *, ?, ?); //@sic R5s211595 sic@</w:t>
            </w:r>
          </w:p>
          <w:p w14:paraId="31621177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f_NR_ReceiveOneMeasurementReport</w:t>
            </w:r>
            <w:proofErr w:type="spellEnd"/>
            <w:r>
              <w:t xml:space="preserve">(nr_Cell1, </w:t>
            </w:r>
            <w:proofErr w:type="spellStart"/>
            <w:r>
              <w:t>v_MeasResults</w:t>
            </w:r>
            <w:proofErr w:type="spellEnd"/>
            <w:r>
              <w:t>);</w:t>
            </w:r>
          </w:p>
          <w:p w14:paraId="42C1B733" w14:textId="77777777" w:rsidR="00730855" w:rsidRDefault="00D84A08" w:rsidP="00D84A08">
            <w:pPr>
              <w:autoSpaceDE w:val="0"/>
              <w:autoSpaceDN w:val="0"/>
              <w:adjustRightInd w:val="0"/>
              <w:spacing w:after="0"/>
            </w:pPr>
            <w:r>
              <w:t xml:space="preserve">   </w:t>
            </w:r>
            <w:proofErr w:type="spellStart"/>
            <w:r>
              <w:t>f_NR_PreliminaryPass</w:t>
            </w:r>
            <w:proofErr w:type="spellEnd"/>
            <w:r>
              <w:t>(__FILE__, __LINE__, "Step 4");</w:t>
            </w:r>
          </w:p>
          <w:p w14:paraId="6B42DE4C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456E8CEF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09681DB9" w14:textId="7F56F128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  <w:p w14:paraId="2F4ED774" w14:textId="5819E5F7" w:rsidR="00D84A08" w:rsidRPr="00847BF2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0617D18" w14:textId="77777777" w:rsidR="00730855" w:rsidRDefault="00730855" w:rsidP="00730855"/>
    <w:p w14:paraId="2708DDCF" w14:textId="77777777" w:rsidR="00730855" w:rsidRPr="00BC25DD" w:rsidRDefault="00730855" w:rsidP="0073085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61DF8BEC" w14:textId="77777777" w:rsidTr="00CD4E61">
        <w:tc>
          <w:tcPr>
            <w:tcW w:w="9855" w:type="dxa"/>
          </w:tcPr>
          <w:p w14:paraId="37F8FB56" w14:textId="77777777" w:rsidR="00D84A08" w:rsidRDefault="00D84A08" w:rsidP="00D84A08">
            <w:pPr>
              <w:spacing w:after="0"/>
            </w:pPr>
            <w:r>
              <w:t>function f_TC_8_1_6_1_1_1_NR5GC_TestBody() runs on NR_BASE_PTC</w:t>
            </w:r>
          </w:p>
          <w:p w14:paraId="65CEDEAB" w14:textId="77777777" w:rsidR="00D84A08" w:rsidRDefault="00D84A08" w:rsidP="00D84A08">
            <w:pPr>
              <w:spacing w:after="0"/>
            </w:pPr>
            <w:r>
              <w:t xml:space="preserve">  {</w:t>
            </w:r>
          </w:p>
          <w:p w14:paraId="4C412A73" w14:textId="77777777" w:rsidR="00D84A08" w:rsidRDefault="00D84A08" w:rsidP="00D84A08">
            <w:pPr>
              <w:spacing w:after="0"/>
            </w:pPr>
            <w:r>
              <w:t xml:space="preserve">   </w:t>
            </w:r>
          </w:p>
          <w:p w14:paraId="7B065FEE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v_CellPower_T1_FR1 := -98;</w:t>
            </w:r>
          </w:p>
          <w:p w14:paraId="3E9B2BB7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v_CellPower_T1_FR2 := -96; //@sic R5-216496 sic@</w:t>
            </w:r>
          </w:p>
          <w:p w14:paraId="61E8E7DE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v_CellPower_T2_FR1 := -78;</w:t>
            </w:r>
          </w:p>
          <w:p w14:paraId="3F140810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v_CellPower_T2_FR2 := -82; //@sic R5-216496 sic@</w:t>
            </w:r>
          </w:p>
          <w:p w14:paraId="7E863489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7D9A6D18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28581F57" w14:textId="77777777" w:rsidR="00D84A08" w:rsidRDefault="00D84A08" w:rsidP="00D84A08">
            <w:pPr>
              <w:spacing w:after="0"/>
            </w:pPr>
            <w:r>
              <w:t xml:space="preserve">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v_AbsThreshSS_Rsrp</w:t>
            </w:r>
            <w:proofErr w:type="spellEnd"/>
            <w:r>
              <w:t>;</w:t>
            </w:r>
          </w:p>
          <w:p w14:paraId="57B71C8E" w14:textId="77777777" w:rsidR="00D84A08" w:rsidRDefault="00D84A08" w:rsidP="00D84A08">
            <w:pPr>
              <w:spacing w:after="0"/>
            </w:pPr>
            <w:r>
              <w:t xml:space="preserve">   var Hysteresis </w:t>
            </w:r>
            <w:proofErr w:type="spellStart"/>
            <w:r>
              <w:t>v_Hysteresis</w:t>
            </w:r>
            <w:proofErr w:type="spellEnd"/>
            <w:r>
              <w:t>;</w:t>
            </w:r>
          </w:p>
          <w:p w14:paraId="26CF4629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78C34CD0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7766B10F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39A38310" w14:textId="77777777" w:rsidR="00D84A08" w:rsidRDefault="00D84A08" w:rsidP="00D84A08">
            <w:pPr>
              <w:spacing w:after="0"/>
            </w:pPr>
            <w:r>
              <w:t xml:space="preserve">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50E7C4F8" w14:textId="77777777" w:rsidR="00D84A08" w:rsidRDefault="00D84A08" w:rsidP="00D84A08">
            <w:pPr>
              <w:spacing w:after="0"/>
            </w:pPr>
            <w:r>
              <w:t xml:space="preserve">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667C34DC" w14:textId="77777777" w:rsidR="00D84A08" w:rsidRDefault="00D84A08" w:rsidP="00D84A08">
            <w:pPr>
              <w:spacing w:after="0"/>
            </w:pPr>
            <w:r>
              <w:t xml:space="preserve">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4604C2CC" w14:textId="77777777" w:rsidR="00D84A08" w:rsidRDefault="00D84A08" w:rsidP="00D84A08">
            <w:pPr>
              <w:spacing w:after="0"/>
            </w:pPr>
            <w:r>
              <w:t xml:space="preserve">   var template (value) OtherConfig_v1610 v_OtherConfig_v1610;    //@sic R5-231194 sic@</w:t>
            </w:r>
          </w:p>
          <w:p w14:paraId="3FB1F502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291132F5" w14:textId="77777777" w:rsidR="00D84A08" w:rsidRDefault="00D84A08" w:rsidP="00D84A08">
            <w:pPr>
              <w:spacing w:after="0"/>
            </w:pPr>
          </w:p>
          <w:p w14:paraId="13DCA3B1" w14:textId="77777777" w:rsidR="00D84A08" w:rsidRDefault="00D84A08" w:rsidP="00D84A08">
            <w:pPr>
              <w:spacing w:after="0"/>
            </w:pPr>
            <w:r>
              <w:t xml:space="preserve">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808A1B" w14:textId="77777777" w:rsidR="00D84A08" w:rsidRDefault="00D84A08" w:rsidP="00D84A08">
            <w:pPr>
              <w:spacing w:after="0"/>
            </w:pPr>
            <w:r>
              <w:t xml:space="preserve">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intra NR measurement</w:t>
            </w:r>
          </w:p>
          <w:p w14:paraId="683EE840" w14:textId="77777777" w:rsidR="00D84A08" w:rsidRDefault="00D84A08" w:rsidP="00D84A08">
            <w:pPr>
              <w:spacing w:after="0"/>
            </w:pPr>
            <w:r>
              <w:t xml:space="preserve">   // and reporting for event A2 with </w:t>
            </w:r>
            <w:proofErr w:type="spellStart"/>
            <w:r>
              <w:t>includeLocationInfo</w:t>
            </w:r>
            <w:proofErr w:type="spellEnd"/>
            <w:r>
              <w:t xml:space="preserve"> configured.</w:t>
            </w:r>
          </w:p>
          <w:p w14:paraId="5060D32A" w14:textId="77777777" w:rsidR="00D84A08" w:rsidRDefault="00D84A08" w:rsidP="00D84A08">
            <w:pPr>
              <w:spacing w:after="0"/>
            </w:pPr>
            <w:r>
              <w:t xml:space="preserve">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2D91CC06" w14:textId="77777777" w:rsidR="00D84A08" w:rsidRDefault="00D84A08" w:rsidP="00D84A08">
            <w:pPr>
              <w:spacing w:after="0"/>
            </w:pPr>
            <w:r>
              <w:lastRenderedPageBreak/>
              <w:t xml:space="preserve">  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4D4CCCE2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v_AbsThreshSS_Rsrp</w:t>
            </w:r>
            <w:proofErr w:type="spellEnd"/>
            <w:r>
              <w:t xml:space="preserve"> := 57;</w:t>
            </w:r>
          </w:p>
          <w:p w14:paraId="165CD79D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v_RsrpThres</w:t>
            </w:r>
            <w:proofErr w:type="spellEnd"/>
            <w:r>
              <w:t xml:space="preserve"> := 69;</w:t>
            </w:r>
          </w:p>
          <w:p w14:paraId="02C86FE4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v_Hysteresis</w:t>
            </w:r>
            <w:proofErr w:type="spellEnd"/>
            <w:r>
              <w:t xml:space="preserve"> := 0; //@sic R5-216496 sic@</w:t>
            </w:r>
          </w:p>
          <w:p w14:paraId="5E7926BD" w14:textId="77777777" w:rsidR="00D84A08" w:rsidRDefault="00D84A08" w:rsidP="00D84A08">
            <w:pPr>
              <w:spacing w:after="0"/>
            </w:pPr>
            <w:r>
              <w:t xml:space="preserve"> </w:t>
            </w:r>
          </w:p>
          <w:p w14:paraId="68D0013E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{cs_MeasObjectId1(nr_Cell1, </w:t>
            </w:r>
            <w:proofErr w:type="spellStart"/>
            <w:r>
              <w:t>v_AbsThreshSS_Rsrp</w:t>
            </w:r>
            <w:proofErr w:type="spellEnd"/>
            <w:r>
              <w:t>)};</w:t>
            </w:r>
          </w:p>
          <w:p w14:paraId="0ECC9D8A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{cs_NR_ReportConfigEventA2(tsc_NR_IdReportConfigId1,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</w:t>
            </w:r>
            <w:proofErr w:type="spellStart"/>
            <w:r>
              <w:t>v_Hysteresis</w:t>
            </w:r>
            <w:proofErr w:type="spellEnd"/>
            <w:r>
              <w:t>)}; //@sic R5s211595 sic@</w:t>
            </w:r>
          </w:p>
          <w:p w14:paraId="5AC46DD4" w14:textId="77777777" w:rsidR="00D84A08" w:rsidRDefault="00D84A08" w:rsidP="00D84A08">
            <w:pPr>
              <w:spacing w:after="0"/>
            </w:pPr>
            <w:r>
              <w:t xml:space="preserve">   v_ReportConfigList[0].reportConfig.reportConfigNR.reportType.eventTriggered.includeCommonLocationInfo_r16 := true_;</w:t>
            </w:r>
          </w:p>
          <w:p w14:paraId="3CB64EC9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{cs_NR_MeasId_Config_id1_obj1_conf1};</w:t>
            </w:r>
          </w:p>
          <w:p w14:paraId="38F936A8" w14:textId="77777777" w:rsidR="00D84A08" w:rsidRDefault="00D84A08" w:rsidP="00D84A08">
            <w:pPr>
              <w:spacing w:after="0"/>
            </w:pPr>
            <w:r>
              <w:t xml:space="preserve">      </w:t>
            </w:r>
          </w:p>
          <w:p w14:paraId="4BB2A95E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>);</w:t>
            </w:r>
          </w:p>
          <w:p w14:paraId="201848ED" w14:textId="77777777" w:rsidR="00D84A08" w:rsidRDefault="00D84A08" w:rsidP="00D84A08">
            <w:pPr>
              <w:spacing w:after="0"/>
            </w:pPr>
            <w:r>
              <w:t xml:space="preserve">   v_OtherConfig_v1610 := cs_OtherConfig_v1610; //@sic R5-231194 sic@</w:t>
            </w:r>
          </w:p>
          <w:p w14:paraId="5EB27467" w14:textId="77777777" w:rsidR="00D84A08" w:rsidRDefault="00D84A08" w:rsidP="00D84A08">
            <w:pPr>
              <w:spacing w:after="0"/>
            </w:pPr>
            <w:r>
              <w:t xml:space="preserve">   v_OtherConfig_v1610.obtainCommonLocation_r16 := true_; //@sic R5-231194 sic@</w:t>
            </w:r>
          </w:p>
          <w:p w14:paraId="7F28781E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R5-231194 sic@</w:t>
            </w:r>
          </w:p>
          <w:p w14:paraId="4E951BE5" w14:textId="77777777" w:rsidR="00D84A08" w:rsidRDefault="00D84A08" w:rsidP="00D84A08">
            <w:pPr>
              <w:spacing w:after="0"/>
            </w:pPr>
          </w:p>
          <w:p w14:paraId="495C09EA" w14:textId="77777777" w:rsidR="00D84A08" w:rsidRDefault="00D84A08" w:rsidP="00D84A08">
            <w:pPr>
              <w:spacing w:after="0"/>
            </w:pPr>
            <w:r>
              <w:t xml:space="preserve">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F53B29" w14:textId="77777777" w:rsidR="00D84A08" w:rsidRDefault="00D84A08" w:rsidP="00D84A08">
            <w:pPr>
              <w:spacing w:after="0"/>
            </w:pPr>
            <w:r>
              <w:t xml:space="preserve">   // The SS re-adjusts the SS/PBCH EPRE level according to row "T1" in Table 8.1.6.1.1.1.3.2-1.</w:t>
            </w:r>
          </w:p>
          <w:p w14:paraId="5CEB75F9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f_NR_SetCellPower</w:t>
            </w:r>
            <w:proofErr w:type="spellEnd"/>
            <w:r>
              <w:t xml:space="preserve"> (nr_Cell1, v_CellPower_T1_FR1, v_CellPower_T1_FR2); //@sic R5-216496 sic@</w:t>
            </w:r>
          </w:p>
          <w:p w14:paraId="5019C8D1" w14:textId="77777777" w:rsidR="00D84A08" w:rsidRDefault="00D84A08" w:rsidP="00D84A08">
            <w:pPr>
              <w:spacing w:after="0"/>
            </w:pPr>
          </w:p>
          <w:p w14:paraId="0839E155" w14:textId="77777777" w:rsidR="00D84A08" w:rsidRDefault="00D84A08" w:rsidP="00D84A08">
            <w:pPr>
              <w:spacing w:after="0"/>
            </w:pPr>
            <w:r>
              <w:t xml:space="preserve">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862078" w14:textId="77777777" w:rsidR="00D84A08" w:rsidRDefault="00D84A08" w:rsidP="00D84A08">
            <w:pPr>
              <w:spacing w:after="0"/>
            </w:pPr>
            <w:r>
              <w:t xml:space="preserve">   // 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A2 with the UE </w:t>
            </w:r>
            <w:proofErr w:type="spellStart"/>
            <w:r>
              <w:t>commonLocationInfo</w:t>
            </w:r>
            <w:proofErr w:type="spellEnd"/>
            <w:r>
              <w:t xml:space="preserve"> included?</w:t>
            </w:r>
          </w:p>
          <w:p w14:paraId="479863F9" w14:textId="27C9200B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 w:rsidRPr="00D84A08">
              <w:rPr>
                <w:highlight w:val="yellow"/>
              </w:rPr>
              <w:t>v_MeasResults</w:t>
            </w:r>
            <w:proofErr w:type="spellEnd"/>
            <w:r w:rsidRPr="00D84A08">
              <w:rPr>
                <w:highlight w:val="yellow"/>
              </w:rPr>
              <w:t xml:space="preserve"> := cdr_38508_MeasResults_LocationInfo(-, </w:t>
            </w:r>
            <w:proofErr w:type="spellStart"/>
            <w:r w:rsidRPr="00D84A08">
              <w:rPr>
                <w:highlight w:val="yellow"/>
              </w:rPr>
              <w:t>v_PhysCellId</w:t>
            </w:r>
            <w:proofErr w:type="spellEnd"/>
            <w:r w:rsidRPr="00D84A08">
              <w:rPr>
                <w:highlight w:val="yellow"/>
              </w:rPr>
              <w:t>, -, -, -, ?, *, ?, *, *, ?);</w:t>
            </w:r>
            <w:r>
              <w:t xml:space="preserve"> //@sic R5s211595 sic@</w:t>
            </w:r>
          </w:p>
          <w:p w14:paraId="3C403321" w14:textId="77777777" w:rsidR="00D84A08" w:rsidRDefault="00D84A08" w:rsidP="00D84A08">
            <w:pPr>
              <w:spacing w:after="0"/>
            </w:pPr>
            <w:r>
              <w:t xml:space="preserve">   </w:t>
            </w:r>
            <w:proofErr w:type="spellStart"/>
            <w:r>
              <w:t>f_NR_ReceiveOneMeasurementReport</w:t>
            </w:r>
            <w:proofErr w:type="spellEnd"/>
            <w:r>
              <w:t xml:space="preserve">(nr_Cell1, </w:t>
            </w:r>
            <w:proofErr w:type="spellStart"/>
            <w:r>
              <w:t>v_MeasResults</w:t>
            </w:r>
            <w:proofErr w:type="spellEnd"/>
            <w:r>
              <w:t>);</w:t>
            </w:r>
          </w:p>
          <w:p w14:paraId="05F65381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</w:pPr>
            <w:r>
              <w:t xml:space="preserve">   </w:t>
            </w:r>
            <w:proofErr w:type="spellStart"/>
            <w:r>
              <w:t>f_NR_PreliminaryPass</w:t>
            </w:r>
            <w:proofErr w:type="spellEnd"/>
            <w:r>
              <w:t>(__FILE__, __LINE__, "Step 4");</w:t>
            </w:r>
          </w:p>
          <w:p w14:paraId="55EE3F86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3007D258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371D4B91" w14:textId="77777777" w:rsidR="00D84A08" w:rsidRDefault="00D84A08" w:rsidP="00D84A08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  <w:p w14:paraId="776B13B2" w14:textId="070DD033" w:rsidR="00730855" w:rsidRDefault="00730855" w:rsidP="00CD4E61"/>
        </w:tc>
      </w:tr>
    </w:tbl>
    <w:p w14:paraId="5807CB1A" w14:textId="77777777" w:rsidR="00730855" w:rsidRDefault="00730855" w:rsidP="00730855"/>
    <w:p w14:paraId="5C5F4576" w14:textId="2F18DC07" w:rsidR="009136DD" w:rsidRDefault="009136DD" w:rsidP="009136DD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35918199"/>
      <w:r>
        <w:rPr>
          <w:b/>
          <w:lang w:val="pt-BR"/>
        </w:rPr>
        <w:t xml:space="preserve">Change </w:t>
      </w:r>
      <w:bookmarkEnd w:id="7"/>
      <w:bookmarkEnd w:id="8"/>
      <w:bookmarkEnd w:id="9"/>
      <w:r w:rsidR="00730855">
        <w:rPr>
          <w:b/>
          <w:lang w:val="pt-BR"/>
        </w:rPr>
        <w:t>2</w:t>
      </w:r>
      <w:bookmarkEnd w:id="13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3"/>
        <w:gridCol w:w="11"/>
      </w:tblGrid>
      <w:tr w:rsidR="009136DD" w14:paraId="42C42D49" w14:textId="77777777" w:rsidTr="00546735">
        <w:trPr>
          <w:gridAfter w:val="1"/>
          <w:wAfter w:w="11" w:type="dxa"/>
          <w:trHeight w:val="447"/>
        </w:trPr>
        <w:tc>
          <w:tcPr>
            <w:tcW w:w="1986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54F12924" w14:textId="55F9A4C4" w:rsidR="009136DD" w:rsidRDefault="00293AE4" w:rsidP="00CD4E61">
            <w:pPr>
              <w:spacing w:after="0"/>
            </w:pPr>
            <w:r w:rsidRPr="00293AE4">
              <w:t>f_TC_8_1_6_2_1_TestBody()</w:t>
            </w:r>
          </w:p>
        </w:tc>
      </w:tr>
      <w:tr w:rsidR="004E3127" w14:paraId="1B05B0B0" w14:textId="77777777" w:rsidTr="00546735">
        <w:trPr>
          <w:gridAfter w:val="1"/>
          <w:wAfter w:w="11" w:type="dxa"/>
          <w:trHeight w:val="452"/>
        </w:trPr>
        <w:tc>
          <w:tcPr>
            <w:tcW w:w="1986" w:type="dxa"/>
          </w:tcPr>
          <w:p w14:paraId="7B0A0FE0" w14:textId="77777777" w:rsidR="004E3127" w:rsidRDefault="004E3127" w:rsidP="004E31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57934EFF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494A64E7" w14:textId="77777777" w:rsidR="004E3127" w:rsidRDefault="004E3127" w:rsidP="004E3127">
            <w:pPr>
              <w:pStyle w:val="CRCoverPage"/>
              <w:spacing w:after="0"/>
              <w:rPr>
                <w:noProof/>
              </w:rPr>
            </w:pPr>
          </w:p>
          <w:p w14:paraId="4C0FF3B8" w14:textId="460DCAB5" w:rsidR="004E3127" w:rsidRPr="00FA46AD" w:rsidRDefault="004E3127" w:rsidP="004E312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4E3127" w14:paraId="1AFAEDE9" w14:textId="77777777" w:rsidTr="00546735">
        <w:trPr>
          <w:gridAfter w:val="1"/>
          <w:wAfter w:w="11" w:type="dxa"/>
        </w:trPr>
        <w:tc>
          <w:tcPr>
            <w:tcW w:w="1986" w:type="dxa"/>
          </w:tcPr>
          <w:p w14:paraId="4458176B" w14:textId="77777777" w:rsidR="004E3127" w:rsidRDefault="004E3127" w:rsidP="004E312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028748A7" w14:textId="04725857" w:rsidR="004E3127" w:rsidRPr="00FA46AD" w:rsidRDefault="004E3127" w:rsidP="004E312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Modify the checking of Measurement Report at Step </w:t>
            </w:r>
            <w:r w:rsidR="002D280C">
              <w:rPr>
                <w:lang w:val="en-SG"/>
              </w:rPr>
              <w:t>5</w:t>
            </w:r>
            <w:r>
              <w:rPr>
                <w:lang w:val="en-SG"/>
              </w:rPr>
              <w:t xml:space="preserve"> using </w:t>
            </w:r>
            <w:r w:rsidRPr="004E3127">
              <w:t>cdr_38508_MeasResults_LocationInfo</w:t>
            </w:r>
            <w:r>
              <w:t xml:space="preserve"> to NOT check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</w:t>
            </w:r>
          </w:p>
        </w:tc>
      </w:tr>
      <w:tr w:rsidR="009136DD" w14:paraId="077F3675" w14:textId="77777777" w:rsidTr="00546735">
        <w:trPr>
          <w:gridAfter w:val="1"/>
          <w:wAfter w:w="11" w:type="dxa"/>
        </w:trPr>
        <w:tc>
          <w:tcPr>
            <w:tcW w:w="1986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518F74C3" w14:textId="0B10C66B" w:rsidR="009136DD" w:rsidRPr="00880368" w:rsidRDefault="00293AE4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293AE4">
              <w:rPr>
                <w:rFonts w:ascii="Arial" w:hAnsi="Arial" w:cs="Arial"/>
              </w:rPr>
              <w:t>RRC_MDT_InterRAT_NR5GC_NR.ttcn</w:t>
            </w:r>
          </w:p>
        </w:tc>
      </w:tr>
      <w:tr w:rsidR="00546735" w14:paraId="3419F8FF" w14:textId="77777777" w:rsidTr="00546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93E919" w14:textId="77777777" w:rsidR="00546735" w:rsidRDefault="00546735" w:rsidP="0095290E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22B0A" w14:textId="2531751D" w:rsidR="00546735" w:rsidRDefault="00A9307D" w:rsidP="0095290E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Accepted conditional to prose CR agreement at RAN5#100</w:t>
            </w: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43DB9D5D" w14:textId="77777777" w:rsidR="00530901" w:rsidRDefault="00530901" w:rsidP="00530901">
            <w:pPr>
              <w:spacing w:after="0"/>
            </w:pPr>
            <w:r>
              <w:t>function f_TC_8_1_6_2_1_TestBody() runs on NR_BASE_PTC</w:t>
            </w:r>
          </w:p>
          <w:p w14:paraId="5B30C30A" w14:textId="77777777" w:rsidR="00530901" w:rsidRDefault="00530901" w:rsidP="00530901">
            <w:pPr>
              <w:spacing w:after="0"/>
            </w:pPr>
            <w:r>
              <w:lastRenderedPageBreak/>
              <w:t xml:space="preserve">  {</w:t>
            </w:r>
          </w:p>
          <w:p w14:paraId="78B730B2" w14:textId="77777777" w:rsidR="00530901" w:rsidRDefault="00530901" w:rsidP="0053090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v_CellPowerList_AtT0_T1;</w:t>
            </w:r>
          </w:p>
          <w:p w14:paraId="26D4033E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v_CellPower_T0_T1_FR1 := -78;</w:t>
            </w:r>
          </w:p>
          <w:p w14:paraId="2E8D2EA0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v_CellPower_T0_T1_FR2 := -82; //@sic R5-220050, R5-216497 sic@ //FR2 is FFS</w:t>
            </w:r>
          </w:p>
          <w:p w14:paraId="79428670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082C807C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2E49CA06" w14:textId="77777777" w:rsidR="00530901" w:rsidRPr="00546735" w:rsidRDefault="00530901" w:rsidP="00530901">
            <w:pPr>
              <w:spacing w:after="0"/>
              <w:rPr>
                <w:lang w:val="it-IT"/>
              </w:rPr>
            </w:pPr>
            <w:r>
              <w:t xml:space="preserve">    </w:t>
            </w:r>
            <w:r w:rsidRPr="00546735">
              <w:rPr>
                <w:lang w:val="it-IT"/>
              </w:rPr>
              <w:t xml:space="preserve">var </w:t>
            </w:r>
            <w:proofErr w:type="spellStart"/>
            <w:r w:rsidRPr="00546735">
              <w:rPr>
                <w:lang w:val="it-IT"/>
              </w:rPr>
              <w:t>EUTRA_PhysCellId</w:t>
            </w:r>
            <w:proofErr w:type="spellEnd"/>
            <w:r w:rsidRPr="00546735">
              <w:rPr>
                <w:lang w:val="it-IT"/>
              </w:rPr>
              <w:t xml:space="preserve"> </w:t>
            </w:r>
            <w:proofErr w:type="spellStart"/>
            <w:r w:rsidRPr="00546735">
              <w:rPr>
                <w:lang w:val="it-IT"/>
              </w:rPr>
              <w:t>v_EUTRA_CellId</w:t>
            </w:r>
            <w:proofErr w:type="spellEnd"/>
            <w:r w:rsidRPr="00546735">
              <w:rPr>
                <w:lang w:val="it-IT"/>
              </w:rPr>
              <w:t>;</w:t>
            </w:r>
          </w:p>
          <w:p w14:paraId="5FD80BC3" w14:textId="77777777" w:rsidR="00530901" w:rsidRDefault="00530901" w:rsidP="00530901">
            <w:pPr>
              <w:spacing w:after="0"/>
            </w:pPr>
            <w:r w:rsidRPr="00546735">
              <w:rPr>
                <w:lang w:val="it-IT"/>
              </w:rPr>
              <w:t xml:space="preserve">    </w:t>
            </w:r>
            <w:r>
              <w:t xml:space="preserve">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7E4831E5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32AF1A46" w14:textId="77777777" w:rsidR="00530901" w:rsidRDefault="00530901" w:rsidP="00530901">
            <w:pPr>
              <w:spacing w:after="0"/>
            </w:pPr>
            <w:r>
              <w:t xml:space="preserve">    var integer </w:t>
            </w:r>
            <w:proofErr w:type="spellStart"/>
            <w:r>
              <w:t>v_MaxReportCells</w:t>
            </w:r>
            <w:proofErr w:type="spellEnd"/>
            <w:r>
              <w:t xml:space="preserve"> := 1;</w:t>
            </w:r>
          </w:p>
          <w:p w14:paraId="028FC17B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5FFE3B30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731806D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011893DE" w14:textId="77777777" w:rsidR="00530901" w:rsidRDefault="00530901" w:rsidP="00530901">
            <w:pPr>
              <w:spacing w:after="0"/>
            </w:pPr>
            <w:r>
              <w:t xml:space="preserve">    //var template (value) </w:t>
            </w:r>
            <w:proofErr w:type="spellStart"/>
            <w:r>
              <w:t>MeasObjectNR</w:t>
            </w:r>
            <w:proofErr w:type="spellEnd"/>
            <w:r>
              <w:t xml:space="preserve"> </w:t>
            </w:r>
            <w:proofErr w:type="spellStart"/>
            <w:r>
              <w:t>v_MeasObjectNR</w:t>
            </w:r>
            <w:proofErr w:type="spellEnd"/>
            <w:r>
              <w:t>; //@sic R5-216497 sic@</w:t>
            </w:r>
          </w:p>
          <w:p w14:paraId="26ED5CF4" w14:textId="77777777" w:rsidR="00530901" w:rsidRDefault="00530901" w:rsidP="00530901">
            <w:pPr>
              <w:spacing w:after="0"/>
            </w:pPr>
            <w:r>
              <w:t xml:space="preserve">    //var template (omit) </w:t>
            </w:r>
            <w:proofErr w:type="spellStart"/>
            <w:r>
              <w:t>MeasObjectToAddModList</w:t>
            </w:r>
            <w:proofErr w:type="spellEnd"/>
            <w:r>
              <w:t xml:space="preserve"> </w:t>
            </w:r>
            <w:proofErr w:type="spellStart"/>
            <w:r>
              <w:t>v_MeasObjectList_NR</w:t>
            </w:r>
            <w:proofErr w:type="spellEnd"/>
            <w:r>
              <w:t>; //@sic R5-216497 sic@</w:t>
            </w:r>
          </w:p>
          <w:p w14:paraId="7B13C40C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4054E9AC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14953D89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3C666046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3E883D6A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MeasResults.measResultNeighCells</w:t>
            </w:r>
            <w:proofErr w:type="spellEnd"/>
            <w:r>
              <w:t xml:space="preserve"> </w:t>
            </w:r>
            <w:proofErr w:type="spellStart"/>
            <w:r>
              <w:t>v_MeasResultNeighCells</w:t>
            </w:r>
            <w:proofErr w:type="spellEnd"/>
            <w:r>
              <w:t>;</w:t>
            </w:r>
          </w:p>
          <w:p w14:paraId="0BA8D923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679ECE15" w14:textId="77777777" w:rsidR="00530901" w:rsidRDefault="00530901" w:rsidP="00530901">
            <w:pPr>
              <w:spacing w:after="0"/>
            </w:pPr>
            <w:r>
              <w:t xml:space="preserve">    var template (value) OtherConfig_v1610 v_OtherConfig_v1610; //@sic R5-231197 sic@</w:t>
            </w:r>
          </w:p>
          <w:p w14:paraId="5254E893" w14:textId="77777777" w:rsidR="00530901" w:rsidRDefault="00530901" w:rsidP="00530901">
            <w:pPr>
              <w:spacing w:after="0"/>
            </w:pPr>
            <w:r>
              <w:t xml:space="preserve">         </w:t>
            </w:r>
          </w:p>
          <w:p w14:paraId="1E6B2D4A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10B53A37" w14:textId="77777777" w:rsidR="00530901" w:rsidRDefault="00530901" w:rsidP="00530901">
            <w:pPr>
              <w:spacing w:after="0"/>
            </w:pPr>
            <w:r>
              <w:t xml:space="preserve">    //Power levels of NR cell 1: Table 8.1.6.2.1.3.2-1, Table 8.1.6.2.1.3.2-2</w:t>
            </w:r>
          </w:p>
          <w:p w14:paraId="13870AA7" w14:textId="77777777" w:rsidR="00530901" w:rsidRDefault="00530901" w:rsidP="00530901">
            <w:pPr>
              <w:spacing w:after="0"/>
            </w:pPr>
            <w:r>
              <w:t xml:space="preserve">    /*         |    FR1     |    FR2</w:t>
            </w:r>
          </w:p>
          <w:p w14:paraId="3EB064C3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10165A3E" w14:textId="77777777" w:rsidR="00530901" w:rsidRDefault="00530901" w:rsidP="00530901">
            <w:pPr>
              <w:spacing w:after="0"/>
            </w:pPr>
            <w:r>
              <w:t xml:space="preserve">     *   T0    |    -78     |    -82</w:t>
            </w:r>
          </w:p>
          <w:p w14:paraId="4490C85A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0162F7A5" w14:textId="77777777" w:rsidR="00530901" w:rsidRDefault="00530901" w:rsidP="00530901">
            <w:pPr>
              <w:spacing w:after="0"/>
            </w:pPr>
            <w:r>
              <w:t xml:space="preserve">     *   T1    |    -78     |    FFS</w:t>
            </w:r>
          </w:p>
          <w:p w14:paraId="4CC32B57" w14:textId="77777777" w:rsidR="00530901" w:rsidRDefault="00530901" w:rsidP="00530901">
            <w:pPr>
              <w:spacing w:after="0"/>
            </w:pPr>
            <w:r>
              <w:t xml:space="preserve">     *</w:t>
            </w:r>
          </w:p>
          <w:p w14:paraId="76627D7F" w14:textId="77777777" w:rsidR="00530901" w:rsidRDefault="00530901" w:rsidP="00530901">
            <w:pPr>
              <w:spacing w:after="0"/>
            </w:pPr>
            <w:r>
              <w:t xml:space="preserve">     */</w:t>
            </w:r>
          </w:p>
          <w:p w14:paraId="3B757516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2419A1E3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v_CoOrd_SysInfo</w:t>
            </w:r>
            <w:proofErr w:type="spellEnd"/>
            <w:r>
              <w:t xml:space="preserve"> := </w:t>
            </w:r>
            <w:proofErr w:type="spellStart"/>
            <w:r>
              <w:t>f_EUTRA_NR_WaitForCoOrd_SysInfo</w:t>
            </w:r>
            <w:proofErr w:type="spellEnd"/>
            <w:r>
              <w:t xml:space="preserve"> (EUTRA);</w:t>
            </w:r>
          </w:p>
          <w:p w14:paraId="06645397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v_ARFCN_ValueEUTRA</w:t>
            </w:r>
            <w:proofErr w:type="spellEnd"/>
            <w:r>
              <w:t xml:space="preserve"> :=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Arfcn</w:t>
            </w:r>
            <w:proofErr w:type="spellEnd"/>
            <w:r>
              <w:t>;</w:t>
            </w:r>
          </w:p>
          <w:p w14:paraId="51E77E54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v_EUTRA_CellId</w:t>
            </w:r>
            <w:proofErr w:type="spellEnd"/>
            <w:r>
              <w:t xml:space="preserve"> := bit2int (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CellId</w:t>
            </w:r>
            <w:proofErr w:type="spellEnd"/>
            <w:r>
              <w:t>);</w:t>
            </w:r>
          </w:p>
          <w:p w14:paraId="38E63861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v_MeasurementBandwidth_int</w:t>
            </w:r>
            <w:proofErr w:type="spellEnd"/>
            <w:r>
              <w:t xml:space="preserve"> :=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DL_Bandwidth</w:t>
            </w:r>
            <w:proofErr w:type="spellEnd"/>
            <w:r>
              <w:t>;</w:t>
            </w:r>
          </w:p>
          <w:p w14:paraId="730DAF3C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</w:t>
            </w:r>
            <w:proofErr w:type="spellEnd"/>
            <w:r>
              <w:t xml:space="preserve"> := f_NR5GC_IRAT_ConvertIntegerToEUTRA_AllowedMeasBandwidth(v_MeasurementBandwidth_int);</w:t>
            </w:r>
          </w:p>
          <w:p w14:paraId="6F08945E" w14:textId="77777777" w:rsidR="00530901" w:rsidRDefault="00530901" w:rsidP="00530901">
            <w:pPr>
              <w:spacing w:after="0"/>
            </w:pPr>
          </w:p>
          <w:p w14:paraId="3730D8DA" w14:textId="77777777" w:rsidR="00530901" w:rsidRDefault="00530901" w:rsidP="00530901">
            <w:pPr>
              <w:spacing w:after="0"/>
            </w:pPr>
            <w:r>
              <w:t xml:space="preserve">    v_CellPowerList_AtT0_T1 := {</w:t>
            </w:r>
            <w:proofErr w:type="spellStart"/>
            <w:r>
              <w:t>cs_NR_CellPower</w:t>
            </w:r>
            <w:proofErr w:type="spellEnd"/>
            <w:r>
              <w:t>(nr_Cell1, v_CellPower_T0_T1_FR1, v_CellPower_T0_T1_FR2)}; //@sic R5-216497 sic@ //FR2 is FFS</w:t>
            </w:r>
          </w:p>
          <w:p w14:paraId="67FC0307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A0D0998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(v_CellPowerList_AtT0_T1);</w:t>
            </w:r>
          </w:p>
          <w:p w14:paraId="7135F531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E0C44FF" w14:textId="77777777" w:rsidR="00530901" w:rsidRDefault="00530901" w:rsidP="00530901">
            <w:pPr>
              <w:spacing w:after="0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7BFCF90" w14:textId="77777777" w:rsidR="00530901" w:rsidRDefault="00530901" w:rsidP="0053090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RRCConnectionReconfiguration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inter-RAT measurement and reporting for E-UTRA cell with </w:t>
            </w:r>
            <w:proofErr w:type="spellStart"/>
            <w:r>
              <w:t>includeLocationInfo</w:t>
            </w:r>
            <w:proofErr w:type="spellEnd"/>
          </w:p>
          <w:p w14:paraId="148ABADB" w14:textId="77777777" w:rsidR="00530901" w:rsidRDefault="00530901" w:rsidP="0053090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RRCReconfigrationComplete</w:t>
            </w:r>
            <w:proofErr w:type="spellEnd"/>
            <w:r>
              <w:t xml:space="preserve"> message</w:t>
            </w:r>
          </w:p>
          <w:p w14:paraId="292F1AA2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v_MeasuredObjectList_NR</w:t>
            </w:r>
            <w:proofErr w:type="spellEnd"/>
            <w:r>
              <w:t xml:space="preserve"> := {cs_MeasObjectId1(nr_Cell1)};</w:t>
            </w:r>
          </w:p>
          <w:p w14:paraId="0F1D7FBD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v_MeasuredObjectList_EUTRA</w:t>
            </w:r>
            <w:proofErr w:type="spellEnd"/>
            <w:r>
              <w:t xml:space="preserve"> := {cs_MeasObjectId2_EUTRA(</w:t>
            </w:r>
            <w:proofErr w:type="spellStart"/>
            <w:r>
              <w:t>v_EUTRA_CellId</w:t>
            </w:r>
            <w:proofErr w:type="spellEnd"/>
            <w:r>
              <w:t xml:space="preserve">, </w:t>
            </w:r>
            <w:proofErr w:type="spellStart"/>
            <w:r>
              <w:t>v_ARFCN_ValueEUTRA</w:t>
            </w:r>
            <w:proofErr w:type="spellEnd"/>
            <w:r>
              <w:t>)};</w:t>
            </w:r>
          </w:p>
          <w:p w14:paraId="79BA22B0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{cs_NR_ReportConfig_reportConfigInterRAT_Periodical(tsc_NR_IdReportConfigId1, cs_NR_ReportConfigInterRAT_Trigger_periodical_EUTRA(v_MaxReportCells, true_))}; //@sic R5s211526 sic@</w:t>
            </w:r>
          </w:p>
          <w:p w14:paraId="74D1C081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2DD31DC2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17296FEC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 </w:t>
            </w:r>
            <w:proofErr w:type="spellStart"/>
            <w:r>
              <w:t>f_NR_GenerateMeasurementConfigNR_EUTRA</w:t>
            </w:r>
            <w:proofErr w:type="spellEnd"/>
            <w:r>
              <w:t>(</w:t>
            </w:r>
            <w:proofErr w:type="spellStart"/>
            <w:r>
              <w:t>v_ARFCN_ValueEUTRA</w:t>
            </w:r>
            <w:proofErr w:type="spellEnd"/>
            <w:r>
              <w:t xml:space="preserve">, </w:t>
            </w:r>
            <w:proofErr w:type="spellStart"/>
            <w:r>
              <w:t>v_MeasurementBandwidth</w:t>
            </w:r>
            <w:proofErr w:type="spellEnd"/>
            <w:r>
              <w:t xml:space="preserve">, -, </w:t>
            </w:r>
            <w:proofErr w:type="spellStart"/>
            <w:r>
              <w:t>v_MeasuredObjectList_NR</w:t>
            </w:r>
            <w:proofErr w:type="spellEnd"/>
            <w:r>
              <w:t xml:space="preserve">, </w:t>
            </w:r>
            <w:proofErr w:type="spellStart"/>
            <w:r>
              <w:t>v_MeasuredObjectList_EUTRA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cds_MeasGapConfig_UE</w:t>
            </w:r>
            <w:proofErr w:type="spellEnd"/>
            <w:r>
              <w:t>(cs_38508_GapConfig), cs_38508_QuantityConfig_EUTRA);</w:t>
            </w:r>
          </w:p>
          <w:p w14:paraId="2BB77F69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99FAE58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(nr_Cell1,v_MeasConfig); // @sic R5-224131, R5s220792 sic@</w:t>
            </w:r>
          </w:p>
          <w:p w14:paraId="3DF03F95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4C41A42" w14:textId="77777777" w:rsidR="00530901" w:rsidRDefault="00530901" w:rsidP="00530901">
            <w:pPr>
              <w:spacing w:after="0"/>
            </w:pPr>
            <w:r>
              <w:lastRenderedPageBreak/>
              <w:t xml:space="preserve">    //@siclog "Step 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303BBB" w14:textId="77777777" w:rsidR="00530901" w:rsidRDefault="00530901" w:rsidP="00530901">
            <w:pPr>
              <w:spacing w:after="0"/>
            </w:pPr>
            <w:r>
              <w:t xml:space="preserve">    //The SS changes E-UTRA Cell 1 parameters according to row "T1" in Table 8.1.6.2.1.3.2-1/2.</w:t>
            </w:r>
          </w:p>
          <w:p w14:paraId="7F704208" w14:textId="77777777" w:rsidR="00530901" w:rsidRPr="00546735" w:rsidRDefault="00530901" w:rsidP="00530901">
            <w:pPr>
              <w:spacing w:after="0"/>
              <w:rPr>
                <w:lang w:val="it-IT"/>
              </w:rPr>
            </w:pPr>
            <w:r>
              <w:t xml:space="preserve">    </w:t>
            </w:r>
            <w:proofErr w:type="spellStart"/>
            <w:r w:rsidRPr="00546735">
              <w:rPr>
                <w:lang w:val="it-IT"/>
              </w:rPr>
              <w:t>f_EUTRA_NR_SendCoOrd</w:t>
            </w:r>
            <w:proofErr w:type="spellEnd"/>
            <w:r w:rsidRPr="00546735">
              <w:rPr>
                <w:lang w:val="it-IT"/>
              </w:rPr>
              <w:t xml:space="preserve"> (EUTRA, </w:t>
            </w:r>
            <w:proofErr w:type="spellStart"/>
            <w:r w:rsidRPr="00546735">
              <w:rPr>
                <w:lang w:val="it-IT"/>
              </w:rPr>
              <w:t>cms_EUTRA_NR_Trigger</w:t>
            </w:r>
            <w:proofErr w:type="spellEnd"/>
            <w:r w:rsidRPr="00546735">
              <w:rPr>
                <w:lang w:val="it-IT"/>
              </w:rPr>
              <w:t>);</w:t>
            </w:r>
          </w:p>
          <w:p w14:paraId="10A22997" w14:textId="77777777" w:rsidR="00530901" w:rsidRDefault="00530901" w:rsidP="00530901">
            <w:pPr>
              <w:spacing w:after="0"/>
            </w:pPr>
            <w:r w:rsidRPr="00546735">
              <w:rPr>
                <w:lang w:val="it-IT"/>
              </w:rP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>(EUTRA);</w:t>
            </w:r>
          </w:p>
          <w:p w14:paraId="382242EC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f_NR_SetCellPowerList</w:t>
            </w:r>
            <w:proofErr w:type="spellEnd"/>
            <w:r>
              <w:t>(v_CellPowerList_AtT0_T1); //FR2 is FFS //@sic R5s220792 sic@</w:t>
            </w:r>
          </w:p>
          <w:p w14:paraId="156E3300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3FA7439E" w14:textId="77777777" w:rsidR="00530901" w:rsidRDefault="00530901" w:rsidP="00530901">
            <w:pPr>
              <w:spacing w:after="0"/>
            </w:pPr>
            <w:r>
              <w:t xml:space="preserve">    v_OtherConfig_v1610 := cs_OtherConfig_v1610; //@sic R5-231197 sic@</w:t>
            </w:r>
          </w:p>
          <w:p w14:paraId="0ED9DC38" w14:textId="77777777" w:rsidR="00530901" w:rsidRDefault="00530901" w:rsidP="00530901">
            <w:pPr>
              <w:spacing w:after="0"/>
            </w:pPr>
            <w:r>
              <w:t xml:space="preserve">    v_OtherConfig_v1610.obtainCommonLocation_r16 := true_; //@sic R5-231197 sic@</w:t>
            </w:r>
          </w:p>
          <w:p w14:paraId="56E1FF53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R5-231197, R5-224131, R5s220792 sic@</w:t>
            </w:r>
          </w:p>
          <w:p w14:paraId="370CE8B9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(nr_Cell1,v_MeasConfig); //@sic R5-224131, R5s220792 sic@</w:t>
            </w:r>
          </w:p>
          <w:p w14:paraId="0548C552" w14:textId="77777777" w:rsidR="00530901" w:rsidRDefault="00530901" w:rsidP="00530901">
            <w:pPr>
              <w:spacing w:after="0"/>
            </w:pPr>
          </w:p>
          <w:p w14:paraId="53C69289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03F07102" w14:textId="77777777" w:rsidR="00530901" w:rsidRDefault="00530901" w:rsidP="00530901">
            <w:pPr>
              <w:spacing w:after="0"/>
            </w:pPr>
            <w:r>
              <w:t xml:space="preserve">    //@siclog "Steps 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2C0808" w14:textId="77777777" w:rsidR="00530901" w:rsidRDefault="00530901" w:rsidP="00530901">
            <w:pPr>
              <w:spacing w:after="0"/>
            </w:pPr>
            <w:r>
              <w:t xml:space="preserve">    // Wait and ignore </w:t>
            </w:r>
            <w:proofErr w:type="spellStart"/>
            <w:r>
              <w:t>MeasurementReport</w:t>
            </w:r>
            <w:proofErr w:type="spellEnd"/>
            <w:r>
              <w:t xml:space="preserve"> messages for 8 s to allow for </w:t>
            </w:r>
            <w:proofErr w:type="spellStart"/>
            <w:r>
              <w:t>trhe</w:t>
            </w:r>
            <w:proofErr w:type="spellEnd"/>
            <w:r>
              <w:t xml:space="preserve"> switching of cells and UE </w:t>
            </w:r>
            <w:proofErr w:type="spellStart"/>
            <w:r>
              <w:t>Measuremnet</w:t>
            </w:r>
            <w:proofErr w:type="spellEnd"/>
            <w:r>
              <w:t>.</w:t>
            </w:r>
          </w:p>
          <w:p w14:paraId="463CFE7C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f_NR_IgnorePeriodicalMeasurmentReport</w:t>
            </w:r>
            <w:proofErr w:type="spellEnd"/>
            <w:r>
              <w:t>(8.0);</w:t>
            </w:r>
          </w:p>
          <w:p w14:paraId="2CFBC43F" w14:textId="77777777" w:rsidR="00530901" w:rsidRDefault="00530901" w:rsidP="00530901">
            <w:pPr>
              <w:spacing w:after="0"/>
            </w:pPr>
          </w:p>
          <w:p w14:paraId="51A47FA0" w14:textId="77777777" w:rsidR="00530901" w:rsidRDefault="00530901" w:rsidP="0053090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EC0F5B1" w14:textId="77777777" w:rsidR="00530901" w:rsidRDefault="00530901" w:rsidP="0053090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on NR Cell 1 to perform periodical reporting for E-UTRA Cell 1 with </w:t>
            </w:r>
            <w:proofErr w:type="spellStart"/>
            <w:r>
              <w:t>locationInfo</w:t>
            </w:r>
            <w:proofErr w:type="spellEnd"/>
            <w:r>
              <w:t>?</w:t>
            </w:r>
          </w:p>
          <w:p w14:paraId="3B9E559A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4446C7A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v_MeasResultNeighCells</w:t>
            </w:r>
            <w:proofErr w:type="spellEnd"/>
            <w:r>
              <w:t xml:space="preserve"> := cr_NR_MeasResults_MeasResultNeighCells_EUTRA({cr_NR_MeasResultEUTRA_CellResults(v_EUTRA_CellId, </w:t>
            </w:r>
            <w:proofErr w:type="spellStart"/>
            <w:r>
              <w:t>cr_NR_MeasQuantityResultsEUTRA_Rsrp_Rsrq</w:t>
            </w:r>
            <w:proofErr w:type="spellEnd"/>
            <w:r>
              <w:t>)}); //@sic R5-216497 sic@</w:t>
            </w:r>
          </w:p>
          <w:p w14:paraId="6A66B2FA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v_MeasResults</w:t>
            </w:r>
            <w:proofErr w:type="spellEnd"/>
            <w:r>
              <w:t xml:space="preserve"> := cdr_38508_MeasResults_LocationInfo(-, </w:t>
            </w:r>
            <w:proofErr w:type="spellStart"/>
            <w:r>
              <w:t>v_PhysCellId</w:t>
            </w:r>
            <w:proofErr w:type="spellEnd"/>
            <w:r>
              <w:t xml:space="preserve">, </w:t>
            </w:r>
            <w:proofErr w:type="spellStart"/>
            <w:r>
              <w:t>v_MeasResultNeighCells</w:t>
            </w:r>
            <w:proofErr w:type="spellEnd"/>
            <w:r>
              <w:t>, -, -, ?, ?, ?, *, ?, ?); //@sic R5-224131, R5s220792 sic@</w:t>
            </w:r>
          </w:p>
          <w:p w14:paraId="7B4613BD" w14:textId="77777777" w:rsidR="009136DD" w:rsidRDefault="00530901" w:rsidP="00530901">
            <w:pPr>
              <w:autoSpaceDE w:val="0"/>
              <w:autoSpaceDN w:val="0"/>
              <w:adjustRightInd w:val="0"/>
              <w:spacing w:after="0"/>
            </w:pPr>
            <w:r>
              <w:t xml:space="preserve">    </w:t>
            </w:r>
            <w:proofErr w:type="spellStart"/>
            <w:r>
              <w:t>f_NR_ReceivePeriodicalMeasurementReports</w:t>
            </w:r>
            <w:proofErr w:type="spellEnd"/>
            <w:r>
              <w:t xml:space="preserve">(nr_Cell1, 30.0, 10, </w:t>
            </w:r>
            <w:proofErr w:type="spellStart"/>
            <w:r>
              <w:t>cr_NR_MeasurementReport</w:t>
            </w:r>
            <w:proofErr w:type="spellEnd"/>
            <w:r>
              <w:t>(</w:t>
            </w:r>
            <w:proofErr w:type="spellStart"/>
            <w:r>
              <w:t>v_MeasResults</w:t>
            </w:r>
            <w:proofErr w:type="spellEnd"/>
            <w:r>
              <w:t>));</w:t>
            </w:r>
          </w:p>
          <w:p w14:paraId="4E337776" w14:textId="77777777" w:rsidR="00530901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</w:p>
          <w:p w14:paraId="52B74B61" w14:textId="77777777" w:rsidR="00530901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…</w:t>
            </w:r>
          </w:p>
          <w:p w14:paraId="334D27C2" w14:textId="5CD3BAA7" w:rsidR="00530901" w:rsidRPr="00847BF2" w:rsidRDefault="00530901" w:rsidP="005309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Courier New"/>
                <w:color w:val="000000"/>
                <w:lang w:eastAsia="de-DE"/>
              </w:rPr>
              <w:t>}</w:t>
            </w: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299EC049" w14:textId="77777777" w:rsidTr="00CD4E61">
        <w:tc>
          <w:tcPr>
            <w:tcW w:w="9855" w:type="dxa"/>
          </w:tcPr>
          <w:p w14:paraId="3C74EB42" w14:textId="77777777" w:rsidR="00530901" w:rsidRDefault="00530901" w:rsidP="00530901">
            <w:pPr>
              <w:spacing w:after="0"/>
            </w:pPr>
            <w:r>
              <w:t>function f_TC_8_1_6_2_1_TestBody() runs on NR_BASE_PTC</w:t>
            </w:r>
          </w:p>
          <w:p w14:paraId="6C721851" w14:textId="77777777" w:rsidR="00530901" w:rsidRDefault="00530901" w:rsidP="00530901">
            <w:pPr>
              <w:spacing w:after="0"/>
            </w:pPr>
            <w:r>
              <w:t xml:space="preserve">  {</w:t>
            </w:r>
          </w:p>
          <w:p w14:paraId="701BD75B" w14:textId="77777777" w:rsidR="00530901" w:rsidRDefault="00530901" w:rsidP="0053090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v_CellPowerList_AtT0_T1;</w:t>
            </w:r>
          </w:p>
          <w:p w14:paraId="7721A8AE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v_CellPower_T0_T1_FR1 := -78;</w:t>
            </w:r>
          </w:p>
          <w:p w14:paraId="61510755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v_CellPower_T0_T1_FR2 := -82; //@sic R5-220050, R5-216497 sic@ //FR2 is FFS</w:t>
            </w:r>
          </w:p>
          <w:p w14:paraId="7C9325E9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;</w:t>
            </w:r>
          </w:p>
          <w:p w14:paraId="34225A46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ARFCN_ValueEUTRA</w:t>
            </w:r>
            <w:proofErr w:type="spellEnd"/>
            <w:r>
              <w:t xml:space="preserve"> </w:t>
            </w:r>
            <w:proofErr w:type="spellStart"/>
            <w:r>
              <w:t>v_ARFCN_ValueEUTRA</w:t>
            </w:r>
            <w:proofErr w:type="spellEnd"/>
            <w:r>
              <w:t>;</w:t>
            </w:r>
          </w:p>
          <w:p w14:paraId="24EE085F" w14:textId="77777777" w:rsidR="00530901" w:rsidRPr="00546735" w:rsidRDefault="00530901" w:rsidP="00530901">
            <w:pPr>
              <w:spacing w:after="0"/>
              <w:rPr>
                <w:lang w:val="it-IT"/>
              </w:rPr>
            </w:pPr>
            <w:r>
              <w:t xml:space="preserve">    </w:t>
            </w:r>
            <w:r w:rsidRPr="00546735">
              <w:rPr>
                <w:lang w:val="it-IT"/>
              </w:rPr>
              <w:t xml:space="preserve">var </w:t>
            </w:r>
            <w:proofErr w:type="spellStart"/>
            <w:r w:rsidRPr="00546735">
              <w:rPr>
                <w:lang w:val="it-IT"/>
              </w:rPr>
              <w:t>EUTRA_PhysCellId</w:t>
            </w:r>
            <w:proofErr w:type="spellEnd"/>
            <w:r w:rsidRPr="00546735">
              <w:rPr>
                <w:lang w:val="it-IT"/>
              </w:rPr>
              <w:t xml:space="preserve"> </w:t>
            </w:r>
            <w:proofErr w:type="spellStart"/>
            <w:r w:rsidRPr="00546735">
              <w:rPr>
                <w:lang w:val="it-IT"/>
              </w:rPr>
              <w:t>v_EUTRA_CellId</w:t>
            </w:r>
            <w:proofErr w:type="spellEnd"/>
            <w:r w:rsidRPr="00546735">
              <w:rPr>
                <w:lang w:val="it-IT"/>
              </w:rPr>
              <w:t>;</w:t>
            </w:r>
          </w:p>
          <w:p w14:paraId="5AC3EF4A" w14:textId="77777777" w:rsidR="00530901" w:rsidRDefault="00530901" w:rsidP="00530901">
            <w:pPr>
              <w:spacing w:after="0"/>
            </w:pPr>
            <w:r w:rsidRPr="00546735">
              <w:rPr>
                <w:lang w:val="it-IT"/>
              </w:rPr>
              <w:t xml:space="preserve">    </w:t>
            </w:r>
            <w:r>
              <w:t xml:space="preserve">var integer </w:t>
            </w:r>
            <w:proofErr w:type="spellStart"/>
            <w:r>
              <w:t>v_MeasurementBandwidth_int</w:t>
            </w:r>
            <w:proofErr w:type="spellEnd"/>
            <w:r>
              <w:t>;</w:t>
            </w:r>
          </w:p>
          <w:p w14:paraId="29BFCE5D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EUTRA_AllowedMeasBandwidth</w:t>
            </w:r>
            <w:proofErr w:type="spellEnd"/>
            <w:r>
              <w:t xml:space="preserve"> </w:t>
            </w:r>
            <w:proofErr w:type="spellStart"/>
            <w:r>
              <w:t>v_MeasurementBandwidth</w:t>
            </w:r>
            <w:proofErr w:type="spellEnd"/>
            <w:r>
              <w:t>;</w:t>
            </w:r>
          </w:p>
          <w:p w14:paraId="3E5C8F84" w14:textId="77777777" w:rsidR="00530901" w:rsidRDefault="00530901" w:rsidP="00530901">
            <w:pPr>
              <w:spacing w:after="0"/>
            </w:pPr>
            <w:r>
              <w:t xml:space="preserve">    var integer </w:t>
            </w:r>
            <w:proofErr w:type="spellStart"/>
            <w:r>
              <w:t>v_MaxReportCells</w:t>
            </w:r>
            <w:proofErr w:type="spellEnd"/>
            <w:r>
              <w:t xml:space="preserve"> := 1;</w:t>
            </w:r>
          </w:p>
          <w:p w14:paraId="7FFA8A99" w14:textId="77777777" w:rsidR="00530901" w:rsidRDefault="00530901" w:rsidP="00530901">
            <w:pPr>
              <w:spacing w:after="0"/>
            </w:pPr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v_CoOrd_SysInfo</w:t>
            </w:r>
            <w:proofErr w:type="spellEnd"/>
            <w:r>
              <w:t>;</w:t>
            </w:r>
          </w:p>
          <w:p w14:paraId="49A41302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3679FE48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v_MeasuredObjectList_NR</w:t>
            </w:r>
            <w:proofErr w:type="spellEnd"/>
            <w:r>
              <w:t>;</w:t>
            </w:r>
          </w:p>
          <w:p w14:paraId="011CDFBC" w14:textId="77777777" w:rsidR="00530901" w:rsidRDefault="00530901" w:rsidP="00530901">
            <w:pPr>
              <w:spacing w:after="0"/>
            </w:pPr>
            <w:r>
              <w:t xml:space="preserve">    //var template (value) </w:t>
            </w:r>
            <w:proofErr w:type="spellStart"/>
            <w:r>
              <w:t>MeasObjectNR</w:t>
            </w:r>
            <w:proofErr w:type="spellEnd"/>
            <w:r>
              <w:t xml:space="preserve"> </w:t>
            </w:r>
            <w:proofErr w:type="spellStart"/>
            <w:r>
              <w:t>v_MeasObjectNR</w:t>
            </w:r>
            <w:proofErr w:type="spellEnd"/>
            <w:r>
              <w:t>; //@sic R5-216497 sic@</w:t>
            </w:r>
          </w:p>
          <w:p w14:paraId="4BBFDF07" w14:textId="77777777" w:rsidR="00530901" w:rsidRDefault="00530901" w:rsidP="00530901">
            <w:pPr>
              <w:spacing w:after="0"/>
            </w:pPr>
            <w:r>
              <w:t xml:space="preserve">    //var template (omit) </w:t>
            </w:r>
            <w:proofErr w:type="spellStart"/>
            <w:r>
              <w:t>MeasObjectToAddModList</w:t>
            </w:r>
            <w:proofErr w:type="spellEnd"/>
            <w:r>
              <w:t xml:space="preserve"> </w:t>
            </w:r>
            <w:proofErr w:type="spellStart"/>
            <w:r>
              <w:t>v_MeasObjectList_NR</w:t>
            </w:r>
            <w:proofErr w:type="spellEnd"/>
            <w:r>
              <w:t>; //@sic R5-216497 sic@</w:t>
            </w:r>
          </w:p>
          <w:p w14:paraId="1ADBDE12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MeasObjectParamsList_Type_EUTRA</w:t>
            </w:r>
            <w:proofErr w:type="spellEnd"/>
            <w:r>
              <w:t xml:space="preserve"> </w:t>
            </w:r>
            <w:proofErr w:type="spellStart"/>
            <w:r>
              <w:t>v_MeasuredObjectList_EUTRA</w:t>
            </w:r>
            <w:proofErr w:type="spellEnd"/>
            <w:r>
              <w:t>;</w:t>
            </w:r>
          </w:p>
          <w:p w14:paraId="7FE32543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48197B8B" w14:textId="77777777" w:rsidR="00530901" w:rsidRDefault="00530901" w:rsidP="0053090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14A5553F" w14:textId="77777777" w:rsidR="00530901" w:rsidRDefault="00530901" w:rsidP="0053090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25C40BE2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MeasResults.measResultNeighCells</w:t>
            </w:r>
            <w:proofErr w:type="spellEnd"/>
            <w:r>
              <w:t xml:space="preserve"> </w:t>
            </w:r>
            <w:proofErr w:type="spellStart"/>
            <w:r>
              <w:t>v_MeasResultNeighCells</w:t>
            </w:r>
            <w:proofErr w:type="spellEnd"/>
            <w:r>
              <w:t>;</w:t>
            </w:r>
          </w:p>
          <w:p w14:paraId="6D08A734" w14:textId="77777777" w:rsidR="00530901" w:rsidRDefault="00530901" w:rsidP="00530901">
            <w:pPr>
              <w:spacing w:after="0"/>
            </w:pPr>
            <w:r>
              <w:t xml:space="preserve">    var template (present) </w:t>
            </w:r>
            <w:proofErr w:type="spellStart"/>
            <w:r>
              <w:t>MeasResults</w:t>
            </w:r>
            <w:proofErr w:type="spellEnd"/>
            <w:r>
              <w:t xml:space="preserve"> </w:t>
            </w:r>
            <w:proofErr w:type="spellStart"/>
            <w:r>
              <w:t>v_MeasResults</w:t>
            </w:r>
            <w:proofErr w:type="spellEnd"/>
            <w:r>
              <w:t>;</w:t>
            </w:r>
          </w:p>
          <w:p w14:paraId="00036863" w14:textId="77777777" w:rsidR="00530901" w:rsidRDefault="00530901" w:rsidP="00530901">
            <w:pPr>
              <w:spacing w:after="0"/>
            </w:pPr>
            <w:r>
              <w:t xml:space="preserve">    var template (value) OtherConfig_v1610 v_OtherConfig_v1610; //@sic R5-231197 sic@</w:t>
            </w:r>
          </w:p>
          <w:p w14:paraId="1DC8400F" w14:textId="77777777" w:rsidR="00530901" w:rsidRDefault="00530901" w:rsidP="00530901">
            <w:pPr>
              <w:spacing w:after="0"/>
            </w:pPr>
            <w:r>
              <w:t xml:space="preserve">         </w:t>
            </w:r>
          </w:p>
          <w:p w14:paraId="264E4BBB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24BC02CA" w14:textId="77777777" w:rsidR="00530901" w:rsidRDefault="00530901" w:rsidP="00530901">
            <w:pPr>
              <w:spacing w:after="0"/>
            </w:pPr>
            <w:r>
              <w:t xml:space="preserve">    //Power levels of NR cell 1: Table 8.1.6.2.1.3.2-1, Table 8.1.6.2.1.3.2-2</w:t>
            </w:r>
          </w:p>
          <w:p w14:paraId="5BC3C3E7" w14:textId="77777777" w:rsidR="00530901" w:rsidRDefault="00530901" w:rsidP="00530901">
            <w:pPr>
              <w:spacing w:after="0"/>
            </w:pPr>
            <w:r>
              <w:t xml:space="preserve">    /*         |    FR1     |    FR2</w:t>
            </w:r>
          </w:p>
          <w:p w14:paraId="003F662D" w14:textId="77777777" w:rsidR="00530901" w:rsidRDefault="00530901" w:rsidP="00530901">
            <w:pPr>
              <w:spacing w:after="0"/>
            </w:pPr>
            <w:r>
              <w:lastRenderedPageBreak/>
              <w:t xml:space="preserve">     * -------------------------------</w:t>
            </w:r>
          </w:p>
          <w:p w14:paraId="1B3F81B3" w14:textId="77777777" w:rsidR="00530901" w:rsidRDefault="00530901" w:rsidP="00530901">
            <w:pPr>
              <w:spacing w:after="0"/>
            </w:pPr>
            <w:r>
              <w:t xml:space="preserve">     *   T0    |    -78     |    -82</w:t>
            </w:r>
          </w:p>
          <w:p w14:paraId="6E5F7017" w14:textId="77777777" w:rsidR="00530901" w:rsidRDefault="00530901" w:rsidP="00530901">
            <w:pPr>
              <w:spacing w:after="0"/>
            </w:pPr>
            <w:r>
              <w:t xml:space="preserve">     * -------------------------------</w:t>
            </w:r>
          </w:p>
          <w:p w14:paraId="5E5C1631" w14:textId="77777777" w:rsidR="00530901" w:rsidRDefault="00530901" w:rsidP="00530901">
            <w:pPr>
              <w:spacing w:after="0"/>
            </w:pPr>
            <w:r>
              <w:t xml:space="preserve">     *   T1    |    -78     |    FFS</w:t>
            </w:r>
          </w:p>
          <w:p w14:paraId="0DCC4F1D" w14:textId="77777777" w:rsidR="00530901" w:rsidRDefault="00530901" w:rsidP="00530901">
            <w:pPr>
              <w:spacing w:after="0"/>
            </w:pPr>
            <w:r>
              <w:t xml:space="preserve">     *</w:t>
            </w:r>
          </w:p>
          <w:p w14:paraId="7203C1EE" w14:textId="77777777" w:rsidR="00530901" w:rsidRDefault="00530901" w:rsidP="00530901">
            <w:pPr>
              <w:spacing w:after="0"/>
            </w:pPr>
            <w:r>
              <w:t xml:space="preserve">     */</w:t>
            </w:r>
          </w:p>
          <w:p w14:paraId="1533C2B9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7DC1DF09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v_CoOrd_SysInfo</w:t>
            </w:r>
            <w:proofErr w:type="spellEnd"/>
            <w:r>
              <w:t xml:space="preserve"> := </w:t>
            </w:r>
            <w:proofErr w:type="spellStart"/>
            <w:r>
              <w:t>f_EUTRA_NR_WaitForCoOrd_SysInfo</w:t>
            </w:r>
            <w:proofErr w:type="spellEnd"/>
            <w:r>
              <w:t xml:space="preserve"> (EUTRA);</w:t>
            </w:r>
          </w:p>
          <w:p w14:paraId="11966671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v_ARFCN_ValueEUTRA</w:t>
            </w:r>
            <w:proofErr w:type="spellEnd"/>
            <w:r>
              <w:t xml:space="preserve"> :=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Arfcn</w:t>
            </w:r>
            <w:proofErr w:type="spellEnd"/>
            <w:r>
              <w:t>;</w:t>
            </w:r>
          </w:p>
          <w:p w14:paraId="51E4AE6E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v_EUTRA_CellId</w:t>
            </w:r>
            <w:proofErr w:type="spellEnd"/>
            <w:r>
              <w:t xml:space="preserve"> := bit2int (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CellId</w:t>
            </w:r>
            <w:proofErr w:type="spellEnd"/>
            <w:r>
              <w:t>);</w:t>
            </w:r>
          </w:p>
          <w:p w14:paraId="4D04805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v_MeasurementBandwidth_int</w:t>
            </w:r>
            <w:proofErr w:type="spellEnd"/>
            <w:r>
              <w:t xml:space="preserve"> := </w:t>
            </w:r>
            <w:proofErr w:type="spellStart"/>
            <w:r>
              <w:t>v_CoOrd_SysInfo.Eutra</w:t>
            </w:r>
            <w:proofErr w:type="spellEnd"/>
            <w:r>
              <w:t>[0].</w:t>
            </w:r>
            <w:proofErr w:type="spellStart"/>
            <w:r>
              <w:t>DL_Bandwidth</w:t>
            </w:r>
            <w:proofErr w:type="spellEnd"/>
            <w:r>
              <w:t>;</w:t>
            </w:r>
          </w:p>
          <w:p w14:paraId="40BC3CEE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v_MeasurementBandwidth</w:t>
            </w:r>
            <w:proofErr w:type="spellEnd"/>
            <w:r>
              <w:t xml:space="preserve"> := f_NR5GC_IRAT_ConvertIntegerToEUTRA_AllowedMeasBandwidth(v_MeasurementBandwidth_int);</w:t>
            </w:r>
          </w:p>
          <w:p w14:paraId="107A6090" w14:textId="77777777" w:rsidR="00530901" w:rsidRDefault="00530901" w:rsidP="00530901">
            <w:pPr>
              <w:spacing w:after="0"/>
            </w:pPr>
          </w:p>
          <w:p w14:paraId="41D72F95" w14:textId="77777777" w:rsidR="00530901" w:rsidRDefault="00530901" w:rsidP="00530901">
            <w:pPr>
              <w:spacing w:after="0"/>
            </w:pPr>
            <w:r>
              <w:t xml:space="preserve">    v_CellPowerList_AtT0_T1 := {</w:t>
            </w:r>
            <w:proofErr w:type="spellStart"/>
            <w:r>
              <w:t>cs_NR_CellPower</w:t>
            </w:r>
            <w:proofErr w:type="spellEnd"/>
            <w:r>
              <w:t>(nr_Cell1, v_CellPower_T0_T1_FR1, v_CellPower_T0_T1_FR2)}; //@sic R5-216497 sic@ //FR2 is FFS</w:t>
            </w:r>
          </w:p>
          <w:p w14:paraId="7749349A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4E73F11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(v_CellPowerList_AtT0_T1);</w:t>
            </w:r>
          </w:p>
          <w:p w14:paraId="50F567B5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71986EDB" w14:textId="77777777" w:rsidR="00530901" w:rsidRDefault="00530901" w:rsidP="00530901">
            <w:pPr>
              <w:spacing w:after="0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E1BB2B" w14:textId="77777777" w:rsidR="00530901" w:rsidRDefault="00530901" w:rsidP="0053090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RRCConnectionReconfiguration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inter-RAT measurement and reporting for E-UTRA cell with </w:t>
            </w:r>
            <w:proofErr w:type="spellStart"/>
            <w:r>
              <w:t>includeLocationInfo</w:t>
            </w:r>
            <w:proofErr w:type="spellEnd"/>
          </w:p>
          <w:p w14:paraId="11D66B51" w14:textId="77777777" w:rsidR="00530901" w:rsidRDefault="00530901" w:rsidP="0053090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RRCReconfigrationComplete</w:t>
            </w:r>
            <w:proofErr w:type="spellEnd"/>
            <w:r>
              <w:t xml:space="preserve"> message</w:t>
            </w:r>
          </w:p>
          <w:p w14:paraId="69DFBE4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v_MeasuredObjectList_NR</w:t>
            </w:r>
            <w:proofErr w:type="spellEnd"/>
            <w:r>
              <w:t xml:space="preserve"> := {cs_MeasObjectId1(nr_Cell1)};</w:t>
            </w:r>
          </w:p>
          <w:p w14:paraId="4794221B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v_MeasuredObjectList_EUTRA</w:t>
            </w:r>
            <w:proofErr w:type="spellEnd"/>
            <w:r>
              <w:t xml:space="preserve"> := {cs_MeasObjectId2_EUTRA(</w:t>
            </w:r>
            <w:proofErr w:type="spellStart"/>
            <w:r>
              <w:t>v_EUTRA_CellId</w:t>
            </w:r>
            <w:proofErr w:type="spellEnd"/>
            <w:r>
              <w:t xml:space="preserve">, </w:t>
            </w:r>
            <w:proofErr w:type="spellStart"/>
            <w:r>
              <w:t>v_ARFCN_ValueEUTRA</w:t>
            </w:r>
            <w:proofErr w:type="spellEnd"/>
            <w:r>
              <w:t>)};</w:t>
            </w:r>
          </w:p>
          <w:p w14:paraId="18ED3E00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{cs_NR_ReportConfig_reportConfigInterRAT_Periodical(tsc_NR_IdReportConfigId1, cs_NR_ReportConfigInterRAT_Trigger_periodical_EUTRA(v_MaxReportCells, true_))}; //@sic R5s211526 sic@</w:t>
            </w:r>
          </w:p>
          <w:p w14:paraId="607057D2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50E5FA9D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21CC4562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 </w:t>
            </w:r>
            <w:proofErr w:type="spellStart"/>
            <w:r>
              <w:t>f_NR_GenerateMeasurementConfigNR_EUTRA</w:t>
            </w:r>
            <w:proofErr w:type="spellEnd"/>
            <w:r>
              <w:t>(</w:t>
            </w:r>
            <w:proofErr w:type="spellStart"/>
            <w:r>
              <w:t>v_ARFCN_ValueEUTRA</w:t>
            </w:r>
            <w:proofErr w:type="spellEnd"/>
            <w:r>
              <w:t xml:space="preserve">, </w:t>
            </w:r>
            <w:proofErr w:type="spellStart"/>
            <w:r>
              <w:t>v_MeasurementBandwidth</w:t>
            </w:r>
            <w:proofErr w:type="spellEnd"/>
            <w:r>
              <w:t xml:space="preserve">, -, </w:t>
            </w:r>
            <w:proofErr w:type="spellStart"/>
            <w:r>
              <w:t>v_MeasuredObjectList_NR</w:t>
            </w:r>
            <w:proofErr w:type="spellEnd"/>
            <w:r>
              <w:t xml:space="preserve">, </w:t>
            </w:r>
            <w:proofErr w:type="spellStart"/>
            <w:r>
              <w:t>v_MeasuredObjectList_EUTRA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cds_MeasGapConfig_UE</w:t>
            </w:r>
            <w:proofErr w:type="spellEnd"/>
            <w:r>
              <w:t>(cs_38508_GapConfig), cs_38508_QuantityConfig_EUTRA);</w:t>
            </w:r>
          </w:p>
          <w:p w14:paraId="348E8D1B" w14:textId="77777777" w:rsidR="00530901" w:rsidRDefault="00530901" w:rsidP="00530901">
            <w:pPr>
              <w:spacing w:after="0"/>
            </w:pPr>
            <w:r>
              <w:t xml:space="preserve">      </w:t>
            </w:r>
          </w:p>
          <w:p w14:paraId="5BC809BE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(nr_Cell1,v_MeasConfig); // @sic R5-224131, R5s220792 sic@</w:t>
            </w:r>
          </w:p>
          <w:p w14:paraId="242A9C0F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11B1C3B8" w14:textId="77777777" w:rsidR="00530901" w:rsidRDefault="00530901" w:rsidP="00530901">
            <w:pPr>
              <w:spacing w:after="0"/>
            </w:pPr>
            <w:r>
              <w:t xml:space="preserve">    //@siclog "Step 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BAE1C45" w14:textId="77777777" w:rsidR="00530901" w:rsidRDefault="00530901" w:rsidP="00530901">
            <w:pPr>
              <w:spacing w:after="0"/>
            </w:pPr>
            <w:r>
              <w:t xml:space="preserve">    //The SS changes E-UTRA Cell 1 parameters according to row "T1" in Table 8.1.6.2.1.3.2-1/2.</w:t>
            </w:r>
          </w:p>
          <w:p w14:paraId="117F6646" w14:textId="77777777" w:rsidR="00530901" w:rsidRPr="00546735" w:rsidRDefault="00530901" w:rsidP="00530901">
            <w:pPr>
              <w:spacing w:after="0"/>
              <w:rPr>
                <w:lang w:val="it-IT"/>
              </w:rPr>
            </w:pPr>
            <w:r>
              <w:t xml:space="preserve">    </w:t>
            </w:r>
            <w:proofErr w:type="spellStart"/>
            <w:r w:rsidRPr="00546735">
              <w:rPr>
                <w:lang w:val="it-IT"/>
              </w:rPr>
              <w:t>f_EUTRA_NR_SendCoOrd</w:t>
            </w:r>
            <w:proofErr w:type="spellEnd"/>
            <w:r w:rsidRPr="00546735">
              <w:rPr>
                <w:lang w:val="it-IT"/>
              </w:rPr>
              <w:t xml:space="preserve"> (EUTRA, </w:t>
            </w:r>
            <w:proofErr w:type="spellStart"/>
            <w:r w:rsidRPr="00546735">
              <w:rPr>
                <w:lang w:val="it-IT"/>
              </w:rPr>
              <w:t>cms_EUTRA_NR_Trigger</w:t>
            </w:r>
            <w:proofErr w:type="spellEnd"/>
            <w:r w:rsidRPr="00546735">
              <w:rPr>
                <w:lang w:val="it-IT"/>
              </w:rPr>
              <w:t>);</w:t>
            </w:r>
          </w:p>
          <w:p w14:paraId="5F8351C9" w14:textId="77777777" w:rsidR="00530901" w:rsidRDefault="00530901" w:rsidP="00530901">
            <w:pPr>
              <w:spacing w:after="0"/>
            </w:pPr>
            <w:r w:rsidRPr="00546735">
              <w:rPr>
                <w:lang w:val="it-IT"/>
              </w:rP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>(EUTRA);</w:t>
            </w:r>
          </w:p>
          <w:p w14:paraId="4BE57B5D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f_NR_SetCellPowerList</w:t>
            </w:r>
            <w:proofErr w:type="spellEnd"/>
            <w:r>
              <w:t>(v_CellPowerList_AtT0_T1); //FR2 is FFS //@sic R5s220792 sic@</w:t>
            </w:r>
          </w:p>
          <w:p w14:paraId="3DBA757A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3539A93B" w14:textId="77777777" w:rsidR="00530901" w:rsidRDefault="00530901" w:rsidP="00530901">
            <w:pPr>
              <w:spacing w:after="0"/>
            </w:pPr>
            <w:r>
              <w:t xml:space="preserve">    v_OtherConfig_v1610 := cs_OtherConfig_v1610; //@sic R5-231197 sic@</w:t>
            </w:r>
          </w:p>
          <w:p w14:paraId="001E0318" w14:textId="77777777" w:rsidR="00530901" w:rsidRDefault="00530901" w:rsidP="00530901">
            <w:pPr>
              <w:spacing w:after="0"/>
            </w:pPr>
            <w:r>
              <w:t xml:space="preserve">    v_OtherConfig_v1610.obtainCommonLocation_r16 := true_; //@sic R5-231197 sic@</w:t>
            </w:r>
          </w:p>
          <w:p w14:paraId="1A696E3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R5-231197, R5-224131, R5s220792 sic@</w:t>
            </w:r>
          </w:p>
          <w:p w14:paraId="59B5D3D3" w14:textId="77777777" w:rsidR="00530901" w:rsidRDefault="00530901" w:rsidP="00530901">
            <w:pPr>
              <w:spacing w:after="0"/>
            </w:pPr>
            <w:r>
              <w:t xml:space="preserve">    //</w:t>
            </w:r>
            <w:proofErr w:type="spellStart"/>
            <w:r>
              <w:t>f_NR_SendRRCReconfiguration_MeasNR</w:t>
            </w:r>
            <w:proofErr w:type="spellEnd"/>
            <w:r>
              <w:t>(nr_Cell1,v_MeasConfig); //@sic R5-224131, R5s220792 sic@</w:t>
            </w:r>
          </w:p>
          <w:p w14:paraId="2F8C356E" w14:textId="77777777" w:rsidR="00530901" w:rsidRDefault="00530901" w:rsidP="00530901">
            <w:pPr>
              <w:spacing w:after="0"/>
            </w:pPr>
          </w:p>
          <w:p w14:paraId="30EA789B" w14:textId="77777777" w:rsidR="00530901" w:rsidRDefault="00530901" w:rsidP="00530901">
            <w:pPr>
              <w:spacing w:after="0"/>
            </w:pPr>
            <w:r>
              <w:t xml:space="preserve">    </w:t>
            </w:r>
          </w:p>
          <w:p w14:paraId="2E219C44" w14:textId="77777777" w:rsidR="00530901" w:rsidRDefault="00530901" w:rsidP="00530901">
            <w:pPr>
              <w:spacing w:after="0"/>
            </w:pPr>
            <w:r>
              <w:t xml:space="preserve">    //@siclog "Steps 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749AE4" w14:textId="77777777" w:rsidR="00530901" w:rsidRDefault="00530901" w:rsidP="00530901">
            <w:pPr>
              <w:spacing w:after="0"/>
            </w:pPr>
            <w:r>
              <w:t xml:space="preserve">    // Wait and ignore </w:t>
            </w:r>
            <w:proofErr w:type="spellStart"/>
            <w:r>
              <w:t>MeasurementReport</w:t>
            </w:r>
            <w:proofErr w:type="spellEnd"/>
            <w:r>
              <w:t xml:space="preserve"> messages for 8 s to allow for </w:t>
            </w:r>
            <w:proofErr w:type="spellStart"/>
            <w:r>
              <w:t>trhe</w:t>
            </w:r>
            <w:proofErr w:type="spellEnd"/>
            <w:r>
              <w:t xml:space="preserve"> switching of cells and UE </w:t>
            </w:r>
            <w:proofErr w:type="spellStart"/>
            <w:r>
              <w:t>Measuremnet</w:t>
            </w:r>
            <w:proofErr w:type="spellEnd"/>
            <w:r>
              <w:t>.</w:t>
            </w:r>
          </w:p>
          <w:p w14:paraId="466713E4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f_NR_IgnorePeriodicalMeasurmentReport</w:t>
            </w:r>
            <w:proofErr w:type="spellEnd"/>
            <w:r>
              <w:t>(8.0);</w:t>
            </w:r>
          </w:p>
          <w:p w14:paraId="7B72DD5A" w14:textId="77777777" w:rsidR="00530901" w:rsidRDefault="00530901" w:rsidP="00530901">
            <w:pPr>
              <w:spacing w:after="0"/>
            </w:pPr>
          </w:p>
          <w:p w14:paraId="00A2C980" w14:textId="77777777" w:rsidR="00530901" w:rsidRDefault="00530901" w:rsidP="0053090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018D419" w14:textId="77777777" w:rsidR="00530901" w:rsidRDefault="00530901" w:rsidP="0053090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on NR Cell 1 to perform periodical reporting for E-UTRA Cell 1 with </w:t>
            </w:r>
            <w:proofErr w:type="spellStart"/>
            <w:r>
              <w:t>locationInfo</w:t>
            </w:r>
            <w:proofErr w:type="spellEnd"/>
            <w:r>
              <w:t>?</w:t>
            </w:r>
          </w:p>
          <w:p w14:paraId="538D7715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751E4836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v_MeasResultNeighCells</w:t>
            </w:r>
            <w:proofErr w:type="spellEnd"/>
            <w:r>
              <w:t xml:space="preserve"> := cr_NR_MeasResults_MeasResultNeighCells_EUTRA({cr_NR_MeasResultEUTRA_CellResults(v_EUTRA_CellId, </w:t>
            </w:r>
            <w:proofErr w:type="spellStart"/>
            <w:r>
              <w:t>cr_NR_MeasQuantityResultsEUTRA_Rsrp_Rsrq</w:t>
            </w:r>
            <w:proofErr w:type="spellEnd"/>
            <w:r>
              <w:t>)}); //@sic R5-216497 sic@</w:t>
            </w:r>
          </w:p>
          <w:p w14:paraId="25C542AB" w14:textId="681A741E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 w:rsidRPr="00293AE4">
              <w:rPr>
                <w:highlight w:val="yellow"/>
              </w:rPr>
              <w:t>v_MeasResults</w:t>
            </w:r>
            <w:proofErr w:type="spellEnd"/>
            <w:r w:rsidRPr="00293AE4">
              <w:rPr>
                <w:highlight w:val="yellow"/>
              </w:rPr>
              <w:t xml:space="preserve"> := cdr_38508_MeasResults_LocationInfo(-, </w:t>
            </w:r>
            <w:proofErr w:type="spellStart"/>
            <w:r w:rsidRPr="00293AE4">
              <w:rPr>
                <w:highlight w:val="yellow"/>
              </w:rPr>
              <w:t>v_PhysCellId</w:t>
            </w:r>
            <w:proofErr w:type="spellEnd"/>
            <w:r w:rsidRPr="00293AE4">
              <w:rPr>
                <w:highlight w:val="yellow"/>
              </w:rPr>
              <w:t xml:space="preserve">, </w:t>
            </w:r>
            <w:proofErr w:type="spellStart"/>
            <w:r w:rsidRPr="00293AE4">
              <w:rPr>
                <w:highlight w:val="yellow"/>
              </w:rPr>
              <w:t>v_MeasResultNeighCells</w:t>
            </w:r>
            <w:proofErr w:type="spellEnd"/>
            <w:r w:rsidRPr="00293AE4">
              <w:rPr>
                <w:highlight w:val="yellow"/>
              </w:rPr>
              <w:t xml:space="preserve">, -, -, ?, *, ?, *, </w:t>
            </w:r>
            <w:r w:rsidR="00293AE4" w:rsidRPr="00293AE4">
              <w:rPr>
                <w:highlight w:val="yellow"/>
              </w:rPr>
              <w:t>*</w:t>
            </w:r>
            <w:r w:rsidRPr="00293AE4">
              <w:rPr>
                <w:highlight w:val="yellow"/>
              </w:rPr>
              <w:t>, ?);</w:t>
            </w:r>
            <w:r>
              <w:t xml:space="preserve"> //@sic R5-224131, R5s220792 sic@</w:t>
            </w:r>
          </w:p>
          <w:p w14:paraId="1B9B6820" w14:textId="77777777" w:rsidR="00530901" w:rsidRDefault="00530901" w:rsidP="00530901">
            <w:pPr>
              <w:spacing w:after="0"/>
            </w:pPr>
            <w:r>
              <w:t xml:space="preserve">    </w:t>
            </w:r>
            <w:proofErr w:type="spellStart"/>
            <w:r>
              <w:t>f_NR_ReceivePeriodicalMeasurementReports</w:t>
            </w:r>
            <w:proofErr w:type="spellEnd"/>
            <w:r>
              <w:t xml:space="preserve">(nr_Cell1, 30.0, 10, </w:t>
            </w:r>
            <w:proofErr w:type="spellStart"/>
            <w:r>
              <w:t>cr_NR_MeasurementReport</w:t>
            </w:r>
            <w:proofErr w:type="spellEnd"/>
            <w:r>
              <w:t>(</w:t>
            </w:r>
            <w:proofErr w:type="spellStart"/>
            <w:r>
              <w:t>v_MeasResults</w:t>
            </w:r>
            <w:proofErr w:type="spellEnd"/>
            <w:r>
              <w:t>));</w:t>
            </w:r>
          </w:p>
          <w:p w14:paraId="33F64A79" w14:textId="77777777" w:rsidR="00530901" w:rsidRDefault="00530901" w:rsidP="00530901">
            <w:pPr>
              <w:spacing w:after="0"/>
            </w:pPr>
          </w:p>
          <w:p w14:paraId="0A93DC4D" w14:textId="77777777" w:rsidR="00530901" w:rsidRDefault="00530901" w:rsidP="00530901">
            <w:pPr>
              <w:spacing w:after="0"/>
            </w:pPr>
            <w:r>
              <w:t>…</w:t>
            </w:r>
          </w:p>
          <w:p w14:paraId="7F70E8C5" w14:textId="65772F5E" w:rsidR="009136DD" w:rsidRDefault="00530901" w:rsidP="00530901">
            <w:r>
              <w:t>}</w:t>
            </w:r>
          </w:p>
        </w:tc>
      </w:tr>
      <w:bookmarkEnd w:id="10"/>
      <w:bookmarkEnd w:id="11"/>
      <w:bookmarkEnd w:id="12"/>
    </w:tbl>
    <w:p w14:paraId="49088C6A" w14:textId="63A28F4F" w:rsidR="00213FE3" w:rsidRDefault="00213FE3" w:rsidP="00213FE3"/>
    <w:p w14:paraId="4325C58B" w14:textId="371EC4B5" w:rsidR="002D280C" w:rsidRDefault="002D280C" w:rsidP="002D280C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35918200"/>
      <w:bookmarkStart w:id="15" w:name="_Hlk135911807"/>
      <w:r>
        <w:rPr>
          <w:b/>
          <w:lang w:val="pt-BR"/>
        </w:rPr>
        <w:t>Change 3</w:t>
      </w:r>
      <w:bookmarkEnd w:id="14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3"/>
        <w:gridCol w:w="11"/>
      </w:tblGrid>
      <w:tr w:rsidR="002D280C" w14:paraId="6C161934" w14:textId="77777777" w:rsidTr="00A9307D">
        <w:trPr>
          <w:gridAfter w:val="1"/>
          <w:wAfter w:w="11" w:type="dxa"/>
          <w:trHeight w:val="447"/>
        </w:trPr>
        <w:tc>
          <w:tcPr>
            <w:tcW w:w="1986" w:type="dxa"/>
          </w:tcPr>
          <w:p w14:paraId="1B18373F" w14:textId="77777777" w:rsidR="002D280C" w:rsidRDefault="002D280C" w:rsidP="009E5C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0B0C25E3" w14:textId="157987F4" w:rsidR="002D280C" w:rsidRDefault="002D280C" w:rsidP="009E5C71">
            <w:pPr>
              <w:spacing w:after="0"/>
            </w:pPr>
            <w:r w:rsidRPr="002D280C">
              <w:t>f_TC_8_1_6_1_4_5_NR5GC()</w:t>
            </w:r>
          </w:p>
        </w:tc>
      </w:tr>
      <w:tr w:rsidR="002D280C" w14:paraId="54DBF5C4" w14:textId="77777777" w:rsidTr="00A9307D">
        <w:trPr>
          <w:gridAfter w:val="1"/>
          <w:wAfter w:w="11" w:type="dxa"/>
          <w:trHeight w:val="452"/>
        </w:trPr>
        <w:tc>
          <w:tcPr>
            <w:tcW w:w="1986" w:type="dxa"/>
          </w:tcPr>
          <w:p w14:paraId="26D1D262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5A80C20E" w14:textId="77777777" w:rsidR="002D280C" w:rsidRDefault="002D280C" w:rsidP="009E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18A185BB" w14:textId="77777777" w:rsidR="002D280C" w:rsidRDefault="002D280C" w:rsidP="009E5C71">
            <w:pPr>
              <w:pStyle w:val="CRCoverPage"/>
              <w:spacing w:after="0"/>
              <w:rPr>
                <w:noProof/>
              </w:rPr>
            </w:pPr>
          </w:p>
          <w:p w14:paraId="079406F7" w14:textId="77777777" w:rsidR="002D280C" w:rsidRPr="00FA46AD" w:rsidRDefault="002D280C" w:rsidP="009E5C7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2D280C" w14:paraId="091A5A73" w14:textId="77777777" w:rsidTr="00A9307D">
        <w:trPr>
          <w:gridAfter w:val="1"/>
          <w:wAfter w:w="11" w:type="dxa"/>
        </w:trPr>
        <w:tc>
          <w:tcPr>
            <w:tcW w:w="1986" w:type="dxa"/>
          </w:tcPr>
          <w:p w14:paraId="15703759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0D080E54" w14:textId="7AA4536C" w:rsidR="002D280C" w:rsidRPr="00FA46AD" w:rsidRDefault="002D280C" w:rsidP="009E5C7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checking of UE Information Response at Step 15</w:t>
            </w:r>
            <w:r>
              <w:t xml:space="preserve"> to NOT check </w:t>
            </w:r>
            <w:r w:rsidRPr="00416CFC">
              <w:rPr>
                <w:noProof/>
              </w:rPr>
              <w:t>locationTimestamp</w:t>
            </w:r>
          </w:p>
        </w:tc>
      </w:tr>
      <w:tr w:rsidR="002D280C" w14:paraId="30FA5C8F" w14:textId="77777777" w:rsidTr="00A9307D">
        <w:trPr>
          <w:gridAfter w:val="1"/>
          <w:wAfter w:w="11" w:type="dxa"/>
        </w:trPr>
        <w:tc>
          <w:tcPr>
            <w:tcW w:w="1986" w:type="dxa"/>
          </w:tcPr>
          <w:p w14:paraId="530CAE84" w14:textId="77777777" w:rsidR="002D280C" w:rsidRDefault="002D280C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288FD565" w14:textId="77777777" w:rsidR="002D280C" w:rsidRPr="00880368" w:rsidRDefault="002D280C" w:rsidP="009E5C7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293AE4">
              <w:rPr>
                <w:rFonts w:ascii="Arial" w:hAnsi="Arial" w:cs="Arial"/>
              </w:rPr>
              <w:t>RRC_MDT_InterRAT_NR5GC_NR.ttcn</w:t>
            </w:r>
          </w:p>
        </w:tc>
      </w:tr>
      <w:tr w:rsidR="00A9307D" w14:paraId="6164F15A" w14:textId="77777777" w:rsidTr="00A93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4216A3" w14:textId="77777777" w:rsidR="00A9307D" w:rsidRDefault="00A9307D" w:rsidP="009F1E14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6B388B" w14:textId="77777777" w:rsidR="00A9307D" w:rsidRDefault="00A9307D" w:rsidP="009F1E14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Accepted conditional to prose CR agreement at RAN5#100</w:t>
            </w:r>
          </w:p>
        </w:tc>
      </w:tr>
    </w:tbl>
    <w:p w14:paraId="37317302" w14:textId="77777777" w:rsidR="002D280C" w:rsidRDefault="002D280C" w:rsidP="002D280C"/>
    <w:p w14:paraId="7F15E5FF" w14:textId="77777777" w:rsidR="002D280C" w:rsidRPr="00570959" w:rsidRDefault="002D280C" w:rsidP="002D280C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280C" w14:paraId="5A67F1B3" w14:textId="77777777" w:rsidTr="009E5C71">
        <w:tc>
          <w:tcPr>
            <w:tcW w:w="9855" w:type="dxa"/>
          </w:tcPr>
          <w:p w14:paraId="22CED663" w14:textId="77777777" w:rsidR="002D280C" w:rsidRDefault="002D280C" w:rsidP="002D280C">
            <w:pPr>
              <w:spacing w:after="0"/>
            </w:pPr>
            <w:r>
              <w:t>function f_TC_8_1_6_1_4_5_NR5GC() runs on NR5GC_PTC</w:t>
            </w:r>
          </w:p>
          <w:p w14:paraId="74036915" w14:textId="77777777" w:rsidR="002D280C" w:rsidRDefault="002D280C" w:rsidP="002D280C">
            <w:pPr>
              <w:spacing w:after="0"/>
            </w:pPr>
            <w:r>
              <w:t xml:space="preserve">  { /* Connection Establishment Failure / Logging and reporting / Location Information   */</w:t>
            </w:r>
          </w:p>
          <w:p w14:paraId="41E331A8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43F4CA94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r w:rsidRPr="00546735">
              <w:rPr>
                <w:lang w:val="fr-FR"/>
              </w:rPr>
              <w:t xml:space="preserve">var </w:t>
            </w:r>
            <w:proofErr w:type="spellStart"/>
            <w:r w:rsidRPr="00546735">
              <w:rPr>
                <w:lang w:val="fr-FR"/>
              </w:rPr>
              <w:t>template</w:t>
            </w:r>
            <w:proofErr w:type="spellEnd"/>
            <w:r w:rsidRPr="00546735">
              <w:rPr>
                <w:lang w:val="fr-FR"/>
              </w:rPr>
              <w:t xml:space="preserve"> (</w:t>
            </w:r>
            <w:proofErr w:type="spellStart"/>
            <w:r w:rsidRPr="00546735">
              <w:rPr>
                <w:lang w:val="fr-FR"/>
              </w:rPr>
              <w:t>present</w:t>
            </w:r>
            <w:proofErr w:type="spellEnd"/>
            <w:r w:rsidRPr="00546735">
              <w:rPr>
                <w:lang w:val="fr-FR"/>
              </w:rPr>
              <w:t xml:space="preserve">) </w:t>
            </w:r>
            <w:proofErr w:type="spellStart"/>
            <w:r w:rsidRPr="00546735">
              <w:rPr>
                <w:lang w:val="fr-FR"/>
              </w:rPr>
              <w:t>UL_DCCH_Message</w:t>
            </w:r>
            <w:proofErr w:type="spellEnd"/>
            <w:r w:rsidRPr="00546735">
              <w:rPr>
                <w:lang w:val="fr-FR"/>
              </w:rPr>
              <w:t xml:space="preserve"> </w:t>
            </w:r>
            <w:proofErr w:type="spellStart"/>
            <w:r w:rsidRPr="00546735">
              <w:rPr>
                <w:lang w:val="fr-FR"/>
              </w:rPr>
              <w:t>v_UEInformationResponse</w:t>
            </w:r>
            <w:proofErr w:type="spellEnd"/>
            <w:r w:rsidRPr="00546735">
              <w:rPr>
                <w:lang w:val="fr-FR"/>
              </w:rPr>
              <w:t>;</w:t>
            </w:r>
          </w:p>
          <w:p w14:paraId="210C73B9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</w:p>
          <w:p w14:paraId="75C03F85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f_NR5GC_Init(NR_1);</w:t>
            </w:r>
          </w:p>
          <w:p w14:paraId="6B51BDCF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    </w:t>
            </w:r>
          </w:p>
          <w:p w14:paraId="39EBAF00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r>
              <w:t>//Create and configure cells</w:t>
            </w:r>
          </w:p>
          <w:p w14:paraId="21A5762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63B1B5BD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33960720" w14:textId="77777777" w:rsidR="002D280C" w:rsidRDefault="002D280C" w:rsidP="002D280C">
            <w:pPr>
              <w:spacing w:after="0"/>
            </w:pPr>
            <w:r>
              <w:t xml:space="preserve">    //Preamble</w:t>
            </w:r>
          </w:p>
          <w:p w14:paraId="1D9C2CF2" w14:textId="77777777" w:rsidR="002D280C" w:rsidRDefault="002D280C" w:rsidP="002D280C">
            <w:pPr>
              <w:spacing w:after="0"/>
            </w:pPr>
            <w:r>
              <w:t xml:space="preserve">    //The UE is in state 1N-A as defined in TS 38.508-1 [4], subclause 4.4A.</w:t>
            </w:r>
          </w:p>
          <w:p w14:paraId="0B74FCFC" w14:textId="77777777" w:rsidR="002D280C" w:rsidRDefault="002D280C" w:rsidP="002D280C">
            <w:pPr>
              <w:spacing w:after="0"/>
            </w:pPr>
            <w:r>
              <w:t xml:space="preserve">    f_NR5GC_Preamble (nr_Cell1, STATE_IDLE_1A);</w:t>
            </w:r>
          </w:p>
          <w:p w14:paraId="221A0473" w14:textId="77777777" w:rsidR="002D280C" w:rsidRDefault="002D280C" w:rsidP="002D280C">
            <w:pPr>
              <w:spacing w:after="0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5B296C65" w14:textId="77777777" w:rsidR="002D280C" w:rsidRDefault="002D280C" w:rsidP="002D280C">
            <w:pPr>
              <w:spacing w:after="0"/>
            </w:pPr>
            <w:r>
              <w:t xml:space="preserve">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>.</w:t>
            </w:r>
          </w:p>
          <w:p w14:paraId="5F303681" w14:textId="77777777" w:rsidR="002D280C" w:rsidRDefault="002D280C" w:rsidP="002D280C">
            <w:pPr>
              <w:spacing w:after="0"/>
            </w:pPr>
            <w:r>
              <w:t xml:space="preserve">     *Otherwise, or in addition any other suitable method may also be used.*/</w:t>
            </w:r>
          </w:p>
          <w:p w14:paraId="57A7EE9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f_NR_ProvideUE_LocationInformation</w:t>
            </w:r>
            <w:proofErr w:type="spellEnd"/>
            <w:r>
              <w:t>(nr_Cell1, RRC_IDLE);</w:t>
            </w:r>
          </w:p>
          <w:p w14:paraId="60782C9B" w14:textId="77777777" w:rsidR="002D280C" w:rsidRDefault="002D280C" w:rsidP="002D280C">
            <w:pPr>
              <w:spacing w:after="0"/>
            </w:pPr>
          </w:p>
          <w:p w14:paraId="7D5420C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F7A76C5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382B1C70" w14:textId="77777777" w:rsidR="002D280C" w:rsidRDefault="002D280C" w:rsidP="002D280C">
            <w:pPr>
              <w:spacing w:after="0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8EEC95B" w14:textId="77777777" w:rsidR="002D280C" w:rsidRDefault="002D280C" w:rsidP="002D280C">
            <w:pPr>
              <w:spacing w:after="0"/>
            </w:pPr>
            <w:r>
              <w:t xml:space="preserve">    //The SS is configured to not transmit Msg2 in 2-step RACH procedure</w:t>
            </w:r>
          </w:p>
          <w:p w14:paraId="2BAF8BA4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088CD56B" w14:textId="77777777" w:rsidR="002D280C" w:rsidRDefault="002D280C" w:rsidP="002D280C">
            <w:pPr>
              <w:spacing w:after="0"/>
            </w:pPr>
          </w:p>
          <w:p w14:paraId="1DE41E40" w14:textId="77777777" w:rsidR="002D280C" w:rsidRDefault="002D280C" w:rsidP="002D280C">
            <w:pPr>
              <w:spacing w:after="0"/>
            </w:pPr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692F73" w14:textId="77777777" w:rsidR="002D280C" w:rsidRDefault="002D280C" w:rsidP="002D280C">
            <w:pPr>
              <w:spacing w:after="0"/>
            </w:pPr>
            <w:r>
              <w:t xml:space="preserve">    //The SS transmits a Paging message</w:t>
            </w:r>
          </w:p>
          <w:p w14:paraId="054E4372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f_NR_Paging_Def</w:t>
            </w:r>
            <w:proofErr w:type="spellEnd"/>
            <w:r>
              <w:t>(nr_Cell1, RRC_IDLE);</w:t>
            </w:r>
          </w:p>
          <w:p w14:paraId="267E18C6" w14:textId="77777777" w:rsidR="002D280C" w:rsidRDefault="002D280C" w:rsidP="002D280C">
            <w:pPr>
              <w:spacing w:after="0"/>
            </w:pPr>
          </w:p>
          <w:p w14:paraId="4E892BC9" w14:textId="77777777" w:rsidR="002D280C" w:rsidRDefault="002D280C" w:rsidP="002D280C">
            <w:pPr>
              <w:spacing w:after="0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619F46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message.</w:t>
            </w:r>
          </w:p>
          <w:p w14:paraId="5F2837CA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f_NR_RRC_SetupRequest_Def</w:t>
            </w:r>
            <w:proofErr w:type="spellEnd"/>
            <w:r>
              <w:t>(nr_Cell1);</w:t>
            </w:r>
          </w:p>
          <w:p w14:paraId="24F127DC" w14:textId="77777777" w:rsidR="002D280C" w:rsidRDefault="002D280C" w:rsidP="002D280C">
            <w:pPr>
              <w:spacing w:after="0"/>
            </w:pPr>
          </w:p>
          <w:p w14:paraId="5292F6D7" w14:textId="77777777" w:rsidR="002D280C" w:rsidRDefault="002D280C" w:rsidP="002D280C">
            <w:pPr>
              <w:spacing w:after="0"/>
            </w:pPr>
            <w:r>
              <w:lastRenderedPageBreak/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B1480BA" w14:textId="77777777" w:rsidR="002D280C" w:rsidRDefault="002D280C" w:rsidP="002D280C">
            <w:pPr>
              <w:spacing w:after="0"/>
            </w:pPr>
            <w:r>
              <w:t xml:space="preserve">    //The SS waits for 2sec (T300 expiry) and ignores further received Random Access Preamble.</w:t>
            </w:r>
          </w:p>
          <w:p w14:paraId="0C9B4B9F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(2.0);</w:t>
            </w:r>
          </w:p>
          <w:p w14:paraId="3CB0C38A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644A687C" w14:textId="77777777" w:rsidR="002D280C" w:rsidRDefault="002D280C" w:rsidP="002D280C">
            <w:pPr>
              <w:spacing w:after="0"/>
            </w:pPr>
          </w:p>
          <w:p w14:paraId="159757B5" w14:textId="77777777" w:rsidR="002D280C" w:rsidRDefault="002D280C" w:rsidP="002D280C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0C7B7D" w14:textId="77777777" w:rsidR="002D280C" w:rsidRDefault="002D280C" w:rsidP="002D280C">
            <w:pPr>
              <w:spacing w:after="0"/>
            </w:pPr>
            <w:r>
              <w:t xml:space="preserve">    //The SS is configured to normal that it would transmit Msg2 in 2-step RACH procedure.</w:t>
            </w:r>
          </w:p>
          <w:p w14:paraId="7BEA6836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6AACDED8" w14:textId="77777777" w:rsidR="002D280C" w:rsidRDefault="002D280C" w:rsidP="002D280C">
            <w:pPr>
              <w:spacing w:after="0"/>
            </w:pPr>
          </w:p>
          <w:p w14:paraId="04EDEECC" w14:textId="77777777" w:rsidR="002D280C" w:rsidRDefault="002D280C" w:rsidP="002D280C">
            <w:pPr>
              <w:spacing w:after="0"/>
            </w:pPr>
            <w:r>
              <w:t xml:space="preserve">    //@siclog "Steps 6-13"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EEB1EC" w14:textId="77777777" w:rsidR="002D280C" w:rsidRDefault="002D280C" w:rsidP="002D280C">
            <w:pPr>
              <w:spacing w:after="0"/>
            </w:pPr>
            <w:r>
              <w:t xml:space="preserve">    //Steps 1 to 3 of the generic radio bearer establishment procedure in TS 38.508-1 table 4.5.4.2-3</w:t>
            </w:r>
          </w:p>
          <w:p w14:paraId="7E2C6BD8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RRCSetupComplete</w:t>
            </w:r>
            <w:proofErr w:type="spellEnd"/>
            <w:r>
              <w:t xml:space="preserve"> message and a SERVICE REQUEST message.</w:t>
            </w:r>
          </w:p>
          <w:p w14:paraId="093237C1" w14:textId="77777777" w:rsidR="002D280C" w:rsidRDefault="002D280C" w:rsidP="002D280C">
            <w:pPr>
              <w:spacing w:after="0"/>
            </w:pPr>
            <w:r>
              <w:t xml:space="preserve">    //Steps 5 to 8 of the generic radio bearer establishment procedure in TS 38.508-1 table 4.5.4.2-3.</w:t>
            </w:r>
          </w:p>
          <w:p w14:paraId="6691AB5F" w14:textId="77777777" w:rsidR="002D280C" w:rsidRDefault="002D280C" w:rsidP="002D280C">
            <w:pPr>
              <w:spacing w:after="0"/>
            </w:pPr>
            <w:r>
              <w:t xml:space="preserve">    f_NR5GC_RRC_ConnectedState3N_SON_MDT(nr_Cell1, </w:t>
            </w:r>
            <w:proofErr w:type="spellStart"/>
            <w:r>
              <w:t>connEstFailInfoAvailable</w:t>
            </w:r>
            <w:proofErr w:type="spellEnd"/>
            <w:r>
              <w:t>);  // @sic R5s211593 sic@</w:t>
            </w:r>
          </w:p>
          <w:p w14:paraId="7D68478E" w14:textId="77777777" w:rsidR="002D280C" w:rsidRDefault="002D280C" w:rsidP="002D280C">
            <w:pPr>
              <w:spacing w:after="0"/>
            </w:pPr>
          </w:p>
          <w:p w14:paraId="248E0FF1" w14:textId="77777777" w:rsidR="002D280C" w:rsidRDefault="002D280C" w:rsidP="002D280C">
            <w:pPr>
              <w:spacing w:after="0"/>
            </w:pPr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906660A" w14:textId="77777777" w:rsidR="002D280C" w:rsidRDefault="002D280C" w:rsidP="002D280C">
            <w:pPr>
              <w:spacing w:after="0"/>
            </w:pPr>
            <w:r>
              <w:t xml:space="preserve">    //The SS sends a </w:t>
            </w:r>
            <w:proofErr w:type="spellStart"/>
            <w:r>
              <w:t>UEInformationRequest</w:t>
            </w:r>
            <w:proofErr w:type="spellEnd"/>
            <w:r>
              <w:t xml:space="preserve"> message to get </w:t>
            </w:r>
            <w:proofErr w:type="spellStart"/>
            <w:r>
              <w:t>connEstFailReportReq</w:t>
            </w:r>
            <w:proofErr w:type="spellEnd"/>
          </w:p>
          <w:p w14:paraId="05859781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spellStart"/>
            <w:r w:rsidRPr="00546735">
              <w:rPr>
                <w:lang w:val="fr-FR"/>
              </w:rPr>
              <w:t>SRB.send</w:t>
            </w:r>
            <w:proofErr w:type="spellEnd"/>
            <w:r w:rsidRPr="00546735">
              <w:rPr>
                <w:lang w:val="fr-FR"/>
              </w:rPr>
              <w:t>(</w:t>
            </w:r>
            <w:proofErr w:type="spellStart"/>
            <w:r w:rsidRPr="00546735">
              <w:rPr>
                <w:lang w:val="fr-FR"/>
              </w:rPr>
              <w:t>cas_NR_SRB_RrcPdu_REQ</w:t>
            </w:r>
            <w:proofErr w:type="spellEnd"/>
            <w:r w:rsidRPr="00546735">
              <w:rPr>
                <w:lang w:val="fr-FR"/>
              </w:rPr>
              <w:t>(nr_Cell1,</w:t>
            </w:r>
          </w:p>
          <w:p w14:paraId="7111EBBA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                              </w:t>
            </w:r>
            <w:r>
              <w:t>tsc_NR_RbId_SRB1, //@sic R5s211593 sic@</w:t>
            </w:r>
          </w:p>
          <w:p w14:paraId="578D43CB" w14:textId="77777777" w:rsidR="002D280C" w:rsidRDefault="002D280C" w:rsidP="002D280C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616E9B16" w14:textId="77777777" w:rsidR="002D280C" w:rsidRDefault="002D280C" w:rsidP="002D280C">
            <w:pPr>
              <w:spacing w:after="0"/>
            </w:pPr>
            <w:r>
              <w:t xml:space="preserve">                                  cs_38508_UEInformationRequest)); //@sic R5-225389 sic@</w:t>
            </w:r>
          </w:p>
          <w:p w14:paraId="6B407AC0" w14:textId="77777777" w:rsidR="002D280C" w:rsidRDefault="002D280C" w:rsidP="002D280C">
            <w:pPr>
              <w:spacing w:after="0"/>
            </w:pPr>
          </w:p>
          <w:p w14:paraId="23B1F6D6" w14:textId="77777777" w:rsidR="002D280C" w:rsidRDefault="002D280C" w:rsidP="002D280C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D57368C" w14:textId="77777777" w:rsidR="002D280C" w:rsidRDefault="002D280C" w:rsidP="002D280C">
            <w:pPr>
              <w:spacing w:after="0"/>
            </w:pPr>
            <w:r>
              <w:t xml:space="preserve">    //Check: Does the UE send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connEstFailReport</w:t>
            </w:r>
            <w:proofErr w:type="spellEnd"/>
            <w:r>
              <w:t xml:space="preserve"> with the IE commonLocationInfo-r16 is present?</w:t>
            </w:r>
          </w:p>
          <w:p w14:paraId="15D48BA7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spellStart"/>
            <w:r w:rsidRPr="00546735">
              <w:rPr>
                <w:lang w:val="fr-FR"/>
              </w:rPr>
              <w:t>v_UEInformationResponse</w:t>
            </w:r>
            <w:proofErr w:type="spellEnd"/>
            <w:r w:rsidRPr="00546735">
              <w:rPr>
                <w:lang w:val="fr-FR"/>
              </w:rPr>
              <w:t xml:space="preserve"> := cr_UEInformationResponse_r16_CEF(cr_ConnEstFailReport_r16(?,omit,omit,?));    //@sic R5-217923 sic@</w:t>
            </w:r>
          </w:p>
          <w:p w14:paraId="15FE43A3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</w:t>
            </w:r>
            <w:proofErr w:type="spellStart"/>
            <w:r w:rsidRPr="00546735">
              <w:rPr>
                <w:lang w:val="fr-FR"/>
              </w:rPr>
              <w:t>SRB.receive</w:t>
            </w:r>
            <w:proofErr w:type="spellEnd"/>
            <w:r w:rsidRPr="00546735">
              <w:rPr>
                <w:lang w:val="fr-FR"/>
              </w:rPr>
              <w:t>(</w:t>
            </w:r>
            <w:proofErr w:type="spellStart"/>
            <w:r w:rsidRPr="00546735">
              <w:rPr>
                <w:lang w:val="fr-FR"/>
              </w:rPr>
              <w:t>car_NR_SRB_RrcPdu_IND</w:t>
            </w:r>
            <w:proofErr w:type="spellEnd"/>
            <w:r w:rsidRPr="00546735">
              <w:rPr>
                <w:lang w:val="fr-FR"/>
              </w:rPr>
              <w:t xml:space="preserve">(nr_Cell1, tsc_NR_RbId_SRB1, </w:t>
            </w:r>
            <w:proofErr w:type="spellStart"/>
            <w:r w:rsidRPr="00546735">
              <w:rPr>
                <w:lang w:val="fr-FR"/>
              </w:rPr>
              <w:t>v_UEInformationResponse</w:t>
            </w:r>
            <w:proofErr w:type="spellEnd"/>
            <w:r w:rsidRPr="00546735">
              <w:rPr>
                <w:lang w:val="fr-FR"/>
              </w:rPr>
              <w:t>)); //@sic R5s211593 sic@</w:t>
            </w:r>
          </w:p>
          <w:p w14:paraId="56758002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>() &amp; " Step 15");</w:t>
            </w:r>
          </w:p>
          <w:p w14:paraId="74BCA49D" w14:textId="77777777" w:rsidR="002D280C" w:rsidRDefault="002D280C" w:rsidP="002D280C">
            <w:pPr>
              <w:spacing w:after="0"/>
            </w:pPr>
          </w:p>
          <w:p w14:paraId="04041DB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CF4A091" w14:textId="77777777" w:rsidR="002D280C" w:rsidRDefault="002D280C" w:rsidP="002D280C">
            <w:pPr>
              <w:spacing w:after="0"/>
            </w:pPr>
            <w:r>
              <w:t xml:space="preserve">    // Finish</w:t>
            </w:r>
          </w:p>
          <w:p w14:paraId="3FC09F29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(nr_Cell1, STATE_CONNECTED_3A);    //@sic R5s211593 sic@</w:t>
            </w:r>
          </w:p>
          <w:p w14:paraId="5BA6C27B" w14:textId="77777777" w:rsidR="002D280C" w:rsidRDefault="002D280C" w:rsidP="002D280C">
            <w:pPr>
              <w:spacing w:after="0"/>
            </w:pPr>
            <w:r>
              <w:t xml:space="preserve">      </w:t>
            </w:r>
          </w:p>
          <w:p w14:paraId="134F0B0F" w14:textId="277FD9AD" w:rsidR="002D280C" w:rsidRPr="002D280C" w:rsidRDefault="002D280C" w:rsidP="002D28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>
              <w:t xml:space="preserve">  }// End of f_TC_8_1_6_1_4_5_NR5GC()</w:t>
            </w:r>
          </w:p>
        </w:tc>
      </w:tr>
    </w:tbl>
    <w:p w14:paraId="60B04328" w14:textId="77777777" w:rsidR="002D280C" w:rsidRDefault="002D280C" w:rsidP="002D280C"/>
    <w:p w14:paraId="650D3B48" w14:textId="77777777" w:rsidR="002D280C" w:rsidRPr="00BC25DD" w:rsidRDefault="002D280C" w:rsidP="002D280C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280C" w14:paraId="64BC5EF8" w14:textId="77777777" w:rsidTr="009E5C71">
        <w:tc>
          <w:tcPr>
            <w:tcW w:w="9855" w:type="dxa"/>
          </w:tcPr>
          <w:p w14:paraId="4B91A6D4" w14:textId="77777777" w:rsidR="002D280C" w:rsidRDefault="002D280C" w:rsidP="002D280C">
            <w:pPr>
              <w:spacing w:after="0"/>
            </w:pPr>
            <w:r>
              <w:t>function f_TC_8_1_6_1_4_5_NR5GC() runs on NR5GC_PTC</w:t>
            </w:r>
          </w:p>
          <w:p w14:paraId="2DB9F459" w14:textId="77777777" w:rsidR="002D280C" w:rsidRDefault="002D280C" w:rsidP="002D280C">
            <w:pPr>
              <w:spacing w:after="0"/>
            </w:pPr>
            <w:r>
              <w:t xml:space="preserve">  { /* Connection Establishment Failure / Logging and reporting / Location Information   */</w:t>
            </w:r>
          </w:p>
          <w:p w14:paraId="51DFD24C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129390E4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r w:rsidRPr="00546735">
              <w:rPr>
                <w:lang w:val="fr-FR"/>
              </w:rPr>
              <w:t xml:space="preserve">var </w:t>
            </w:r>
            <w:proofErr w:type="spellStart"/>
            <w:r w:rsidRPr="00546735">
              <w:rPr>
                <w:lang w:val="fr-FR"/>
              </w:rPr>
              <w:t>template</w:t>
            </w:r>
            <w:proofErr w:type="spellEnd"/>
            <w:r w:rsidRPr="00546735">
              <w:rPr>
                <w:lang w:val="fr-FR"/>
              </w:rPr>
              <w:t xml:space="preserve"> (</w:t>
            </w:r>
            <w:proofErr w:type="spellStart"/>
            <w:r w:rsidRPr="00546735">
              <w:rPr>
                <w:lang w:val="fr-FR"/>
              </w:rPr>
              <w:t>present</w:t>
            </w:r>
            <w:proofErr w:type="spellEnd"/>
            <w:r w:rsidRPr="00546735">
              <w:rPr>
                <w:lang w:val="fr-FR"/>
              </w:rPr>
              <w:t xml:space="preserve">) </w:t>
            </w:r>
            <w:proofErr w:type="spellStart"/>
            <w:r w:rsidRPr="00546735">
              <w:rPr>
                <w:lang w:val="fr-FR"/>
              </w:rPr>
              <w:t>UL_DCCH_Message</w:t>
            </w:r>
            <w:proofErr w:type="spellEnd"/>
            <w:r w:rsidRPr="00546735">
              <w:rPr>
                <w:lang w:val="fr-FR"/>
              </w:rPr>
              <w:t xml:space="preserve"> </w:t>
            </w:r>
            <w:proofErr w:type="spellStart"/>
            <w:r w:rsidRPr="00546735">
              <w:rPr>
                <w:lang w:val="fr-FR"/>
              </w:rPr>
              <w:t>v_UEInformationResponse</w:t>
            </w:r>
            <w:proofErr w:type="spellEnd"/>
            <w:r w:rsidRPr="00546735">
              <w:rPr>
                <w:lang w:val="fr-FR"/>
              </w:rPr>
              <w:t>;</w:t>
            </w:r>
          </w:p>
          <w:p w14:paraId="422A4828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</w:p>
          <w:p w14:paraId="6B1EEB63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f_NR5GC_Init(NR_1);</w:t>
            </w:r>
          </w:p>
          <w:p w14:paraId="1C393266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    </w:t>
            </w:r>
          </w:p>
          <w:p w14:paraId="594F293A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r>
              <w:t>//Create and configure cells</w:t>
            </w:r>
          </w:p>
          <w:p w14:paraId="4CED7C6C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4DCB19B8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03A6838F" w14:textId="77777777" w:rsidR="002D280C" w:rsidRDefault="002D280C" w:rsidP="002D280C">
            <w:pPr>
              <w:spacing w:after="0"/>
            </w:pPr>
            <w:r>
              <w:t xml:space="preserve">    //Preamble</w:t>
            </w:r>
          </w:p>
          <w:p w14:paraId="2611C504" w14:textId="77777777" w:rsidR="002D280C" w:rsidRDefault="002D280C" w:rsidP="002D280C">
            <w:pPr>
              <w:spacing w:after="0"/>
            </w:pPr>
            <w:r>
              <w:t xml:space="preserve">    //The UE is in state 1N-A as defined in TS 38.508-1 [4], subclause 4.4A.</w:t>
            </w:r>
          </w:p>
          <w:p w14:paraId="12BFE98C" w14:textId="77777777" w:rsidR="002D280C" w:rsidRDefault="002D280C" w:rsidP="002D280C">
            <w:pPr>
              <w:spacing w:after="0"/>
            </w:pPr>
            <w:r>
              <w:t xml:space="preserve">    f_NR5GC_Preamble (nr_Cell1, STATE_IDLE_1A);</w:t>
            </w:r>
          </w:p>
          <w:p w14:paraId="676F5116" w14:textId="77777777" w:rsidR="002D280C" w:rsidRDefault="002D280C" w:rsidP="002D280C">
            <w:pPr>
              <w:spacing w:after="0"/>
            </w:pPr>
            <w:r>
              <w:t xml:space="preserve">    /*The UE's positioning engine (e.g. standalone GNSS receiver) should be provided with any necessary stimulus to allow it to provide the position.</w:t>
            </w:r>
          </w:p>
          <w:p w14:paraId="34869FCB" w14:textId="77777777" w:rsidR="002D280C" w:rsidRDefault="002D280C" w:rsidP="002D280C">
            <w:pPr>
              <w:spacing w:after="0"/>
            </w:pPr>
            <w:r>
              <w:t xml:space="preserve">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>.</w:t>
            </w:r>
          </w:p>
          <w:p w14:paraId="2BAD10AE" w14:textId="77777777" w:rsidR="002D280C" w:rsidRDefault="002D280C" w:rsidP="002D280C">
            <w:pPr>
              <w:spacing w:after="0"/>
            </w:pPr>
            <w:r>
              <w:t xml:space="preserve">     *Otherwise, or in addition any other suitable method may also be used.*/</w:t>
            </w:r>
          </w:p>
          <w:p w14:paraId="2965A633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f_NR_ProvideUE_LocationInformation</w:t>
            </w:r>
            <w:proofErr w:type="spellEnd"/>
            <w:r>
              <w:t>(nr_Cell1, RRC_IDLE);</w:t>
            </w:r>
          </w:p>
          <w:p w14:paraId="3BA5B4D7" w14:textId="77777777" w:rsidR="002D280C" w:rsidRDefault="002D280C" w:rsidP="002D280C">
            <w:pPr>
              <w:spacing w:after="0"/>
            </w:pPr>
          </w:p>
          <w:p w14:paraId="5F176C6D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20A78703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55F349C4" w14:textId="77777777" w:rsidR="002D280C" w:rsidRDefault="002D280C" w:rsidP="002D280C">
            <w:pPr>
              <w:spacing w:after="0"/>
            </w:pPr>
            <w:r>
              <w:lastRenderedPageBreak/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61CF93" w14:textId="77777777" w:rsidR="002D280C" w:rsidRDefault="002D280C" w:rsidP="002D280C">
            <w:pPr>
              <w:spacing w:after="0"/>
            </w:pPr>
            <w:r>
              <w:t xml:space="preserve">    //The SS is configured to not transmit Msg2 in 2-step RACH procedure</w:t>
            </w:r>
          </w:p>
          <w:p w14:paraId="50651F68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5272ACED" w14:textId="77777777" w:rsidR="002D280C" w:rsidRDefault="002D280C" w:rsidP="002D280C">
            <w:pPr>
              <w:spacing w:after="0"/>
            </w:pPr>
          </w:p>
          <w:p w14:paraId="1460D944" w14:textId="77777777" w:rsidR="002D280C" w:rsidRDefault="002D280C" w:rsidP="002D280C">
            <w:pPr>
              <w:spacing w:after="0"/>
            </w:pPr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7BBF06" w14:textId="77777777" w:rsidR="002D280C" w:rsidRDefault="002D280C" w:rsidP="002D280C">
            <w:pPr>
              <w:spacing w:after="0"/>
            </w:pPr>
            <w:r>
              <w:t xml:space="preserve">    //The SS transmits a Paging message</w:t>
            </w:r>
          </w:p>
          <w:p w14:paraId="405C214C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f_NR_Paging_Def</w:t>
            </w:r>
            <w:proofErr w:type="spellEnd"/>
            <w:r>
              <w:t>(nr_Cell1, RRC_IDLE);</w:t>
            </w:r>
          </w:p>
          <w:p w14:paraId="29762B77" w14:textId="77777777" w:rsidR="002D280C" w:rsidRDefault="002D280C" w:rsidP="002D280C">
            <w:pPr>
              <w:spacing w:after="0"/>
            </w:pPr>
          </w:p>
          <w:p w14:paraId="356E3951" w14:textId="77777777" w:rsidR="002D280C" w:rsidRDefault="002D280C" w:rsidP="002D280C">
            <w:pPr>
              <w:spacing w:after="0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0999E08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message.</w:t>
            </w:r>
          </w:p>
          <w:p w14:paraId="00508F4C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f_NR_RRC_SetupRequest_Def</w:t>
            </w:r>
            <w:proofErr w:type="spellEnd"/>
            <w:r>
              <w:t>(nr_Cell1);</w:t>
            </w:r>
          </w:p>
          <w:p w14:paraId="2D9609C9" w14:textId="77777777" w:rsidR="002D280C" w:rsidRDefault="002D280C" w:rsidP="002D280C">
            <w:pPr>
              <w:spacing w:after="0"/>
            </w:pPr>
          </w:p>
          <w:p w14:paraId="7002402E" w14:textId="77777777" w:rsidR="002D280C" w:rsidRDefault="002D280C" w:rsidP="002D280C">
            <w:pPr>
              <w:spacing w:after="0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651CF9" w14:textId="77777777" w:rsidR="002D280C" w:rsidRDefault="002D280C" w:rsidP="002D280C">
            <w:pPr>
              <w:spacing w:after="0"/>
            </w:pPr>
            <w:r>
              <w:t xml:space="preserve">    //The SS waits for 2sec (T300 expiry) and ignores further received Random Access Preamble.</w:t>
            </w:r>
          </w:p>
          <w:p w14:paraId="3F154477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(2.0);</w:t>
            </w:r>
          </w:p>
          <w:p w14:paraId="2DF05210" w14:textId="77777777" w:rsidR="002D280C" w:rsidRDefault="002D280C" w:rsidP="002D280C">
            <w:pPr>
              <w:spacing w:after="0"/>
            </w:pPr>
            <w:r>
              <w:t xml:space="preserve">    </w:t>
            </w:r>
          </w:p>
          <w:p w14:paraId="7788F891" w14:textId="77777777" w:rsidR="002D280C" w:rsidRDefault="002D280C" w:rsidP="002D280C">
            <w:pPr>
              <w:spacing w:after="0"/>
            </w:pPr>
          </w:p>
          <w:p w14:paraId="5CB4BAD3" w14:textId="77777777" w:rsidR="002D280C" w:rsidRDefault="002D280C" w:rsidP="002D280C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701D13" w14:textId="77777777" w:rsidR="002D280C" w:rsidRDefault="002D280C" w:rsidP="002D280C">
            <w:pPr>
              <w:spacing w:after="0"/>
            </w:pPr>
            <w:r>
              <w:t xml:space="preserve">    //The SS is configured to normal that it would transmit Msg2 in 2-step RACH procedure.</w:t>
            </w:r>
          </w:p>
          <w:p w14:paraId="14183560" w14:textId="77777777" w:rsidR="002D280C" w:rsidRDefault="002D280C" w:rsidP="002D280C">
            <w:pPr>
              <w:spacing w:after="0"/>
            </w:pPr>
            <w:r>
              <w:t xml:space="preserve">    //Void @sic R5-216313 sic@</w:t>
            </w:r>
          </w:p>
          <w:p w14:paraId="7FC464AF" w14:textId="77777777" w:rsidR="002D280C" w:rsidRDefault="002D280C" w:rsidP="002D280C">
            <w:pPr>
              <w:spacing w:after="0"/>
            </w:pPr>
          </w:p>
          <w:p w14:paraId="2C579259" w14:textId="77777777" w:rsidR="002D280C" w:rsidRDefault="002D280C" w:rsidP="002D280C">
            <w:pPr>
              <w:spacing w:after="0"/>
            </w:pPr>
            <w:r>
              <w:t xml:space="preserve">    //@siclog "Steps 6-13"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963514" w14:textId="77777777" w:rsidR="002D280C" w:rsidRDefault="002D280C" w:rsidP="002D280C">
            <w:pPr>
              <w:spacing w:after="0"/>
            </w:pPr>
            <w:r>
              <w:t xml:space="preserve">    //Steps 1 to 3 of the generic radio bearer establishment procedure in TS 38.508-1 table 4.5.4.2-3</w:t>
            </w:r>
          </w:p>
          <w:p w14:paraId="3B7F0473" w14:textId="77777777" w:rsidR="002D280C" w:rsidRDefault="002D280C" w:rsidP="002D280C">
            <w:pPr>
              <w:spacing w:after="0"/>
            </w:pPr>
            <w:r>
              <w:t xml:space="preserve">    //The UE transmits an </w:t>
            </w:r>
            <w:proofErr w:type="spellStart"/>
            <w:r>
              <w:t>RRCSetupComplete</w:t>
            </w:r>
            <w:proofErr w:type="spellEnd"/>
            <w:r>
              <w:t xml:space="preserve"> message and a SERVICE REQUEST message.</w:t>
            </w:r>
          </w:p>
          <w:p w14:paraId="12DA94DC" w14:textId="77777777" w:rsidR="002D280C" w:rsidRDefault="002D280C" w:rsidP="002D280C">
            <w:pPr>
              <w:spacing w:after="0"/>
            </w:pPr>
            <w:r>
              <w:t xml:space="preserve">    //Steps 5 to 8 of the generic radio bearer establishment procedure in TS 38.508-1 table 4.5.4.2-3.</w:t>
            </w:r>
          </w:p>
          <w:p w14:paraId="668D70AB" w14:textId="77777777" w:rsidR="002D280C" w:rsidRDefault="002D280C" w:rsidP="002D280C">
            <w:pPr>
              <w:spacing w:after="0"/>
            </w:pPr>
            <w:r>
              <w:t xml:space="preserve">    f_NR5GC_RRC_ConnectedState3N_SON_MDT(nr_Cell1, </w:t>
            </w:r>
            <w:proofErr w:type="spellStart"/>
            <w:r>
              <w:t>connEstFailInfoAvailable</w:t>
            </w:r>
            <w:proofErr w:type="spellEnd"/>
            <w:r>
              <w:t>);  // @sic R5s211593 sic@</w:t>
            </w:r>
          </w:p>
          <w:p w14:paraId="5B284B87" w14:textId="77777777" w:rsidR="002D280C" w:rsidRDefault="002D280C" w:rsidP="002D280C">
            <w:pPr>
              <w:spacing w:after="0"/>
            </w:pPr>
          </w:p>
          <w:p w14:paraId="33E65A1A" w14:textId="77777777" w:rsidR="002D280C" w:rsidRDefault="002D280C" w:rsidP="002D280C">
            <w:pPr>
              <w:spacing w:after="0"/>
            </w:pPr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71B6C0B" w14:textId="77777777" w:rsidR="002D280C" w:rsidRDefault="002D280C" w:rsidP="002D280C">
            <w:pPr>
              <w:spacing w:after="0"/>
            </w:pPr>
            <w:r>
              <w:t xml:space="preserve">    //The SS sends a </w:t>
            </w:r>
            <w:proofErr w:type="spellStart"/>
            <w:r>
              <w:t>UEInformationRequest</w:t>
            </w:r>
            <w:proofErr w:type="spellEnd"/>
            <w:r>
              <w:t xml:space="preserve"> message to get </w:t>
            </w:r>
            <w:proofErr w:type="spellStart"/>
            <w:r>
              <w:t>connEstFailReportReq</w:t>
            </w:r>
            <w:proofErr w:type="spellEnd"/>
          </w:p>
          <w:p w14:paraId="620C983E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spellStart"/>
            <w:r w:rsidRPr="00546735">
              <w:rPr>
                <w:lang w:val="fr-FR"/>
              </w:rPr>
              <w:t>SRB.send</w:t>
            </w:r>
            <w:proofErr w:type="spellEnd"/>
            <w:r w:rsidRPr="00546735">
              <w:rPr>
                <w:lang w:val="fr-FR"/>
              </w:rPr>
              <w:t>(</w:t>
            </w:r>
            <w:proofErr w:type="spellStart"/>
            <w:r w:rsidRPr="00546735">
              <w:rPr>
                <w:lang w:val="fr-FR"/>
              </w:rPr>
              <w:t>cas_NR_SRB_RrcPdu_REQ</w:t>
            </w:r>
            <w:proofErr w:type="spellEnd"/>
            <w:r w:rsidRPr="00546735">
              <w:rPr>
                <w:lang w:val="fr-FR"/>
              </w:rPr>
              <w:t>(nr_Cell1,</w:t>
            </w:r>
          </w:p>
          <w:p w14:paraId="18396FD9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                              </w:t>
            </w:r>
            <w:r>
              <w:t>tsc_NR_RbId_SRB1, //@sic R5s211593 sic@</w:t>
            </w:r>
          </w:p>
          <w:p w14:paraId="6E848BD4" w14:textId="77777777" w:rsidR="002D280C" w:rsidRDefault="002D280C" w:rsidP="002D280C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6DF54677" w14:textId="77777777" w:rsidR="002D280C" w:rsidRDefault="002D280C" w:rsidP="002D280C">
            <w:pPr>
              <w:spacing w:after="0"/>
            </w:pPr>
            <w:r>
              <w:t xml:space="preserve">                                  cs_38508_UEInformationRequest)); //@sic R5-225389 sic@</w:t>
            </w:r>
          </w:p>
          <w:p w14:paraId="759D2635" w14:textId="77777777" w:rsidR="002D280C" w:rsidRDefault="002D280C" w:rsidP="002D280C">
            <w:pPr>
              <w:spacing w:after="0"/>
            </w:pPr>
          </w:p>
          <w:p w14:paraId="28CFBD83" w14:textId="77777777" w:rsidR="002D280C" w:rsidRDefault="002D280C" w:rsidP="002D280C">
            <w:pPr>
              <w:spacing w:after="0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A6009D" w14:textId="77777777" w:rsidR="002D280C" w:rsidRDefault="002D280C" w:rsidP="002D280C">
            <w:pPr>
              <w:spacing w:after="0"/>
            </w:pPr>
            <w:r>
              <w:t xml:space="preserve">    //Check: Does the UE send a </w:t>
            </w:r>
            <w:proofErr w:type="spellStart"/>
            <w:r>
              <w:t>UEInformationResponse</w:t>
            </w:r>
            <w:proofErr w:type="spellEnd"/>
            <w:r>
              <w:t xml:space="preserve"> message with </w:t>
            </w:r>
            <w:proofErr w:type="spellStart"/>
            <w:r>
              <w:t>connEstFailReport</w:t>
            </w:r>
            <w:proofErr w:type="spellEnd"/>
            <w:r>
              <w:t xml:space="preserve"> with the IE commonLocationInfo-r16 is present?</w:t>
            </w:r>
          </w:p>
          <w:p w14:paraId="0D5AFEFC" w14:textId="77777777" w:rsidR="006F7E00" w:rsidRPr="00546735" w:rsidRDefault="002D280C" w:rsidP="002D280C">
            <w:pPr>
              <w:spacing w:after="0"/>
              <w:rPr>
                <w:lang w:val="fr-FR"/>
              </w:rPr>
            </w:pPr>
            <w:r>
              <w:t xml:space="preserve">    </w:t>
            </w:r>
            <w:proofErr w:type="spellStart"/>
            <w:r w:rsidRPr="00546735">
              <w:rPr>
                <w:highlight w:val="yellow"/>
                <w:lang w:val="fr-FR"/>
              </w:rPr>
              <w:t>v_UEInformationResponse</w:t>
            </w:r>
            <w:proofErr w:type="spellEnd"/>
            <w:r w:rsidRPr="00546735">
              <w:rPr>
                <w:highlight w:val="yellow"/>
                <w:lang w:val="fr-FR"/>
              </w:rPr>
              <w:t xml:space="preserve"> := cr_UEInformationResponse_r16_CEF(cr_ConnEstFailReport_r16(?,omit,omit,</w:t>
            </w:r>
            <w:r w:rsidR="006F7E00" w:rsidRPr="00546735">
              <w:rPr>
                <w:highlight w:val="yellow"/>
                <w:lang w:val="fr-FR"/>
              </w:rPr>
              <w:t>?</w:t>
            </w:r>
            <w:r w:rsidRPr="00546735">
              <w:rPr>
                <w:highlight w:val="yellow"/>
                <w:lang w:val="fr-FR"/>
              </w:rPr>
              <w:t>));</w:t>
            </w:r>
            <w:r w:rsidRPr="00546735">
              <w:rPr>
                <w:lang w:val="fr-FR"/>
              </w:rPr>
              <w:t xml:space="preserve"> </w:t>
            </w:r>
          </w:p>
          <w:p w14:paraId="0C9A3CE3" w14:textId="1C85CB58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lang w:val="fr-FR"/>
              </w:rPr>
              <w:t xml:space="preserve">   </w:t>
            </w:r>
            <w:r w:rsidRPr="00546735">
              <w:rPr>
                <w:highlight w:val="yellow"/>
                <w:lang w:val="fr-FR"/>
              </w:rPr>
              <w:t>v_UEInformationResponse.message_.messageClassExtension.c2.ueInformationResponse_r16.criticalExtensions.ueInformationResponse_r16.connEstFailReport_r16.locationInfo_r16.commonLocationInfo_r16.gnss_TOD_msec_r16 := ?;</w:t>
            </w:r>
          </w:p>
          <w:p w14:paraId="141E8CC9" w14:textId="77777777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v_UEInformationResponse.message_.messageClassExtension.c2.ueInformationResponse_r16.criticalExtensions.ueInformationResponse_r16.connEstFailReport_r16.locationInfo_r16.commonLocationInfo_r16.locationTimestamp_r16 := *;</w:t>
            </w:r>
          </w:p>
          <w:p w14:paraId="730BB6F6" w14:textId="77777777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v_UEInformationResponse.message_.messageClassExtension.c2.ueInformationResponse_r16.criticalExtensions.ueInformationResponse_r16.connEstFailReport_r16.locationInfo_r16.commonLocationInfo_r16.locationCoordinate_r16 := ?;</w:t>
            </w:r>
          </w:p>
          <w:p w14:paraId="2376E132" w14:textId="77777777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v_UEInformationResponse.message_.messageClassExtension.c2.ueInformationResponse_r16.criticalExtensions.ueInformationResponse_r16.connEstFailReport_r16.locationInfo_r16.commonLocationInfo_r16.locationError_r16 := *;</w:t>
            </w:r>
          </w:p>
          <w:p w14:paraId="22AA0F50" w14:textId="77777777" w:rsidR="006F7E00" w:rsidRPr="00546735" w:rsidRDefault="006F7E00" w:rsidP="006F7E00">
            <w:pPr>
              <w:spacing w:after="0"/>
              <w:rPr>
                <w:highlight w:val="yellow"/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v_UEInformationResponse.message_.messageClassExtension.c2.ueInformationResponse_r16.criticalExtensions.ueInformationResponse_r16.connEstFailReport_r16.locationInfo_r16.commonLocationInfo_r16.locationSource_r16 := *;</w:t>
            </w:r>
          </w:p>
          <w:p w14:paraId="23DC79AF" w14:textId="711A22DC" w:rsidR="006F7E00" w:rsidRPr="00546735" w:rsidRDefault="006F7E00" w:rsidP="006F7E00">
            <w:pPr>
              <w:spacing w:after="0"/>
              <w:rPr>
                <w:lang w:val="fr-FR"/>
              </w:rPr>
            </w:pPr>
            <w:r w:rsidRPr="00546735">
              <w:rPr>
                <w:highlight w:val="yellow"/>
                <w:lang w:val="fr-FR"/>
              </w:rPr>
              <w:t xml:space="preserve">    v_UEInformationResponse.message_.messageClassExtension.c2.ueInformationResponse_r16.criticalExtensions.ueInformationResponse_r16.connEstFailReport_r16.locationInfo_r16.commonLocationInfo_r16.velocityEstimate_r16 := ?;</w:t>
            </w:r>
          </w:p>
          <w:p w14:paraId="2F725F74" w14:textId="76F4AEA2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//@sic R5-217923 sic@</w:t>
            </w:r>
          </w:p>
          <w:p w14:paraId="51C4A581" w14:textId="77777777" w:rsidR="002D280C" w:rsidRPr="00546735" w:rsidRDefault="002D280C" w:rsidP="002D280C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lastRenderedPageBreak/>
              <w:t xml:space="preserve">    </w:t>
            </w:r>
            <w:proofErr w:type="spellStart"/>
            <w:r w:rsidRPr="00546735">
              <w:rPr>
                <w:lang w:val="fr-FR"/>
              </w:rPr>
              <w:t>SRB.receive</w:t>
            </w:r>
            <w:proofErr w:type="spellEnd"/>
            <w:r w:rsidRPr="00546735">
              <w:rPr>
                <w:lang w:val="fr-FR"/>
              </w:rPr>
              <w:t>(</w:t>
            </w:r>
            <w:proofErr w:type="spellStart"/>
            <w:r w:rsidRPr="00546735">
              <w:rPr>
                <w:lang w:val="fr-FR"/>
              </w:rPr>
              <w:t>car_NR_SRB_RrcPdu_IND</w:t>
            </w:r>
            <w:proofErr w:type="spellEnd"/>
            <w:r w:rsidRPr="00546735">
              <w:rPr>
                <w:lang w:val="fr-FR"/>
              </w:rPr>
              <w:t xml:space="preserve">(nr_Cell1, tsc_NR_RbId_SRB1, </w:t>
            </w:r>
            <w:proofErr w:type="spellStart"/>
            <w:r w:rsidRPr="00546735">
              <w:rPr>
                <w:lang w:val="fr-FR"/>
              </w:rPr>
              <w:t>v_UEInformationResponse</w:t>
            </w:r>
            <w:proofErr w:type="spellEnd"/>
            <w:r w:rsidRPr="00546735">
              <w:rPr>
                <w:lang w:val="fr-FR"/>
              </w:rPr>
              <w:t>)); //@sic R5s211593 sic@</w:t>
            </w:r>
          </w:p>
          <w:p w14:paraId="000E20D5" w14:textId="77777777" w:rsidR="002D280C" w:rsidRDefault="002D280C" w:rsidP="002D280C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>() &amp; " Step 15");</w:t>
            </w:r>
          </w:p>
          <w:p w14:paraId="390E2C20" w14:textId="77777777" w:rsidR="002D280C" w:rsidRDefault="002D280C" w:rsidP="002D280C">
            <w:pPr>
              <w:spacing w:after="0"/>
            </w:pPr>
          </w:p>
          <w:p w14:paraId="6FBF8990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20D3ACC" w14:textId="77777777" w:rsidR="002D280C" w:rsidRDefault="002D280C" w:rsidP="002D280C">
            <w:pPr>
              <w:spacing w:after="0"/>
            </w:pPr>
            <w:r>
              <w:t xml:space="preserve">    // Finish</w:t>
            </w:r>
          </w:p>
          <w:p w14:paraId="709563B9" w14:textId="77777777" w:rsidR="002D280C" w:rsidRDefault="002D280C" w:rsidP="002D280C">
            <w:pPr>
              <w:spacing w:after="0"/>
            </w:pPr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(nr_Cell1, STATE_CONNECTED_3A);    //@sic R5s211593 sic@</w:t>
            </w:r>
          </w:p>
          <w:p w14:paraId="2E1F9237" w14:textId="77777777" w:rsidR="002D280C" w:rsidRDefault="002D280C" w:rsidP="002D280C">
            <w:pPr>
              <w:spacing w:after="0"/>
            </w:pPr>
            <w:r>
              <w:t xml:space="preserve">      </w:t>
            </w:r>
          </w:p>
          <w:p w14:paraId="2BD6A673" w14:textId="0C3911F0" w:rsidR="002D280C" w:rsidRPr="002D280C" w:rsidRDefault="002D280C" w:rsidP="002D280C">
            <w:pPr>
              <w:rPr>
                <w:lang w:val="en-PH"/>
              </w:rPr>
            </w:pPr>
            <w:r>
              <w:t xml:space="preserve">  }// End of f_TC_8_1_6_1_4_5_NR5GC()</w:t>
            </w:r>
          </w:p>
        </w:tc>
      </w:tr>
      <w:bookmarkEnd w:id="15"/>
    </w:tbl>
    <w:p w14:paraId="0BB1E834" w14:textId="77777777" w:rsidR="002D280C" w:rsidRDefault="002D280C" w:rsidP="00213FE3"/>
    <w:p w14:paraId="56E6EF83" w14:textId="77777777" w:rsidR="00572701" w:rsidRDefault="00572701" w:rsidP="00213FE3"/>
    <w:p w14:paraId="51A332A2" w14:textId="77777777" w:rsidR="00572701" w:rsidRDefault="00572701" w:rsidP="00213FE3"/>
    <w:p w14:paraId="600B1BF8" w14:textId="77777777" w:rsidR="00572701" w:rsidRDefault="00572701" w:rsidP="00213FE3"/>
    <w:p w14:paraId="29DC67D8" w14:textId="77777777" w:rsidR="00572701" w:rsidRDefault="00572701" w:rsidP="00213FE3"/>
    <w:p w14:paraId="0F0285BF" w14:textId="1AE05992" w:rsidR="00572701" w:rsidRDefault="00572701" w:rsidP="00572701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35918201"/>
      <w:r>
        <w:rPr>
          <w:b/>
          <w:lang w:val="pt-BR"/>
        </w:rPr>
        <w:t>Change 4</w:t>
      </w:r>
      <w:bookmarkEnd w:id="16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3"/>
        <w:gridCol w:w="11"/>
      </w:tblGrid>
      <w:tr w:rsidR="00572701" w14:paraId="01F2655E" w14:textId="77777777" w:rsidTr="00A9307D">
        <w:trPr>
          <w:gridAfter w:val="1"/>
          <w:wAfter w:w="11" w:type="dxa"/>
          <w:trHeight w:val="447"/>
        </w:trPr>
        <w:tc>
          <w:tcPr>
            <w:tcW w:w="1986" w:type="dxa"/>
          </w:tcPr>
          <w:p w14:paraId="6ED1A74E" w14:textId="77777777" w:rsidR="00572701" w:rsidRDefault="00572701" w:rsidP="009E5C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3" w:type="dxa"/>
          </w:tcPr>
          <w:p w14:paraId="7C0C6101" w14:textId="207FDCAA" w:rsidR="00572701" w:rsidRDefault="00572701" w:rsidP="009E5C71">
            <w:pPr>
              <w:spacing w:after="0"/>
            </w:pPr>
            <w:r w:rsidRPr="00572701">
              <w:t>f_TC_8_1_6_1_3_5_NR5GC()</w:t>
            </w:r>
          </w:p>
        </w:tc>
      </w:tr>
      <w:tr w:rsidR="00572701" w14:paraId="3816B7CD" w14:textId="77777777" w:rsidTr="00A9307D">
        <w:trPr>
          <w:gridAfter w:val="1"/>
          <w:wAfter w:w="11" w:type="dxa"/>
          <w:trHeight w:val="452"/>
        </w:trPr>
        <w:tc>
          <w:tcPr>
            <w:tcW w:w="1986" w:type="dxa"/>
          </w:tcPr>
          <w:p w14:paraId="4B278052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3" w:type="dxa"/>
          </w:tcPr>
          <w:p w14:paraId="457293F8" w14:textId="77777777" w:rsidR="00572701" w:rsidRDefault="00572701" w:rsidP="009E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preamble, if the test function defined in TS 38.509 is used to provide UE location, only </w:t>
            </w:r>
            <w:r w:rsidRPr="005B6165">
              <w:rPr>
                <w:noProof/>
              </w:rPr>
              <w:t>ellipsoidPointWithAltitude, horizontalVelocity and gnss-TOD-msec</w:t>
            </w:r>
            <w:r>
              <w:rPr>
                <w:noProof/>
              </w:rPr>
              <w:t xml:space="preserve"> are provided in the </w:t>
            </w:r>
            <w:r w:rsidRPr="00542D17">
              <w:t>UPDATE UE LOCATION INFORMATION</w:t>
            </w:r>
            <w:r>
              <w:rPr>
                <w:noProof/>
              </w:rPr>
              <w:t xml:space="preserve">  message as defined in TS 38.509/36.509. Therefore UE has no </w:t>
            </w:r>
            <w:r w:rsidRPr="00416CFC">
              <w:rPr>
                <w:noProof/>
              </w:rPr>
              <w:t xml:space="preserve">locationTimestamp </w:t>
            </w:r>
            <w:r>
              <w:rPr>
                <w:noProof/>
              </w:rPr>
              <w:t xml:space="preserve">and </w:t>
            </w:r>
            <w:r w:rsidRPr="00416CFC">
              <w:rPr>
                <w:noProof/>
              </w:rPr>
              <w:t>locationSource</w:t>
            </w:r>
            <w:r>
              <w:rPr>
                <w:noProof/>
              </w:rPr>
              <w:t>. To check these parameters may fail the UE.</w:t>
            </w:r>
          </w:p>
          <w:p w14:paraId="57A37B31" w14:textId="77777777" w:rsidR="00572701" w:rsidRDefault="00572701" w:rsidP="009E5C71">
            <w:pPr>
              <w:pStyle w:val="CRCoverPage"/>
              <w:spacing w:after="0"/>
              <w:rPr>
                <w:noProof/>
              </w:rPr>
            </w:pPr>
          </w:p>
          <w:p w14:paraId="35B9E86F" w14:textId="77777777" w:rsidR="00572701" w:rsidRPr="00FA46AD" w:rsidRDefault="00572701" w:rsidP="009E5C7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572701" w14:paraId="3E4E2EF7" w14:textId="77777777" w:rsidTr="00A9307D">
        <w:trPr>
          <w:gridAfter w:val="1"/>
          <w:wAfter w:w="11" w:type="dxa"/>
        </w:trPr>
        <w:tc>
          <w:tcPr>
            <w:tcW w:w="1986" w:type="dxa"/>
          </w:tcPr>
          <w:p w14:paraId="5A960644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3" w:type="dxa"/>
          </w:tcPr>
          <w:p w14:paraId="487B53E4" w14:textId="570D744A" w:rsidR="00572701" w:rsidRPr="00FA46AD" w:rsidRDefault="00572701" w:rsidP="009E5C7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Modify the checking of UE Information Response at Step 9</w:t>
            </w:r>
            <w:r>
              <w:t xml:space="preserve"> to NOT check </w:t>
            </w:r>
            <w:r w:rsidRPr="00416CFC">
              <w:rPr>
                <w:noProof/>
              </w:rPr>
              <w:t>locationTimestamp</w:t>
            </w:r>
          </w:p>
        </w:tc>
      </w:tr>
      <w:tr w:rsidR="00572701" w14:paraId="32E076DD" w14:textId="77777777" w:rsidTr="00A9307D">
        <w:trPr>
          <w:gridAfter w:val="1"/>
          <w:wAfter w:w="11" w:type="dxa"/>
        </w:trPr>
        <w:tc>
          <w:tcPr>
            <w:tcW w:w="1986" w:type="dxa"/>
          </w:tcPr>
          <w:p w14:paraId="586C8B1A" w14:textId="77777777" w:rsidR="00572701" w:rsidRDefault="00572701" w:rsidP="009E5C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3" w:type="dxa"/>
          </w:tcPr>
          <w:p w14:paraId="57214853" w14:textId="7A8A5CA4" w:rsidR="00572701" w:rsidRPr="00880368" w:rsidRDefault="00572701" w:rsidP="009E5C7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572701">
              <w:rPr>
                <w:rFonts w:ascii="Arial" w:hAnsi="Arial" w:cs="Arial"/>
              </w:rPr>
              <w:t>RRC_MDT_IntraNR_RLF_NR5GC.ttcn</w:t>
            </w:r>
          </w:p>
        </w:tc>
      </w:tr>
      <w:tr w:rsidR="00A9307D" w14:paraId="2C9D3C1A" w14:textId="77777777" w:rsidTr="00A93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1EAB98" w14:textId="77777777" w:rsidR="00A9307D" w:rsidRDefault="00A9307D" w:rsidP="009F1E14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9F15C" w14:textId="77777777" w:rsidR="00A9307D" w:rsidRDefault="00A9307D" w:rsidP="009F1E14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Accepted conditional to prose CR agreement at RAN5#100</w:t>
            </w:r>
          </w:p>
        </w:tc>
      </w:tr>
    </w:tbl>
    <w:p w14:paraId="35054020" w14:textId="77777777" w:rsidR="00572701" w:rsidRDefault="00572701" w:rsidP="00572701"/>
    <w:p w14:paraId="2579E1F2" w14:textId="77777777" w:rsidR="00572701" w:rsidRPr="00570959" w:rsidRDefault="00572701" w:rsidP="00572701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72701" w14:paraId="681475E6" w14:textId="77777777" w:rsidTr="009E5C71">
        <w:tc>
          <w:tcPr>
            <w:tcW w:w="9855" w:type="dxa"/>
          </w:tcPr>
          <w:p w14:paraId="1644C93E" w14:textId="77777777" w:rsidR="00A17DC1" w:rsidRDefault="00A17DC1" w:rsidP="00A17DC1">
            <w:pPr>
              <w:spacing w:after="0"/>
            </w:pPr>
            <w:r>
              <w:t>function f_TC_8_1_6_1_3_Common(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p_CheckLocationInfo</w:t>
            </w:r>
            <w:proofErr w:type="spellEnd"/>
            <w:r>
              <w:t xml:space="preserve"> := false) runs on NR5GC_PTC</w:t>
            </w:r>
          </w:p>
          <w:p w14:paraId="67E917AD" w14:textId="77777777" w:rsidR="00A17DC1" w:rsidRDefault="00A17DC1" w:rsidP="00A17DC1">
            <w:pPr>
              <w:spacing w:after="0"/>
            </w:pPr>
            <w:r>
              <w:t xml:space="preserve">  {//@sic R5s211638, R5-217921 sic@</w:t>
            </w:r>
          </w:p>
          <w:p w14:paraId="743E44FA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13E911B3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6F58C2A3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3B2FD369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v_CellPower_A3_Entry_FR1;</w:t>
            </w:r>
          </w:p>
          <w:p w14:paraId="34CE4813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v_CellPower_A3_Entry_FR2;</w:t>
            </w:r>
          </w:p>
          <w:p w14:paraId="68AFCE14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3B81B28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79ABAA87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49B9FF0B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7F7A2887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0C71B397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010354BE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</w:t>
            </w:r>
            <w:proofErr w:type="spellEnd"/>
            <w:r>
              <w:t>;</w:t>
            </w:r>
          </w:p>
          <w:p w14:paraId="77D6A8EE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v_PhysCellIdServing_received</w:t>
            </w:r>
            <w:proofErr w:type="spellEnd"/>
            <w:r>
              <w:t>;</w:t>
            </w:r>
          </w:p>
          <w:p w14:paraId="011B9D3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v_PhysCellIdNeighbour</w:t>
            </w:r>
            <w:proofErr w:type="spellEnd"/>
            <w:r>
              <w:t>;</w:t>
            </w:r>
          </w:p>
          <w:p w14:paraId="1B6BE609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ARFCN_ValueNR</w:t>
            </w:r>
            <w:proofErr w:type="spellEnd"/>
            <w:r>
              <w:t xml:space="preserve"> </w:t>
            </w:r>
            <w:proofErr w:type="spellStart"/>
            <w:r>
              <w:t>v_ARFCN_Neighbour</w:t>
            </w:r>
            <w:proofErr w:type="spellEnd"/>
            <w:r>
              <w:t>;</w:t>
            </w:r>
          </w:p>
          <w:p w14:paraId="15649594" w14:textId="77777777" w:rsidR="00A17DC1" w:rsidRDefault="00A17DC1" w:rsidP="00A17DC1">
            <w:pPr>
              <w:spacing w:after="0"/>
            </w:pPr>
            <w:r>
              <w:t xml:space="preserve">    var template (present) </w:t>
            </w:r>
            <w:proofErr w:type="spellStart"/>
            <w:r>
              <w:t>UL_DCCH_Message</w:t>
            </w:r>
            <w:proofErr w:type="spellEnd"/>
            <w:r>
              <w:t xml:space="preserve"> </w:t>
            </w:r>
            <w:proofErr w:type="spellStart"/>
            <w:r>
              <w:t>v_UEInformationResponse</w:t>
            </w:r>
            <w:proofErr w:type="spellEnd"/>
            <w:r>
              <w:t>;</w:t>
            </w:r>
          </w:p>
          <w:p w14:paraId="4ECB177C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v_Deltas</w:t>
            </w:r>
            <w:proofErr w:type="spellEnd"/>
            <w:r>
              <w:t xml:space="preserve"> := </w:t>
            </w:r>
            <w:proofErr w:type="spellStart"/>
            <w:r>
              <w:t>f_NR_MobileInfo_GetPrimaryDeltaValue</w:t>
            </w:r>
            <w:proofErr w:type="spellEnd"/>
            <w:r>
              <w:t>();  //@sic R5-214550 sic@</w:t>
            </w:r>
          </w:p>
          <w:p w14:paraId="6050C188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v_MeasGapConfig</w:t>
            </w:r>
            <w:proofErr w:type="spellEnd"/>
            <w:r>
              <w:t xml:space="preserve"> := omit;</w:t>
            </w:r>
          </w:p>
          <w:p w14:paraId="151D5986" w14:textId="77777777" w:rsidR="00A17DC1" w:rsidRDefault="00A17DC1" w:rsidP="00A17DC1">
            <w:pPr>
              <w:spacing w:after="0"/>
            </w:pPr>
            <w:r>
              <w:lastRenderedPageBreak/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</w:t>
            </w:r>
            <w:proofErr w:type="spellEnd"/>
            <w:r>
              <w:t>;</w:t>
            </w:r>
          </w:p>
          <w:p w14:paraId="2200185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v_CellIdentity_Serving_received</w:t>
            </w:r>
            <w:proofErr w:type="spellEnd"/>
            <w:r>
              <w:t>;</w:t>
            </w:r>
          </w:p>
          <w:p w14:paraId="78B3617A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v_CellIdentity_Neighbour</w:t>
            </w:r>
            <w:proofErr w:type="spellEnd"/>
            <w:r>
              <w:t>;</w:t>
            </w:r>
          </w:p>
          <w:p w14:paraId="14AF8048" w14:textId="77777777" w:rsidR="00A17DC1" w:rsidRDefault="00A17DC1" w:rsidP="00A17DC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BD9007B" w14:textId="77777777" w:rsidR="00A17DC1" w:rsidRDefault="00A17DC1" w:rsidP="00A17DC1">
            <w:pPr>
              <w:spacing w:after="0"/>
            </w:pPr>
            <w:r>
              <w:t xml:space="preserve">    var RLF_Report_r16 </w:t>
            </w:r>
            <w:proofErr w:type="spellStart"/>
            <w:r>
              <w:t>v_ReceivedReport</w:t>
            </w:r>
            <w:proofErr w:type="spellEnd"/>
            <w:r>
              <w:t>;</w:t>
            </w:r>
          </w:p>
          <w:p w14:paraId="3EF43C9C" w14:textId="77777777" w:rsidR="00A17DC1" w:rsidRDefault="00A17DC1" w:rsidP="00A17DC1">
            <w:pPr>
              <w:spacing w:after="0"/>
            </w:pPr>
            <w:r>
              <w:t xml:space="preserve">    var template (omit) OtherConfig_v1610 v_OtherConfig_v1610 := omit; //@sic R5-231195 sic@</w:t>
            </w:r>
          </w:p>
          <w:p w14:paraId="3AC602EA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96AA778" w14:textId="77777777" w:rsidR="00A17DC1" w:rsidRDefault="00A17DC1" w:rsidP="00A17DC1">
            <w:pPr>
              <w:spacing w:after="0"/>
            </w:pPr>
            <w:r>
              <w:t xml:space="preserve">    //Table 8.1.6.1.3.1.3.2-1/2</w:t>
            </w:r>
          </w:p>
          <w:p w14:paraId="6BA785FA" w14:textId="77777777" w:rsidR="00A17DC1" w:rsidRDefault="00A17DC1" w:rsidP="00A17DC1">
            <w:pPr>
              <w:spacing w:after="0"/>
            </w:pPr>
            <w:r>
              <w:t xml:space="preserve">    v_CellPower_A3_Entry_FR1 := -82;</w:t>
            </w:r>
          </w:p>
          <w:p w14:paraId="14CBAA6E" w14:textId="77777777" w:rsidR="00A17DC1" w:rsidRDefault="00A17DC1" w:rsidP="00A17DC1">
            <w:pPr>
              <w:spacing w:after="0"/>
            </w:pPr>
            <w:r>
              <w:t xml:space="preserve">    v_CellPower_A3_Entry_FR2 := tsc_NR_SuitableIntraFreqCellSSS_EPRE_FR2;  //@sic R5-220053 sic@</w:t>
            </w:r>
          </w:p>
          <w:p w14:paraId="6455F2EF" w14:textId="77777777" w:rsidR="00A17DC1" w:rsidRDefault="00A17DC1" w:rsidP="00A17DC1">
            <w:pPr>
              <w:spacing w:after="0"/>
            </w:pPr>
            <w:r>
              <w:t xml:space="preserve">    v_CellPowerList_AtT0 := {</w:t>
            </w:r>
            <w:proofErr w:type="spellStart"/>
            <w:r>
              <w:t>cs_NR_CellPower</w:t>
            </w:r>
            <w:proofErr w:type="spellEnd"/>
            <w:r>
              <w:t>(nr_Cell1, tsc_NR_ServingCellSSS_EPRE_FR1, tsc_NR_ServingCellSSS_EPRE_FR2),</w:t>
            </w:r>
          </w:p>
          <w:p w14:paraId="5055A4C6" w14:textId="77777777" w:rsidR="00A17DC1" w:rsidRDefault="00A17DC1" w:rsidP="00A17DC1">
            <w:pPr>
              <w:spacing w:after="0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tsc_NR_SuitableIntraFreqCellSSS_EPRE_FR1, tsc_NR_SuitableIntraFreqCellSSS_EPRE_FR2)};</w:t>
            </w:r>
          </w:p>
          <w:p w14:paraId="009F13A1" w14:textId="77777777" w:rsidR="00A17DC1" w:rsidRDefault="00A17DC1" w:rsidP="00A17DC1">
            <w:pPr>
              <w:spacing w:after="0"/>
            </w:pPr>
            <w:r>
              <w:t xml:space="preserve">    v_CellPowerList_AtT1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v_CellPower_A3_Entry_FR2)};</w:t>
            </w:r>
          </w:p>
          <w:p w14:paraId="71C0B6D7" w14:textId="77777777" w:rsidR="00A17DC1" w:rsidRDefault="00A17DC1" w:rsidP="00A17DC1">
            <w:pPr>
              <w:spacing w:after="0"/>
            </w:pPr>
            <w:r>
              <w:t xml:space="preserve">    v_CellPowerList_AtT2 := {</w:t>
            </w:r>
            <w:proofErr w:type="spellStart"/>
            <w:r>
              <w:t>cs_NR_CellPower</w:t>
            </w:r>
            <w:proofErr w:type="spellEnd"/>
            <w:r>
              <w:t xml:space="preserve">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09334E85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057FF7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f_NR_CellInfo_InitMaxReferencePower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v_CellPower_A3_Entry_FR2);</w:t>
            </w:r>
          </w:p>
          <w:p w14:paraId="1AEF2B3B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645A2B1B" w14:textId="77777777" w:rsidR="00A17DC1" w:rsidRDefault="00A17DC1" w:rsidP="00A17DC1">
            <w:pPr>
              <w:spacing w:after="0"/>
            </w:pPr>
            <w:r>
              <w:t xml:space="preserve">    //Create and configure cells</w:t>
            </w:r>
          </w:p>
          <w:p w14:paraId="72349F3F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67CE181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687E1878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87D9AB2" w14:textId="77777777" w:rsidR="00A17DC1" w:rsidRDefault="00A17DC1" w:rsidP="00A17DC1">
            <w:pPr>
              <w:spacing w:after="0"/>
            </w:pPr>
            <w:r>
              <w:t xml:space="preserve">    //Preamble</w:t>
            </w:r>
          </w:p>
          <w:p w14:paraId="15A4761C" w14:textId="77777777" w:rsidR="00A17DC1" w:rsidRDefault="00A17DC1" w:rsidP="00A17DC1">
            <w:pPr>
              <w:spacing w:after="0"/>
            </w:pPr>
            <w:r>
              <w:t xml:space="preserve">    //The UE is in state 3N-A as defined in TS 38.508-1, subclause 4.4A on NR Cell 1.</w:t>
            </w:r>
          </w:p>
          <w:p w14:paraId="6153C2AC" w14:textId="77777777" w:rsidR="00A17DC1" w:rsidRDefault="00A17DC1" w:rsidP="00A17DC1">
            <w:pPr>
              <w:spacing w:after="0"/>
            </w:pPr>
            <w:r>
              <w:t xml:space="preserve">    f_NR5GC_Preamble (nr_Cell1, STATE_CONNECTED_3A);</w:t>
            </w:r>
          </w:p>
          <w:p w14:paraId="65602AA8" w14:textId="77777777" w:rsidR="00A17DC1" w:rsidRDefault="00A17DC1" w:rsidP="00A17DC1">
            <w:pPr>
              <w:spacing w:after="0"/>
            </w:pPr>
          </w:p>
          <w:p w14:paraId="355157A2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0C9BAB36" w14:textId="77777777" w:rsidR="00A17DC1" w:rsidRDefault="00A17DC1" w:rsidP="00A17DC1">
            <w:pPr>
              <w:spacing w:after="0"/>
            </w:pPr>
            <w:r>
              <w:t xml:space="preserve">    {/*The UE's positioning engine (e.g. standalone GNSS receiver) should be provided with any necessary stimulus to allow it to provide the position.</w:t>
            </w:r>
          </w:p>
          <w:p w14:paraId="4B03E36D" w14:textId="77777777" w:rsidR="00A17DC1" w:rsidRDefault="00A17DC1" w:rsidP="00A17DC1">
            <w:pPr>
              <w:spacing w:after="0"/>
            </w:pPr>
            <w:r>
              <w:t xml:space="preserve"> 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 xml:space="preserve"> */</w:t>
            </w:r>
          </w:p>
          <w:p w14:paraId="6F3897E6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f_NR_ProvideUE_LocationInformation</w:t>
            </w:r>
            <w:proofErr w:type="spellEnd"/>
            <w:r>
              <w:t>(nr_Cell1, RRC_CONNECTED);</w:t>
            </w:r>
          </w:p>
          <w:p w14:paraId="69284172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4863AC06" w14:textId="77777777" w:rsidR="00A17DC1" w:rsidRDefault="00A17DC1" w:rsidP="00A17DC1">
            <w:pPr>
              <w:spacing w:after="0"/>
            </w:pPr>
          </w:p>
          <w:p w14:paraId="32CB3474" w14:textId="77777777" w:rsidR="00A17DC1" w:rsidRDefault="00A17DC1" w:rsidP="00A17DC1">
            <w:pPr>
              <w:spacing w:after="0"/>
            </w:pPr>
          </w:p>
          <w:p w14:paraId="38A80A8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21A996D8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020CAB39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(v_CellPowerList_AtT0);</w:t>
            </w:r>
          </w:p>
          <w:p w14:paraId="3B115983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23A3CC16" w14:textId="77777777" w:rsidR="00A17DC1" w:rsidRDefault="00A17DC1" w:rsidP="00A17DC1">
            <w:pPr>
              <w:spacing w:after="0"/>
            </w:pPr>
            <w:r>
              <w:t xml:space="preserve">    //Table 8.1.6.1.3.1.3.3-2|3|4</w:t>
            </w:r>
          </w:p>
          <w:p w14:paraId="5DD93C2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v_RsrpThres</w:t>
            </w:r>
            <w:proofErr w:type="spellEnd"/>
            <w:r>
              <w:t xml:space="preserve"> := 2;  //@sic R5-216289 sic@</w:t>
            </w:r>
          </w:p>
          <w:p w14:paraId="71E4E3E0" w14:textId="77777777" w:rsidR="00A17DC1" w:rsidRDefault="00A17DC1" w:rsidP="00A17DC1">
            <w:pPr>
              <w:spacing w:after="0"/>
            </w:pPr>
            <w:r>
              <w:t xml:space="preserve">    if (</w:t>
            </w:r>
            <w:proofErr w:type="spellStart"/>
            <w:r>
              <w:t>p_NeighbourCell</w:t>
            </w:r>
            <w:proofErr w:type="spellEnd"/>
            <w:r>
              <w:t xml:space="preserve"> == nr_Cell3)  //@sic R5s211638 sic@</w:t>
            </w:r>
          </w:p>
          <w:p w14:paraId="75070E6B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2AC11D6D" w14:textId="77777777" w:rsidR="00A17DC1" w:rsidRDefault="00A17DC1" w:rsidP="00A17DC1">
            <w:pPr>
              <w:spacing w:after="0"/>
            </w:pPr>
            <w:r>
              <w:t xml:space="preserve">        if (not f_NR_CellInfo_GetIsFR1(</w:t>
            </w:r>
            <w:proofErr w:type="spellStart"/>
            <w:r>
              <w:t>p_NeighbourCell</w:t>
            </w:r>
            <w:proofErr w:type="spellEnd"/>
            <w:r>
              <w:t>))</w:t>
            </w:r>
          </w:p>
          <w:p w14:paraId="4D92B07E" w14:textId="77777777" w:rsidR="00A17DC1" w:rsidRDefault="00A17DC1" w:rsidP="00A17DC1">
            <w:pPr>
              <w:spacing w:after="0"/>
            </w:pPr>
            <w:r>
              <w:t xml:space="preserve">        {</w:t>
            </w:r>
          </w:p>
          <w:p w14:paraId="0F89C012" w14:textId="77777777" w:rsidR="00A17DC1" w:rsidRDefault="00A17DC1" w:rsidP="00A17DC1">
            <w:pPr>
              <w:spacing w:after="0"/>
            </w:pPr>
            <w:r>
              <w:t xml:space="preserve">            </w:t>
            </w:r>
            <w:proofErr w:type="spellStart"/>
            <w:r>
              <w:t>v_RsrpThres</w:t>
            </w:r>
            <w:proofErr w:type="spellEnd"/>
            <w:r>
              <w:t xml:space="preserve"> := </w:t>
            </w:r>
            <w:proofErr w:type="spellStart"/>
            <w:r>
              <w:t>v_RsrpThres</w:t>
            </w:r>
            <w:proofErr w:type="spellEnd"/>
            <w:r>
              <w:t xml:space="preserve"> + v_Deltas.DeltaNRf2 - v_Deltas.DeltaNRf1; //@sic R5-214550 sic@</w:t>
            </w:r>
          </w:p>
          <w:p w14:paraId="329A3467" w14:textId="77777777" w:rsidR="00A17DC1" w:rsidRDefault="00A17DC1" w:rsidP="00A17DC1">
            <w:pPr>
              <w:spacing w:after="0"/>
            </w:pPr>
            <w:r>
              <w:t xml:space="preserve">        </w:t>
            </w:r>
          </w:p>
          <w:p w14:paraId="60D9204B" w14:textId="77777777" w:rsidR="00A17DC1" w:rsidRDefault="00A17DC1" w:rsidP="00A17DC1">
            <w:pPr>
              <w:spacing w:after="0"/>
            </w:pPr>
            <w:r>
              <w:t xml:space="preserve">        }</w:t>
            </w:r>
          </w:p>
          <w:p w14:paraId="04B8C507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{cs_MeasObjectId1(nr_Cell1), cs_MeasObjectId2(</w:t>
            </w:r>
            <w:proofErr w:type="spellStart"/>
            <w:r>
              <w:t>p_NeighbourCell</w:t>
            </w:r>
            <w:proofErr w:type="spellEnd"/>
            <w:r>
              <w:t>)};</w:t>
            </w:r>
          </w:p>
          <w:p w14:paraId="3F6B409C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109A7AD0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v_MeasGapConfig</w:t>
            </w:r>
            <w:proofErr w:type="spellEnd"/>
            <w:r>
              <w:t xml:space="preserve"> := </w:t>
            </w:r>
            <w:proofErr w:type="spellStart"/>
            <w:r>
              <w:t>cds_MeasGapConfig_UE</w:t>
            </w:r>
            <w:proofErr w:type="spellEnd"/>
            <w:r>
              <w:t>(</w:t>
            </w:r>
            <w:proofErr w:type="spellStart"/>
            <w:r>
              <w:t>f_NR_GetGapConfig_InterFreqOdd</w:t>
            </w:r>
            <w:proofErr w:type="spellEnd"/>
            <w:r>
              <w:t xml:space="preserve">(nr_Cell1, </w:t>
            </w:r>
            <w:proofErr w:type="spellStart"/>
            <w:r>
              <w:t>p_NeighbourCell</w:t>
            </w:r>
            <w:proofErr w:type="spellEnd"/>
            <w:r>
              <w:t>));</w:t>
            </w:r>
          </w:p>
          <w:p w14:paraId="116644B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1B681C4B" w14:textId="77777777" w:rsidR="00A17DC1" w:rsidRDefault="00A17DC1" w:rsidP="00A17DC1">
            <w:pPr>
              <w:spacing w:after="0"/>
            </w:pPr>
            <w:r>
              <w:t xml:space="preserve">    else</w:t>
            </w:r>
          </w:p>
          <w:p w14:paraId="041238F9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4A20661F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{cs_MeasObjectId1(nr_Cell1)};</w:t>
            </w:r>
          </w:p>
          <w:p w14:paraId="57FA9FE8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{cs_NR_MeasId_Config_id1_obj1_conf1};</w:t>
            </w:r>
          </w:p>
          <w:p w14:paraId="44D56FA8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4B295AD8" w14:textId="77777777" w:rsidR="00A17DC1" w:rsidRDefault="00A17DC1" w:rsidP="00A17DC1">
            <w:pPr>
              <w:spacing w:after="0"/>
            </w:pPr>
            <w:r>
              <w:lastRenderedPageBreak/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-, -, </w:t>
            </w:r>
            <w:proofErr w:type="spellStart"/>
            <w:r>
              <w:t>cs_NR_MeasReportQuantity_Rsrp</w:t>
            </w:r>
            <w:proofErr w:type="spellEnd"/>
            <w:r>
              <w:t>)}; //@sic R5-217921 sic@</w:t>
            </w:r>
          </w:p>
          <w:p w14:paraId="0C8EF001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629A208A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v_MeasGapConfig</w:t>
            </w:r>
            <w:proofErr w:type="spellEnd"/>
            <w:r>
              <w:t>); // @sic R5s211638 sic@</w:t>
            </w:r>
          </w:p>
          <w:p w14:paraId="4DDF4797" w14:textId="77777777" w:rsidR="00A17DC1" w:rsidRDefault="00A17DC1" w:rsidP="00A17DC1">
            <w:pPr>
              <w:spacing w:after="0"/>
            </w:pPr>
          </w:p>
          <w:p w14:paraId="09CA568F" w14:textId="77777777" w:rsidR="00A17DC1" w:rsidRDefault="00A17DC1" w:rsidP="00A17DC1">
            <w:pPr>
              <w:spacing w:after="0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67523D" w14:textId="77777777" w:rsidR="00A17DC1" w:rsidRDefault="00A17DC1" w:rsidP="00A17DC1">
            <w:pPr>
              <w:spacing w:after="0"/>
            </w:pPr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NR measurement and reporting for intra-frequency event A3 (</w:t>
            </w:r>
            <w:proofErr w:type="spellStart"/>
            <w:r>
              <w:t>measId</w:t>
            </w:r>
            <w:proofErr w:type="spellEnd"/>
            <w:r>
              <w:t xml:space="preserve"> 1).</w:t>
            </w:r>
          </w:p>
          <w:p w14:paraId="40CAC108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3D5C25B3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31F1D0C" w14:textId="77777777" w:rsidR="00A17DC1" w:rsidRDefault="00A17DC1" w:rsidP="00A17DC1">
            <w:pPr>
              <w:spacing w:after="0"/>
            </w:pPr>
            <w:r>
              <w:t xml:space="preserve">    {//@sic R5-231195 sic@</w:t>
            </w:r>
          </w:p>
          <w:p w14:paraId="2BAA00BF" w14:textId="77777777" w:rsidR="00A17DC1" w:rsidRDefault="00A17DC1" w:rsidP="00A17DC1">
            <w:pPr>
              <w:spacing w:after="0"/>
            </w:pPr>
            <w:r>
              <w:t xml:space="preserve">        v_OtherConfig_v1610 := cs_OtherConfig_v1610;</w:t>
            </w:r>
          </w:p>
          <w:p w14:paraId="33EB5962" w14:textId="77777777" w:rsidR="00A17DC1" w:rsidRDefault="00A17DC1" w:rsidP="00A17DC1">
            <w:pPr>
              <w:spacing w:after="0"/>
            </w:pPr>
            <w:r>
              <w:t xml:space="preserve">        v_OtherConfig_v1610.obtainCommonLocation_r16 := true_;</w:t>
            </w:r>
          </w:p>
          <w:p w14:paraId="66D0CEB4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7396C1E1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7998C38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R5-231195 sic@</w:t>
            </w:r>
          </w:p>
          <w:p w14:paraId="7493114C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90B9468" w14:textId="77777777" w:rsidR="00A17DC1" w:rsidRDefault="00A17DC1" w:rsidP="00A17DC1">
            <w:pPr>
              <w:spacing w:after="0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49471A" w14:textId="77777777" w:rsidR="00A17DC1" w:rsidRDefault="00A17DC1" w:rsidP="00A17DC1">
            <w:pPr>
              <w:spacing w:after="0"/>
            </w:pPr>
            <w:r>
              <w:t xml:space="preserve">    //The SS changes NR Cell 2 parameters according to the row "T1" in Table 8.1.6.1.3.1.3.2-1/2.</w:t>
            </w:r>
          </w:p>
          <w:p w14:paraId="02398AD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748F0349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2D7DEA6E" w14:textId="77777777" w:rsidR="00A17DC1" w:rsidRDefault="00A17DC1" w:rsidP="00A17DC1">
            <w:pPr>
              <w:spacing w:after="0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973F86" w14:textId="77777777" w:rsidR="00A17DC1" w:rsidRDefault="00A17DC1" w:rsidP="00A17DC1">
            <w:pPr>
              <w:spacing w:after="0"/>
            </w:pPr>
            <w:r>
              <w:t xml:space="preserve">    //The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A3 (</w:t>
            </w:r>
            <w:proofErr w:type="spellStart"/>
            <w:r>
              <w:t>measId</w:t>
            </w:r>
            <w:proofErr w:type="spellEnd"/>
            <w:r>
              <w:t xml:space="preserve"> 1) with the measured RSRP value for NR Cell 2.</w:t>
            </w:r>
          </w:p>
          <w:p w14:paraId="0F6CCF0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v_PhysCellIdServing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5C4FD141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v_PhysCellIdNeighbour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7D1B98E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f_NR_ReceiveMeasurementReports</w:t>
            </w:r>
            <w:proofErr w:type="spellEnd"/>
            <w:r>
              <w:t>(nr_Cell1,</w:t>
            </w:r>
          </w:p>
          <w:p w14:paraId="26C5E482" w14:textId="77777777" w:rsidR="00A17DC1" w:rsidRDefault="00A17DC1" w:rsidP="00A17DC1">
            <w:pPr>
              <w:spacing w:after="0"/>
            </w:pPr>
            <w:r>
              <w:t xml:space="preserve">                                  </w:t>
            </w:r>
            <w:proofErr w:type="spellStart"/>
            <w:r>
              <w:t>v_PhysCellIdServing</w:t>
            </w:r>
            <w:proofErr w:type="spellEnd"/>
            <w:r>
              <w:t>,</w:t>
            </w:r>
          </w:p>
          <w:p w14:paraId="10DC1C2E" w14:textId="77777777" w:rsidR="00A17DC1" w:rsidRDefault="00A17DC1" w:rsidP="00A17DC1">
            <w:pPr>
              <w:spacing w:after="0"/>
            </w:pPr>
            <w:r>
              <w:t xml:space="preserve">                                  tsc_NR_MeasId1,</w:t>
            </w:r>
          </w:p>
          <w:p w14:paraId="6731D917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7E623306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184C6E0F" w14:textId="77777777" w:rsidR="00A17DC1" w:rsidRDefault="00A17DC1" w:rsidP="00A17DC1">
            <w:pPr>
              <w:spacing w:after="0"/>
            </w:pPr>
            <w:r>
              <w:t xml:space="preserve">                                  cr_NR_MeasResults_MeasResultNeighCells_NR({cr_NR_MeasResultNR_CellResults(v_PhysCellIdNeighbour, </w:t>
            </w:r>
            <w:proofErr w:type="spellStart"/>
            <w:r>
              <w:t>cr_NR_MeasQuantityResults_Rsrp</w:t>
            </w:r>
            <w:proofErr w:type="spellEnd"/>
            <w:r>
              <w:t>)}));</w:t>
            </w:r>
          </w:p>
          <w:p w14:paraId="4726F91C" w14:textId="77777777" w:rsidR="00A17DC1" w:rsidRDefault="00A17DC1" w:rsidP="00A17DC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D2F81D6" w14:textId="77777777" w:rsidR="00A17DC1" w:rsidRDefault="00A17DC1" w:rsidP="00A17DC1">
            <w:pPr>
              <w:spacing w:after="0"/>
            </w:pPr>
            <w:r>
              <w:t xml:space="preserve">    //The SS changes NR Cell 1 parameter according to the row "T2" in Table 8.1.6.1.3.1.3.2-1/2.</w:t>
            </w:r>
          </w:p>
          <w:p w14:paraId="6294C056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</w:t>
            </w:r>
          </w:p>
          <w:p w14:paraId="7FA39C06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42A58AE4" w14:textId="77777777" w:rsidR="00A17DC1" w:rsidRDefault="00A17DC1" w:rsidP="00A17DC1">
            <w:pPr>
              <w:spacing w:after="0"/>
            </w:pPr>
            <w:r>
              <w:t xml:space="preserve">    //@siclog "Steps 6-10"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CE1847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 on </w:t>
            </w:r>
            <w:proofErr w:type="spellStart"/>
            <w:r>
              <w:t>neighblur</w:t>
            </w:r>
            <w:proofErr w:type="spellEnd"/>
            <w:r>
              <w:t xml:space="preserve"> cell.</w:t>
            </w:r>
          </w:p>
          <w:p w14:paraId="7486589F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6102BD20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411E6E16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47720654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7C69912A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78F2F17D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1B2744B8" w14:textId="77777777" w:rsidR="00A17DC1" w:rsidRDefault="00A17DC1" w:rsidP="00A17DC1">
            <w:pPr>
              <w:spacing w:after="0"/>
            </w:pPr>
            <w:r>
              <w:t xml:space="preserve">    f_NR5GC_RRCReestablishment_SON_MDT(nr_Cell1,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rlf_InfoAvailable</w:t>
            </w:r>
            <w:proofErr w:type="spellEnd"/>
            <w:r>
              <w:t>); //@sic R5s211638 sic@</w:t>
            </w:r>
          </w:p>
          <w:p w14:paraId="4C840782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Step 9: </w:t>
            </w:r>
            <w:proofErr w:type="spellStart"/>
            <w:r>
              <w:t>RRCReestablishmentComplete</w:t>
            </w:r>
            <w:proofErr w:type="spellEnd"/>
            <w:r>
              <w:t xml:space="preserve"> message with </w:t>
            </w:r>
            <w:proofErr w:type="spellStart"/>
            <w:r>
              <w:t>rlf-InfoAvailable</w:t>
            </w:r>
            <w:proofErr w:type="spellEnd"/>
            <w:r>
              <w:t xml:space="preserve"> included");</w:t>
            </w:r>
          </w:p>
          <w:p w14:paraId="0020D6B4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06D96E04" w14:textId="77777777" w:rsidR="00A17DC1" w:rsidRDefault="00A17DC1" w:rsidP="00A17DC1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5E52E3" w14:textId="77777777" w:rsidR="00A17DC1" w:rsidRDefault="00A17DC1" w:rsidP="00A17DC1">
            <w:pPr>
              <w:spacing w:after="0"/>
            </w:pPr>
            <w:r>
              <w:t xml:space="preserve">    //The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message.</w:t>
            </w:r>
          </w:p>
          <w:p w14:paraId="639EC8F6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cas_NR_SRB_RrcPdu_REQ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</w:t>
            </w:r>
          </w:p>
          <w:p w14:paraId="5D90759C" w14:textId="77777777" w:rsidR="00A17DC1" w:rsidRDefault="00A17DC1" w:rsidP="00A17DC1">
            <w:pPr>
              <w:spacing w:after="0"/>
            </w:pPr>
            <w:r>
              <w:t xml:space="preserve">                                  tsc_NR_RbId_SRB1,</w:t>
            </w:r>
          </w:p>
          <w:p w14:paraId="09FCBF43" w14:textId="77777777" w:rsidR="00A17DC1" w:rsidRDefault="00A17DC1" w:rsidP="00A17DC1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40421BCC" w14:textId="77777777" w:rsidR="00A17DC1" w:rsidRPr="00546735" w:rsidRDefault="00A17DC1" w:rsidP="00A17DC1">
            <w:pPr>
              <w:spacing w:after="0"/>
              <w:rPr>
                <w:lang w:val="fr-FR"/>
              </w:rPr>
            </w:pPr>
            <w:r>
              <w:t xml:space="preserve">                                  </w:t>
            </w:r>
            <w:proofErr w:type="spellStart"/>
            <w:r w:rsidRPr="00546735">
              <w:rPr>
                <w:lang w:val="fr-FR"/>
              </w:rPr>
              <w:t>cs_NR_UEInformationRequest_RLF</w:t>
            </w:r>
            <w:proofErr w:type="spellEnd"/>
            <w:r w:rsidRPr="00546735">
              <w:rPr>
                <w:lang w:val="fr-FR"/>
              </w:rPr>
              <w:t>)); // condition RLF</w:t>
            </w:r>
          </w:p>
          <w:p w14:paraId="43312C43" w14:textId="77777777" w:rsidR="00A17DC1" w:rsidRPr="00546735" w:rsidRDefault="00A17DC1" w:rsidP="00A17DC1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  </w:t>
            </w:r>
          </w:p>
          <w:p w14:paraId="507BE74C" w14:textId="77777777" w:rsidR="00A17DC1" w:rsidRDefault="00A17DC1" w:rsidP="00A17DC1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r>
              <w:t xml:space="preserve">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C652A19" w14:textId="77777777" w:rsidR="00A17DC1" w:rsidRDefault="00A17DC1" w:rsidP="00A17DC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on NR Cell 2?</w:t>
            </w:r>
          </w:p>
          <w:p w14:paraId="100CD29B" w14:textId="77777777" w:rsidR="00A17DC1" w:rsidRDefault="00A17DC1" w:rsidP="00A17DC1">
            <w:pPr>
              <w:spacing w:after="0"/>
            </w:pPr>
            <w:r>
              <w:lastRenderedPageBreak/>
              <w:t xml:space="preserve">    </w:t>
            </w:r>
            <w:proofErr w:type="spellStart"/>
            <w:r>
              <w:t>v_ARFCN_Neighbour</w:t>
            </w:r>
            <w:proofErr w:type="spellEnd"/>
            <w:r>
              <w:t xml:space="preserve"> := </w:t>
            </w:r>
            <w:proofErr w:type="spellStart"/>
            <w:r>
              <w:t>f_NR_CellInfo_GetFrequencySSB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56F84FC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v_CellIdentity_Serving</w:t>
            </w:r>
            <w:proofErr w:type="spellEnd"/>
            <w:r>
              <w:t xml:space="preserve"> :=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0F18C24F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v_CellIdentity_Neighbour</w:t>
            </w:r>
            <w:proofErr w:type="spellEnd"/>
            <w:r>
              <w:t xml:space="preserve"> := </w:t>
            </w:r>
            <w:proofErr w:type="spellStart"/>
            <w:r>
              <w:t>f_NR_CellInfo_GetCellIdentity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43E31BB4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v_UEInformationResponse</w:t>
            </w:r>
            <w:proofErr w:type="spellEnd"/>
            <w:r>
              <w:t xml:space="preserve"> := cr_UEInformationResponse_r16_RLF(</w:t>
            </w:r>
            <w:proofErr w:type="spellStart"/>
            <w:r>
              <w:t>v_PhysCellIdNeighbour</w:t>
            </w:r>
            <w:proofErr w:type="spellEnd"/>
            <w:r>
              <w:t xml:space="preserve">, </w:t>
            </w:r>
            <w:proofErr w:type="spellStart"/>
            <w:r>
              <w:t>v_ARFCN_Neighbour</w:t>
            </w:r>
            <w:proofErr w:type="spellEnd"/>
            <w:r>
              <w:t xml:space="preserve">, </w:t>
            </w:r>
            <w:proofErr w:type="spellStart"/>
            <w:r>
              <w:t>v_CellIdentity_Neighbour</w:t>
            </w:r>
            <w:proofErr w:type="spellEnd"/>
            <w:r>
              <w:t xml:space="preserve">, </w:t>
            </w:r>
            <w:proofErr w:type="spellStart"/>
            <w:r>
              <w:t>f_NR_CellInfo_GetRNTI</w:t>
            </w:r>
            <w:proofErr w:type="spellEnd"/>
            <w:r>
              <w:t>(nr_Cell1)); // @sic R5s211638 sic@</w:t>
            </w:r>
          </w:p>
          <w:p w14:paraId="7AAA9B68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7E18EEDF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D90D83A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58C3DC3F" w14:textId="64C17D1F" w:rsidR="00A17DC1" w:rsidRDefault="00A17DC1" w:rsidP="00A17DC1">
            <w:pPr>
              <w:spacing w:after="0"/>
            </w:pPr>
            <w:r>
              <w:t xml:space="preserve">        v_UEInformationResponse.message_.messageClassExtension.c2.ueInformationResponse_r16.criticalExtensions.ueInformationResponse_r16.rlf_Report_r16.nr_RLF_Report_r16.locationInfo_r16 := ?; //@sic R5-217923 sic@</w:t>
            </w:r>
          </w:p>
          <w:p w14:paraId="35DAA181" w14:textId="416E7FA2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F729C92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0AED4431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4B5DB34A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car_NR_SRB_RrcPdu_IND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 xml:space="preserve">, tsc_NR_RbId_SRB1, </w:t>
            </w:r>
            <w:proofErr w:type="spellStart"/>
            <w:r>
              <w:t>v_UEInformationResponse</w:t>
            </w:r>
            <w:proofErr w:type="spellEnd"/>
            <w:r>
              <w:t xml:space="preserve">))  -&gt; value </w:t>
            </w:r>
            <w:proofErr w:type="spellStart"/>
            <w:r>
              <w:t>v_ReceivedMsg</w:t>
            </w:r>
            <w:proofErr w:type="spellEnd"/>
            <w:r>
              <w:t>;  // @sic R5s211638 sic@</w:t>
            </w:r>
          </w:p>
          <w:p w14:paraId="64B3ED2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v_ReceivedReport</w:t>
            </w:r>
            <w:proofErr w:type="spellEnd"/>
            <w:r>
              <w:t xml:space="preserve"> := v_ReceivedMsg.Signalling.Rrc.Dcch.message_.messageClassExtension.c2.ueInformationResponse_r16.criticalExtensions.ueInformationResponse_r16.rlf_Report_r16;</w:t>
            </w:r>
          </w:p>
          <w:p w14:paraId="659DF81D" w14:textId="55BB95E4" w:rsidR="00A17DC1" w:rsidRDefault="00A17DC1" w:rsidP="00A17DC1">
            <w:pPr>
              <w:spacing w:after="0"/>
            </w:pPr>
            <w:r>
              <w:t xml:space="preserve">      …</w:t>
            </w:r>
          </w:p>
          <w:p w14:paraId="72409312" w14:textId="77777777" w:rsidR="00A17DC1" w:rsidRDefault="00A17DC1" w:rsidP="00A17DC1">
            <w:pPr>
              <w:spacing w:after="0"/>
            </w:pPr>
          </w:p>
          <w:p w14:paraId="4EC62AE9" w14:textId="12EC3F59" w:rsidR="00A17DC1" w:rsidRDefault="00A17DC1" w:rsidP="00A17DC1">
            <w:pPr>
              <w:spacing w:after="0"/>
            </w:pPr>
            <w:r>
              <w:t>}</w:t>
            </w:r>
          </w:p>
          <w:p w14:paraId="30B9EF0C" w14:textId="78444F8B" w:rsidR="00572701" w:rsidRPr="002D280C" w:rsidRDefault="00A17DC1" w:rsidP="00A1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PH" w:eastAsia="de-DE"/>
              </w:rPr>
            </w:pPr>
            <w:r>
              <w:t xml:space="preserve">      </w:t>
            </w:r>
          </w:p>
        </w:tc>
      </w:tr>
    </w:tbl>
    <w:p w14:paraId="73FBF0E3" w14:textId="77777777" w:rsidR="00572701" w:rsidRDefault="00572701" w:rsidP="00572701"/>
    <w:p w14:paraId="235529BB" w14:textId="77777777" w:rsidR="00572701" w:rsidRPr="00BC25DD" w:rsidRDefault="00572701" w:rsidP="00572701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72701" w14:paraId="5E25F757" w14:textId="77777777" w:rsidTr="009E5C71">
        <w:tc>
          <w:tcPr>
            <w:tcW w:w="9855" w:type="dxa"/>
          </w:tcPr>
          <w:p w14:paraId="6CEE6177" w14:textId="77777777" w:rsidR="00A17DC1" w:rsidRDefault="00A17DC1" w:rsidP="00A17DC1">
            <w:pPr>
              <w:spacing w:after="0"/>
            </w:pPr>
            <w:r>
              <w:t>function f_TC_8_1_6_1_3_Common(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p_CheckLocationInfo</w:t>
            </w:r>
            <w:proofErr w:type="spellEnd"/>
            <w:r>
              <w:t xml:space="preserve"> := false) runs on NR5GC_PTC</w:t>
            </w:r>
          </w:p>
          <w:p w14:paraId="101E15CF" w14:textId="77777777" w:rsidR="00A17DC1" w:rsidRDefault="00A17DC1" w:rsidP="00A17DC1">
            <w:pPr>
              <w:spacing w:after="0"/>
            </w:pPr>
            <w:r>
              <w:t xml:space="preserve">  {//@sic R5s211638, R5-217921 sic@</w:t>
            </w:r>
          </w:p>
          <w:p w14:paraId="6D37582D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v_CellPowerList_AtT0;</w:t>
            </w:r>
          </w:p>
          <w:p w14:paraId="7F3E961A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1F11690B" w14:textId="77777777" w:rsidR="00A17DC1" w:rsidRDefault="00A17DC1" w:rsidP="00A17DC1">
            <w:pPr>
              <w:spacing w:after="0"/>
            </w:pPr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79F79FBD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v_CellPower_A3_Entry_FR1;</w:t>
            </w:r>
          </w:p>
          <w:p w14:paraId="2BB80036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v_CellPower_A3_Entry_FR2;</w:t>
            </w:r>
          </w:p>
          <w:p w14:paraId="4CECD67B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34ED15BC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06679A1A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4F8F91E4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51DCA561" w14:textId="77777777" w:rsidR="00A17DC1" w:rsidRDefault="00A17DC1" w:rsidP="00A17DC1">
            <w:pPr>
              <w:spacing w:after="0"/>
            </w:pPr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18C15401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4BC07511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</w:t>
            </w:r>
            <w:proofErr w:type="spellEnd"/>
            <w:r>
              <w:t>;</w:t>
            </w:r>
          </w:p>
          <w:p w14:paraId="3157EAB0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v_PhysCellIdServing_received</w:t>
            </w:r>
            <w:proofErr w:type="spellEnd"/>
            <w:r>
              <w:t>;</w:t>
            </w:r>
          </w:p>
          <w:p w14:paraId="14D32FCA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v_PhysCellIdNeighbour</w:t>
            </w:r>
            <w:proofErr w:type="spellEnd"/>
            <w:r>
              <w:t>;</w:t>
            </w:r>
          </w:p>
          <w:p w14:paraId="04DD27A9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ARFCN_ValueNR</w:t>
            </w:r>
            <w:proofErr w:type="spellEnd"/>
            <w:r>
              <w:t xml:space="preserve"> </w:t>
            </w:r>
            <w:proofErr w:type="spellStart"/>
            <w:r>
              <w:t>v_ARFCN_Neighbour</w:t>
            </w:r>
            <w:proofErr w:type="spellEnd"/>
            <w:r>
              <w:t>;</w:t>
            </w:r>
          </w:p>
          <w:p w14:paraId="3347389D" w14:textId="77777777" w:rsidR="00A17DC1" w:rsidRDefault="00A17DC1" w:rsidP="00A17DC1">
            <w:pPr>
              <w:spacing w:after="0"/>
            </w:pPr>
            <w:r>
              <w:t xml:space="preserve">    var template (present) </w:t>
            </w:r>
            <w:proofErr w:type="spellStart"/>
            <w:r>
              <w:t>UL_DCCH_Message</w:t>
            </w:r>
            <w:proofErr w:type="spellEnd"/>
            <w:r>
              <w:t xml:space="preserve"> </w:t>
            </w:r>
            <w:proofErr w:type="spellStart"/>
            <w:r>
              <w:t>v_UEInformationResponse</w:t>
            </w:r>
            <w:proofErr w:type="spellEnd"/>
            <w:r>
              <w:t>;</w:t>
            </w:r>
          </w:p>
          <w:p w14:paraId="4E53BE0B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v_Deltas</w:t>
            </w:r>
            <w:proofErr w:type="spellEnd"/>
            <w:r>
              <w:t xml:space="preserve"> := </w:t>
            </w:r>
            <w:proofErr w:type="spellStart"/>
            <w:r>
              <w:t>f_NR_MobileInfo_GetPrimaryDeltaValue</w:t>
            </w:r>
            <w:proofErr w:type="spellEnd"/>
            <w:r>
              <w:t>();  //@sic R5-214550 sic@</w:t>
            </w:r>
          </w:p>
          <w:p w14:paraId="7DAE921F" w14:textId="77777777" w:rsidR="00A17DC1" w:rsidRDefault="00A17DC1" w:rsidP="00A17DC1">
            <w:pPr>
              <w:spacing w:after="0"/>
            </w:pPr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v_MeasGapConfig</w:t>
            </w:r>
            <w:proofErr w:type="spellEnd"/>
            <w:r>
              <w:t xml:space="preserve"> := omit;</w:t>
            </w:r>
          </w:p>
          <w:p w14:paraId="2D289F35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</w:t>
            </w:r>
            <w:proofErr w:type="spellEnd"/>
            <w:r>
              <w:t>;</w:t>
            </w:r>
          </w:p>
          <w:p w14:paraId="0A70761F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v_CellIdentity_Serving_received</w:t>
            </w:r>
            <w:proofErr w:type="spellEnd"/>
            <w:r>
              <w:t>;</w:t>
            </w:r>
          </w:p>
          <w:p w14:paraId="177029C7" w14:textId="77777777" w:rsidR="00A17DC1" w:rsidRDefault="00A17DC1" w:rsidP="00A17DC1">
            <w:pPr>
              <w:spacing w:after="0"/>
            </w:pPr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</w:t>
            </w:r>
            <w:proofErr w:type="spellStart"/>
            <w:r>
              <w:t>v_CellIdentity_Neighbour</w:t>
            </w:r>
            <w:proofErr w:type="spellEnd"/>
            <w:r>
              <w:t>;</w:t>
            </w:r>
          </w:p>
          <w:p w14:paraId="44FF78B5" w14:textId="77777777" w:rsidR="00A17DC1" w:rsidRDefault="00A17DC1" w:rsidP="00A17DC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17C68130" w14:textId="77777777" w:rsidR="00A17DC1" w:rsidRDefault="00A17DC1" w:rsidP="00A17DC1">
            <w:pPr>
              <w:spacing w:after="0"/>
            </w:pPr>
            <w:r>
              <w:t xml:space="preserve">    var RLF_Report_r16 </w:t>
            </w:r>
            <w:proofErr w:type="spellStart"/>
            <w:r>
              <w:t>v_ReceivedReport</w:t>
            </w:r>
            <w:proofErr w:type="spellEnd"/>
            <w:r>
              <w:t>;</w:t>
            </w:r>
          </w:p>
          <w:p w14:paraId="3556C237" w14:textId="77777777" w:rsidR="00A17DC1" w:rsidRDefault="00A17DC1" w:rsidP="00A17DC1">
            <w:pPr>
              <w:spacing w:after="0"/>
            </w:pPr>
            <w:r>
              <w:t xml:space="preserve">    var template (omit) OtherConfig_v1610 v_OtherConfig_v1610 := omit; //@sic R5-231195 sic@</w:t>
            </w:r>
          </w:p>
          <w:p w14:paraId="5C657F29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3CCC372A" w14:textId="77777777" w:rsidR="00A17DC1" w:rsidRDefault="00A17DC1" w:rsidP="00A17DC1">
            <w:pPr>
              <w:spacing w:after="0"/>
            </w:pPr>
            <w:r>
              <w:t xml:space="preserve">    //Table 8.1.6.1.3.1.3.2-1/2</w:t>
            </w:r>
          </w:p>
          <w:p w14:paraId="016D15FC" w14:textId="77777777" w:rsidR="00A17DC1" w:rsidRDefault="00A17DC1" w:rsidP="00A17DC1">
            <w:pPr>
              <w:spacing w:after="0"/>
            </w:pPr>
            <w:r>
              <w:t xml:space="preserve">    v_CellPower_A3_Entry_FR1 := -82;</w:t>
            </w:r>
          </w:p>
          <w:p w14:paraId="50F12236" w14:textId="77777777" w:rsidR="00A17DC1" w:rsidRDefault="00A17DC1" w:rsidP="00A17DC1">
            <w:pPr>
              <w:spacing w:after="0"/>
            </w:pPr>
            <w:r>
              <w:t xml:space="preserve">    v_CellPower_A3_Entry_FR2 := tsc_NR_SuitableIntraFreqCellSSS_EPRE_FR2;  //@sic R5-220053 sic@</w:t>
            </w:r>
          </w:p>
          <w:p w14:paraId="4DBA5E44" w14:textId="77777777" w:rsidR="00A17DC1" w:rsidRDefault="00A17DC1" w:rsidP="00A17DC1">
            <w:pPr>
              <w:spacing w:after="0"/>
            </w:pPr>
            <w:r>
              <w:t xml:space="preserve">    v_CellPowerList_AtT0 := {</w:t>
            </w:r>
            <w:proofErr w:type="spellStart"/>
            <w:r>
              <w:t>cs_NR_CellPower</w:t>
            </w:r>
            <w:proofErr w:type="spellEnd"/>
            <w:r>
              <w:t>(nr_Cell1, tsc_NR_ServingCellSSS_EPRE_FR1, tsc_NR_ServingCellSSS_EPRE_FR2),</w:t>
            </w:r>
          </w:p>
          <w:p w14:paraId="01BF242F" w14:textId="77777777" w:rsidR="00A17DC1" w:rsidRDefault="00A17DC1" w:rsidP="00A17DC1">
            <w:pPr>
              <w:spacing w:after="0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tsc_NR_SuitableIntraFreqCellSSS_EPRE_FR1, tsc_NR_SuitableIntraFreqCellSSS_EPRE_FR2)};</w:t>
            </w:r>
          </w:p>
          <w:p w14:paraId="1CDBCB82" w14:textId="77777777" w:rsidR="00A17DC1" w:rsidRDefault="00A17DC1" w:rsidP="00A17DC1">
            <w:pPr>
              <w:spacing w:after="0"/>
            </w:pPr>
            <w:r>
              <w:lastRenderedPageBreak/>
              <w:t xml:space="preserve">    v_CellPowerList_AtT1 :=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v_CellPower_A3_Entry_FR2)};</w:t>
            </w:r>
          </w:p>
          <w:p w14:paraId="371B090E" w14:textId="77777777" w:rsidR="00A17DC1" w:rsidRDefault="00A17DC1" w:rsidP="00A17DC1">
            <w:pPr>
              <w:spacing w:after="0"/>
            </w:pPr>
            <w:r>
              <w:t xml:space="preserve">    v_CellPowerList_AtT2 := {</w:t>
            </w:r>
            <w:proofErr w:type="spellStart"/>
            <w:r>
              <w:t>cs_NR_CellPower</w:t>
            </w:r>
            <w:proofErr w:type="spellEnd"/>
            <w:r>
              <w:t xml:space="preserve">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23372BDD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69A859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f_NR_CellInfo_InitMaxReferencePower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 v_CellPower_A3_Entry_FR1, v_CellPower_A3_Entry_FR2);</w:t>
            </w:r>
          </w:p>
          <w:p w14:paraId="4103D68F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4B4B0A95" w14:textId="77777777" w:rsidR="00A17DC1" w:rsidRDefault="00A17DC1" w:rsidP="00A17DC1">
            <w:pPr>
              <w:spacing w:after="0"/>
            </w:pPr>
            <w:r>
              <w:t xml:space="preserve">    //Create and configure cells</w:t>
            </w:r>
          </w:p>
          <w:p w14:paraId="18E1DFC8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2C52B37B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7BBC3585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7E5E2639" w14:textId="77777777" w:rsidR="00A17DC1" w:rsidRDefault="00A17DC1" w:rsidP="00A17DC1">
            <w:pPr>
              <w:spacing w:after="0"/>
            </w:pPr>
            <w:r>
              <w:t xml:space="preserve">    //Preamble</w:t>
            </w:r>
          </w:p>
          <w:p w14:paraId="7CED6319" w14:textId="77777777" w:rsidR="00A17DC1" w:rsidRDefault="00A17DC1" w:rsidP="00A17DC1">
            <w:pPr>
              <w:spacing w:after="0"/>
            </w:pPr>
            <w:r>
              <w:t xml:space="preserve">    //The UE is in state 3N-A as defined in TS 38.508-1, subclause 4.4A on NR Cell 1.</w:t>
            </w:r>
          </w:p>
          <w:p w14:paraId="39FFA2CE" w14:textId="77777777" w:rsidR="00A17DC1" w:rsidRDefault="00A17DC1" w:rsidP="00A17DC1">
            <w:pPr>
              <w:spacing w:after="0"/>
            </w:pPr>
            <w:r>
              <w:t xml:space="preserve">    f_NR5GC_Preamble (nr_Cell1, STATE_CONNECTED_3A);</w:t>
            </w:r>
          </w:p>
          <w:p w14:paraId="1F1581E5" w14:textId="77777777" w:rsidR="00A17DC1" w:rsidRDefault="00A17DC1" w:rsidP="00A17DC1">
            <w:pPr>
              <w:spacing w:after="0"/>
            </w:pPr>
          </w:p>
          <w:p w14:paraId="1724E57E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7D84C832" w14:textId="77777777" w:rsidR="00A17DC1" w:rsidRDefault="00A17DC1" w:rsidP="00A17DC1">
            <w:pPr>
              <w:spacing w:after="0"/>
            </w:pPr>
            <w:r>
              <w:t xml:space="preserve">    {/*The UE's positioning engine (e.g. standalone GNSS receiver) should be provided with any necessary stimulus to allow it to provide the position.</w:t>
            </w:r>
          </w:p>
          <w:p w14:paraId="6A01138F" w14:textId="77777777" w:rsidR="00A17DC1" w:rsidRDefault="00A17DC1" w:rsidP="00A17DC1">
            <w:pPr>
              <w:spacing w:after="0"/>
            </w:pPr>
            <w:r>
              <w:t xml:space="preserve">      *This shall be done by use of the test function Update UE Location Information defined in TS 38.509 [6], if supported by the UE according to </w:t>
            </w:r>
            <w:proofErr w:type="spellStart"/>
            <w:r>
              <w:t>pc_UpdateUE_LocationInformation</w:t>
            </w:r>
            <w:proofErr w:type="spellEnd"/>
            <w:r>
              <w:t xml:space="preserve"> */</w:t>
            </w:r>
          </w:p>
          <w:p w14:paraId="46583648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f_NR_ProvideUE_LocationInformation</w:t>
            </w:r>
            <w:proofErr w:type="spellEnd"/>
            <w:r>
              <w:t>(nr_Cell1, RRC_CONNECTED);</w:t>
            </w:r>
          </w:p>
          <w:p w14:paraId="4127401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19D3C88B" w14:textId="77777777" w:rsidR="00A17DC1" w:rsidRDefault="00A17DC1" w:rsidP="00A17DC1">
            <w:pPr>
              <w:spacing w:after="0"/>
            </w:pPr>
          </w:p>
          <w:p w14:paraId="6CC149D2" w14:textId="77777777" w:rsidR="00A17DC1" w:rsidRDefault="00A17DC1" w:rsidP="00A17DC1">
            <w:pPr>
              <w:spacing w:after="0"/>
            </w:pPr>
          </w:p>
          <w:p w14:paraId="4E39E88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E99C0BC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0B83A94B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(v_CellPowerList_AtT0);</w:t>
            </w:r>
          </w:p>
          <w:p w14:paraId="5502502D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54CAB573" w14:textId="77777777" w:rsidR="00A17DC1" w:rsidRDefault="00A17DC1" w:rsidP="00A17DC1">
            <w:pPr>
              <w:spacing w:after="0"/>
            </w:pPr>
            <w:r>
              <w:t xml:space="preserve">    //Table 8.1.6.1.3.1.3.3-2|3|4</w:t>
            </w:r>
          </w:p>
          <w:p w14:paraId="7F9FD437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v_RsrpThres</w:t>
            </w:r>
            <w:proofErr w:type="spellEnd"/>
            <w:r>
              <w:t xml:space="preserve"> := 2;  //@sic R5-216289 sic@</w:t>
            </w:r>
          </w:p>
          <w:p w14:paraId="319D4136" w14:textId="77777777" w:rsidR="00A17DC1" w:rsidRDefault="00A17DC1" w:rsidP="00A17DC1">
            <w:pPr>
              <w:spacing w:after="0"/>
            </w:pPr>
            <w:r>
              <w:t xml:space="preserve">    if (</w:t>
            </w:r>
            <w:proofErr w:type="spellStart"/>
            <w:r>
              <w:t>p_NeighbourCell</w:t>
            </w:r>
            <w:proofErr w:type="spellEnd"/>
            <w:r>
              <w:t xml:space="preserve"> == nr_Cell3)  //@sic R5s211638 sic@</w:t>
            </w:r>
          </w:p>
          <w:p w14:paraId="78DB7893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16AD95F1" w14:textId="77777777" w:rsidR="00A17DC1" w:rsidRDefault="00A17DC1" w:rsidP="00A17DC1">
            <w:pPr>
              <w:spacing w:after="0"/>
            </w:pPr>
            <w:r>
              <w:t xml:space="preserve">        if (not f_NR_CellInfo_GetIsFR1(</w:t>
            </w:r>
            <w:proofErr w:type="spellStart"/>
            <w:r>
              <w:t>p_NeighbourCell</w:t>
            </w:r>
            <w:proofErr w:type="spellEnd"/>
            <w:r>
              <w:t>))</w:t>
            </w:r>
          </w:p>
          <w:p w14:paraId="1C5DFFD1" w14:textId="77777777" w:rsidR="00A17DC1" w:rsidRDefault="00A17DC1" w:rsidP="00A17DC1">
            <w:pPr>
              <w:spacing w:after="0"/>
            </w:pPr>
            <w:r>
              <w:t xml:space="preserve">        {</w:t>
            </w:r>
          </w:p>
          <w:p w14:paraId="5D2BB06B" w14:textId="77777777" w:rsidR="00A17DC1" w:rsidRDefault="00A17DC1" w:rsidP="00A17DC1">
            <w:pPr>
              <w:spacing w:after="0"/>
            </w:pPr>
            <w:r>
              <w:t xml:space="preserve">            </w:t>
            </w:r>
            <w:proofErr w:type="spellStart"/>
            <w:r>
              <w:t>v_RsrpThres</w:t>
            </w:r>
            <w:proofErr w:type="spellEnd"/>
            <w:r>
              <w:t xml:space="preserve"> := </w:t>
            </w:r>
            <w:proofErr w:type="spellStart"/>
            <w:r>
              <w:t>v_RsrpThres</w:t>
            </w:r>
            <w:proofErr w:type="spellEnd"/>
            <w:r>
              <w:t xml:space="preserve"> + v_Deltas.DeltaNRf2 - v_Deltas.DeltaNRf1; //@sic R5-214550 sic@</w:t>
            </w:r>
          </w:p>
          <w:p w14:paraId="701BDB40" w14:textId="77777777" w:rsidR="00A17DC1" w:rsidRDefault="00A17DC1" w:rsidP="00A17DC1">
            <w:pPr>
              <w:spacing w:after="0"/>
            </w:pPr>
            <w:r>
              <w:t xml:space="preserve">        </w:t>
            </w:r>
          </w:p>
          <w:p w14:paraId="77B7130B" w14:textId="77777777" w:rsidR="00A17DC1" w:rsidRDefault="00A17DC1" w:rsidP="00A17DC1">
            <w:pPr>
              <w:spacing w:after="0"/>
            </w:pPr>
            <w:r>
              <w:t xml:space="preserve">        }</w:t>
            </w:r>
          </w:p>
          <w:p w14:paraId="4562834F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{cs_MeasObjectId1(nr_Cell1), cs_MeasObjectId2(</w:t>
            </w:r>
            <w:proofErr w:type="spellStart"/>
            <w:r>
              <w:t>p_NeighbourCell</w:t>
            </w:r>
            <w:proofErr w:type="spellEnd"/>
            <w:r>
              <w:t>)};</w:t>
            </w:r>
          </w:p>
          <w:p w14:paraId="6F544058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0E355739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v_MeasGapConfig</w:t>
            </w:r>
            <w:proofErr w:type="spellEnd"/>
            <w:r>
              <w:t xml:space="preserve"> := </w:t>
            </w:r>
            <w:proofErr w:type="spellStart"/>
            <w:r>
              <w:t>cds_MeasGapConfig_UE</w:t>
            </w:r>
            <w:proofErr w:type="spellEnd"/>
            <w:r>
              <w:t>(</w:t>
            </w:r>
            <w:proofErr w:type="spellStart"/>
            <w:r>
              <w:t>f_NR_GetGapConfig_InterFreqOdd</w:t>
            </w:r>
            <w:proofErr w:type="spellEnd"/>
            <w:r>
              <w:t xml:space="preserve">(nr_Cell1, </w:t>
            </w:r>
            <w:proofErr w:type="spellStart"/>
            <w:r>
              <w:t>p_NeighbourCell</w:t>
            </w:r>
            <w:proofErr w:type="spellEnd"/>
            <w:r>
              <w:t>));</w:t>
            </w:r>
          </w:p>
          <w:p w14:paraId="2F5FE4DF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0CDC1D93" w14:textId="77777777" w:rsidR="00A17DC1" w:rsidRDefault="00A17DC1" w:rsidP="00A17DC1">
            <w:pPr>
              <w:spacing w:after="0"/>
            </w:pPr>
            <w:r>
              <w:t xml:space="preserve">    else</w:t>
            </w:r>
          </w:p>
          <w:p w14:paraId="73674CB8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5CF71126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{cs_MeasObjectId1(nr_Cell1)};</w:t>
            </w:r>
          </w:p>
          <w:p w14:paraId="0D59C4A3" w14:textId="77777777" w:rsidR="00A17DC1" w:rsidRDefault="00A17DC1" w:rsidP="00A17DC1">
            <w:pPr>
              <w:spacing w:after="0"/>
            </w:pPr>
            <w:r>
              <w:t xml:space="preserve">    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{cs_NR_MeasId_Config_id1_obj1_conf1};</w:t>
            </w:r>
          </w:p>
          <w:p w14:paraId="47D94EEC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76B585E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r1, -, -, </w:t>
            </w:r>
            <w:proofErr w:type="spellStart"/>
            <w:r>
              <w:t>cs_NR_MeasReportQuantity_Rsrp</w:t>
            </w:r>
            <w:proofErr w:type="spellEnd"/>
            <w:r>
              <w:t>)}; //@sic R5-217921 sic@</w:t>
            </w:r>
          </w:p>
          <w:p w14:paraId="2CDFDF44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23850B72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 xml:space="preserve">, </w:t>
            </w:r>
            <w:proofErr w:type="spellStart"/>
            <w:r>
              <w:t>v_MeasGapConfig</w:t>
            </w:r>
            <w:proofErr w:type="spellEnd"/>
            <w:r>
              <w:t>); // @sic R5s211638 sic@</w:t>
            </w:r>
          </w:p>
          <w:p w14:paraId="4214E2CA" w14:textId="77777777" w:rsidR="00A17DC1" w:rsidRDefault="00A17DC1" w:rsidP="00A17DC1">
            <w:pPr>
              <w:spacing w:after="0"/>
            </w:pPr>
          </w:p>
          <w:p w14:paraId="364D3913" w14:textId="77777777" w:rsidR="00A17DC1" w:rsidRDefault="00A17DC1" w:rsidP="00A17DC1">
            <w:pPr>
              <w:spacing w:after="0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9351A3" w14:textId="77777777" w:rsidR="00A17DC1" w:rsidRDefault="00A17DC1" w:rsidP="00A17DC1">
            <w:pPr>
              <w:spacing w:after="0"/>
            </w:pPr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to setup NR measurement and reporting for intra-frequency event A3 (</w:t>
            </w:r>
            <w:proofErr w:type="spellStart"/>
            <w:r>
              <w:t>measId</w:t>
            </w:r>
            <w:proofErr w:type="spellEnd"/>
            <w:r>
              <w:t xml:space="preserve"> 1).</w:t>
            </w:r>
          </w:p>
          <w:p w14:paraId="6DAFBBD8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  <w:p w14:paraId="09C64150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5C446A6" w14:textId="77777777" w:rsidR="00A17DC1" w:rsidRDefault="00A17DC1" w:rsidP="00A17DC1">
            <w:pPr>
              <w:spacing w:after="0"/>
            </w:pPr>
            <w:r>
              <w:t xml:space="preserve">    {//@sic R5-231195 sic@</w:t>
            </w:r>
          </w:p>
          <w:p w14:paraId="25D704B4" w14:textId="77777777" w:rsidR="00A17DC1" w:rsidRDefault="00A17DC1" w:rsidP="00A17DC1">
            <w:pPr>
              <w:spacing w:after="0"/>
            </w:pPr>
            <w:r>
              <w:t xml:space="preserve">        v_OtherConfig_v1610 := cs_OtherConfig_v1610;</w:t>
            </w:r>
          </w:p>
          <w:p w14:paraId="44DC4249" w14:textId="77777777" w:rsidR="00A17DC1" w:rsidRDefault="00A17DC1" w:rsidP="00A17DC1">
            <w:pPr>
              <w:spacing w:after="0"/>
            </w:pPr>
            <w:r>
              <w:t xml:space="preserve">        v_OtherConfig_v1610.obtainCommonLocation_r16 := true_;</w:t>
            </w:r>
          </w:p>
          <w:p w14:paraId="50E7BCA4" w14:textId="77777777" w:rsidR="00A17DC1" w:rsidRDefault="00A17DC1" w:rsidP="00A17DC1">
            <w:pPr>
              <w:spacing w:after="0"/>
            </w:pPr>
            <w:r>
              <w:lastRenderedPageBreak/>
              <w:t xml:space="preserve">   </w:t>
            </w:r>
          </w:p>
          <w:p w14:paraId="653CBC6A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66150A5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f_NR_SendRRCReconfiguration_MeasNR</w:t>
            </w:r>
            <w:proofErr w:type="spellEnd"/>
            <w:r>
              <w:t xml:space="preserve">(nr_Cell1, </w:t>
            </w:r>
            <w:proofErr w:type="spellStart"/>
            <w:r>
              <w:t>v_MeasConfig</w:t>
            </w:r>
            <w:proofErr w:type="spellEnd"/>
            <w:r>
              <w:t>,-,-,-,-,-,-,v_OtherConfig_v1610); //@sic R5-231195 sic@</w:t>
            </w:r>
          </w:p>
          <w:p w14:paraId="503BAC83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1C55FACE" w14:textId="77777777" w:rsidR="00A17DC1" w:rsidRDefault="00A17DC1" w:rsidP="00A17DC1">
            <w:pPr>
              <w:spacing w:after="0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98362D1" w14:textId="77777777" w:rsidR="00A17DC1" w:rsidRDefault="00A17DC1" w:rsidP="00A17DC1">
            <w:pPr>
              <w:spacing w:after="0"/>
            </w:pPr>
            <w:r>
              <w:t xml:space="preserve">    //The SS changes NR Cell 2 parameters according to the row "T1" in Table 8.1.6.1.3.1.3.2-1/2.</w:t>
            </w:r>
          </w:p>
          <w:p w14:paraId="3072A552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393D19E0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78166D1B" w14:textId="77777777" w:rsidR="00A17DC1" w:rsidRDefault="00A17DC1" w:rsidP="00A17DC1">
            <w:pPr>
              <w:spacing w:after="0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6490A2" w14:textId="77777777" w:rsidR="00A17DC1" w:rsidRDefault="00A17DC1" w:rsidP="00A17DC1">
            <w:pPr>
              <w:spacing w:after="0"/>
            </w:pPr>
            <w:r>
              <w:t xml:space="preserve">    //The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to report event A3 (</w:t>
            </w:r>
            <w:proofErr w:type="spellStart"/>
            <w:r>
              <w:t>measId</w:t>
            </w:r>
            <w:proofErr w:type="spellEnd"/>
            <w:r>
              <w:t xml:space="preserve"> 1) with the measured RSRP value for NR Cell 2.</w:t>
            </w:r>
          </w:p>
          <w:p w14:paraId="200D5904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v_PhysCellIdServing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(nr_Cell1);</w:t>
            </w:r>
          </w:p>
          <w:p w14:paraId="3B1CB0D7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v_PhysCellIdNeighbour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56B8FF65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f_NR_ReceiveMeasurementReports</w:t>
            </w:r>
            <w:proofErr w:type="spellEnd"/>
            <w:r>
              <w:t>(nr_Cell1,</w:t>
            </w:r>
          </w:p>
          <w:p w14:paraId="122AB6FC" w14:textId="77777777" w:rsidR="00A17DC1" w:rsidRDefault="00A17DC1" w:rsidP="00A17DC1">
            <w:pPr>
              <w:spacing w:after="0"/>
            </w:pPr>
            <w:r>
              <w:t xml:space="preserve">                                  </w:t>
            </w:r>
            <w:proofErr w:type="spellStart"/>
            <w:r>
              <w:t>v_PhysCellIdServing</w:t>
            </w:r>
            <w:proofErr w:type="spellEnd"/>
            <w:r>
              <w:t>,</w:t>
            </w:r>
          </w:p>
          <w:p w14:paraId="0BBAAD9A" w14:textId="77777777" w:rsidR="00A17DC1" w:rsidRDefault="00A17DC1" w:rsidP="00A17DC1">
            <w:pPr>
              <w:spacing w:after="0"/>
            </w:pPr>
            <w:r>
              <w:t xml:space="preserve">                                  tsc_NR_MeasId1,</w:t>
            </w:r>
          </w:p>
          <w:p w14:paraId="13A2AE70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630AA8B8" w14:textId="77777777" w:rsidR="00A17DC1" w:rsidRDefault="00A17DC1" w:rsidP="00A17DC1">
            <w:pPr>
              <w:spacing w:after="0"/>
            </w:pPr>
            <w:r>
              <w:t xml:space="preserve">                                  -,</w:t>
            </w:r>
          </w:p>
          <w:p w14:paraId="2AF7973A" w14:textId="77777777" w:rsidR="00A17DC1" w:rsidRDefault="00A17DC1" w:rsidP="00A17DC1">
            <w:pPr>
              <w:spacing w:after="0"/>
            </w:pPr>
            <w:r>
              <w:t xml:space="preserve">                                  cr_NR_MeasResults_MeasResultNeighCells_NR({cr_NR_MeasResultNR_CellResults(v_PhysCellIdNeighbour, </w:t>
            </w:r>
            <w:proofErr w:type="spellStart"/>
            <w:r>
              <w:t>cr_NR_MeasQuantityResults_Rsrp</w:t>
            </w:r>
            <w:proofErr w:type="spellEnd"/>
            <w:r>
              <w:t>)}));</w:t>
            </w:r>
          </w:p>
          <w:p w14:paraId="777153A0" w14:textId="77777777" w:rsidR="00A17DC1" w:rsidRDefault="00A17DC1" w:rsidP="00A17DC1">
            <w:pPr>
              <w:spacing w:after="0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A20CDF" w14:textId="77777777" w:rsidR="00A17DC1" w:rsidRDefault="00A17DC1" w:rsidP="00A17DC1">
            <w:pPr>
              <w:spacing w:after="0"/>
            </w:pPr>
            <w:r>
              <w:t xml:space="preserve">    //The SS changes NR Cell 1 parameter according to the row "T2" in Table 8.1.6.1.3.1.3.2-1/2.</w:t>
            </w:r>
          </w:p>
          <w:p w14:paraId="50D4A8A5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</w:t>
            </w:r>
          </w:p>
          <w:p w14:paraId="09568F6C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8C8CEAA" w14:textId="77777777" w:rsidR="00A17DC1" w:rsidRDefault="00A17DC1" w:rsidP="00A17DC1">
            <w:pPr>
              <w:spacing w:after="0"/>
            </w:pPr>
            <w:r>
              <w:t xml:space="preserve">    //@siclog "Steps 6-10"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AD44F3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RRCReestablishmentRequest</w:t>
            </w:r>
            <w:proofErr w:type="spellEnd"/>
            <w:r>
              <w:t xml:space="preserve"> message on </w:t>
            </w:r>
            <w:proofErr w:type="spellStart"/>
            <w:r>
              <w:t>neighblur</w:t>
            </w:r>
            <w:proofErr w:type="spellEnd"/>
            <w:r>
              <w:t xml:space="preserve"> cell.</w:t>
            </w:r>
          </w:p>
          <w:p w14:paraId="543AD50D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700C2518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1CF7ED9A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to establish SRB2 and DRB.</w:t>
            </w:r>
          </w:p>
          <w:p w14:paraId="6E62E55D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RRCReconfigurationtComplete</w:t>
            </w:r>
            <w:proofErr w:type="spellEnd"/>
            <w:r>
              <w:t xml:space="preserve"> message.</w:t>
            </w:r>
          </w:p>
          <w:p w14:paraId="6306185E" w14:textId="77777777" w:rsidR="00A17DC1" w:rsidRDefault="00A17DC1" w:rsidP="00A17DC1">
            <w:pPr>
              <w:spacing w:after="0"/>
            </w:pPr>
            <w:r>
              <w:t xml:space="preserve">    //The SS transmits an </w:t>
            </w:r>
            <w:proofErr w:type="spellStart"/>
            <w:r>
              <w:t>RRCReestablishment</w:t>
            </w:r>
            <w:proofErr w:type="spellEnd"/>
            <w:r>
              <w:t xml:space="preserve"> message.</w:t>
            </w:r>
          </w:p>
          <w:p w14:paraId="7BE1CA73" w14:textId="77777777" w:rsidR="00A17DC1" w:rsidRDefault="00A17DC1" w:rsidP="00A17DC1">
            <w:pPr>
              <w:spacing w:after="0"/>
            </w:pPr>
            <w:r>
              <w:t xml:space="preserve">    //The UE transmits an </w:t>
            </w:r>
            <w:proofErr w:type="spellStart"/>
            <w:r>
              <w:t>RRCReestablishmentComplete</w:t>
            </w:r>
            <w:proofErr w:type="spellEnd"/>
            <w:r>
              <w:t xml:space="preserve"> message.</w:t>
            </w:r>
          </w:p>
          <w:p w14:paraId="2020AB18" w14:textId="77777777" w:rsidR="00A17DC1" w:rsidRDefault="00A17DC1" w:rsidP="00A17DC1">
            <w:pPr>
              <w:spacing w:after="0"/>
            </w:pPr>
            <w:r>
              <w:t xml:space="preserve">    f_NR5GC_RRCReestablishment_SON_MDT(nr_Cell1, </w:t>
            </w:r>
            <w:proofErr w:type="spellStart"/>
            <w:r>
              <w:t>p_NeighbourCell</w:t>
            </w:r>
            <w:proofErr w:type="spellEnd"/>
            <w:r>
              <w:t xml:space="preserve">, </w:t>
            </w:r>
            <w:proofErr w:type="spellStart"/>
            <w:r>
              <w:t>rlf_InfoAvailable</w:t>
            </w:r>
            <w:proofErr w:type="spellEnd"/>
            <w:r>
              <w:t>); //@sic R5s211638 sic@</w:t>
            </w:r>
          </w:p>
          <w:p w14:paraId="20508160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Step 9: </w:t>
            </w:r>
            <w:proofErr w:type="spellStart"/>
            <w:r>
              <w:t>RRCReestablishmentComplete</w:t>
            </w:r>
            <w:proofErr w:type="spellEnd"/>
            <w:r>
              <w:t xml:space="preserve"> message with </w:t>
            </w:r>
            <w:proofErr w:type="spellStart"/>
            <w:r>
              <w:t>rlf-InfoAvailable</w:t>
            </w:r>
            <w:proofErr w:type="spellEnd"/>
            <w:r>
              <w:t xml:space="preserve"> included");</w:t>
            </w:r>
          </w:p>
          <w:p w14:paraId="4B80088E" w14:textId="77777777" w:rsidR="00A17DC1" w:rsidRDefault="00A17DC1" w:rsidP="00A17DC1">
            <w:pPr>
              <w:spacing w:after="0"/>
            </w:pPr>
            <w:r>
              <w:t xml:space="preserve">       </w:t>
            </w:r>
          </w:p>
          <w:p w14:paraId="09D510C6" w14:textId="77777777" w:rsidR="00A17DC1" w:rsidRDefault="00A17DC1" w:rsidP="00A17DC1">
            <w:pPr>
              <w:spacing w:after="0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F11F98" w14:textId="77777777" w:rsidR="00A17DC1" w:rsidRDefault="00A17DC1" w:rsidP="00A17DC1">
            <w:pPr>
              <w:spacing w:after="0"/>
            </w:pPr>
            <w:r>
              <w:t xml:space="preserve">    //The SS transmits a </w:t>
            </w:r>
            <w:proofErr w:type="spellStart"/>
            <w:r>
              <w:t>UEInformationRequest</w:t>
            </w:r>
            <w:proofErr w:type="spellEnd"/>
            <w:r>
              <w:t xml:space="preserve"> message.</w:t>
            </w:r>
          </w:p>
          <w:p w14:paraId="3655F5B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cas_NR_SRB_RrcPdu_REQ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,</w:t>
            </w:r>
          </w:p>
          <w:p w14:paraId="1AC1469A" w14:textId="77777777" w:rsidR="00A17DC1" w:rsidRDefault="00A17DC1" w:rsidP="00A17DC1">
            <w:pPr>
              <w:spacing w:after="0"/>
            </w:pPr>
            <w:r>
              <w:t xml:space="preserve">                                  tsc_NR_RbId_SRB1,</w:t>
            </w:r>
          </w:p>
          <w:p w14:paraId="03BE4DDA" w14:textId="77777777" w:rsidR="00A17DC1" w:rsidRDefault="00A17DC1" w:rsidP="00A17DC1">
            <w:pPr>
              <w:spacing w:after="0"/>
            </w:pPr>
            <w:r>
              <w:t xml:space="preserve">                                  -, //</w:t>
            </w:r>
            <w:proofErr w:type="spellStart"/>
            <w:r>
              <w:t>cs_TimingInfo_Now</w:t>
            </w:r>
            <w:proofErr w:type="spellEnd"/>
          </w:p>
          <w:p w14:paraId="36BD57BF" w14:textId="77777777" w:rsidR="00A17DC1" w:rsidRPr="00546735" w:rsidRDefault="00A17DC1" w:rsidP="00A17DC1">
            <w:pPr>
              <w:spacing w:after="0"/>
              <w:rPr>
                <w:lang w:val="fr-FR"/>
              </w:rPr>
            </w:pPr>
            <w:r>
              <w:t xml:space="preserve">                                  </w:t>
            </w:r>
            <w:proofErr w:type="spellStart"/>
            <w:r w:rsidRPr="00546735">
              <w:rPr>
                <w:lang w:val="fr-FR"/>
              </w:rPr>
              <w:t>cs_NR_UEInformationRequest_RLF</w:t>
            </w:r>
            <w:proofErr w:type="spellEnd"/>
            <w:r w:rsidRPr="00546735">
              <w:rPr>
                <w:lang w:val="fr-FR"/>
              </w:rPr>
              <w:t>)); // condition RLF</w:t>
            </w:r>
          </w:p>
          <w:p w14:paraId="18DC1308" w14:textId="77777777" w:rsidR="00A17DC1" w:rsidRPr="00546735" w:rsidRDefault="00A17DC1" w:rsidP="00A17DC1">
            <w:pPr>
              <w:spacing w:after="0"/>
              <w:rPr>
                <w:lang w:val="fr-FR"/>
              </w:rPr>
            </w:pPr>
            <w:r w:rsidRPr="00546735">
              <w:rPr>
                <w:lang w:val="fr-FR"/>
              </w:rPr>
              <w:t xml:space="preserve">      </w:t>
            </w:r>
          </w:p>
          <w:p w14:paraId="4DD2C8D0" w14:textId="77777777" w:rsidR="00A17DC1" w:rsidRDefault="00A17DC1" w:rsidP="00A17DC1">
            <w:pPr>
              <w:spacing w:after="0"/>
            </w:pPr>
            <w:r w:rsidRPr="00546735">
              <w:rPr>
                <w:lang w:val="fr-FR"/>
              </w:rPr>
              <w:t xml:space="preserve">    </w:t>
            </w:r>
            <w:r>
              <w:t xml:space="preserve">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6EA22A" w14:textId="77777777" w:rsidR="00A17DC1" w:rsidRDefault="00A17DC1" w:rsidP="00A17DC1">
            <w:pPr>
              <w:spacing w:after="0"/>
            </w:pPr>
            <w:r>
              <w:t xml:space="preserve">    //Check: Does the UE transmit a </w:t>
            </w:r>
            <w:proofErr w:type="spellStart"/>
            <w:r>
              <w:t>UEInformationResponse</w:t>
            </w:r>
            <w:proofErr w:type="spellEnd"/>
            <w:r>
              <w:t xml:space="preserve"> message on NR Cell 2?</w:t>
            </w:r>
          </w:p>
          <w:p w14:paraId="714FED7C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v_ARFCN_Neighbour</w:t>
            </w:r>
            <w:proofErr w:type="spellEnd"/>
            <w:r>
              <w:t xml:space="preserve"> := </w:t>
            </w:r>
            <w:proofErr w:type="spellStart"/>
            <w:r>
              <w:t>f_NR_CellInfo_GetFrequencySSB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2256B226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v_CellIdentity_Serving</w:t>
            </w:r>
            <w:proofErr w:type="spellEnd"/>
            <w:r>
              <w:t xml:space="preserve"> :=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72FD1845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v_CellIdentity_Neighbour</w:t>
            </w:r>
            <w:proofErr w:type="spellEnd"/>
            <w:r>
              <w:t xml:space="preserve"> := </w:t>
            </w:r>
            <w:proofErr w:type="spellStart"/>
            <w:r>
              <w:t>f_NR_CellInfo_GetCellIdentity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>);</w:t>
            </w:r>
          </w:p>
          <w:p w14:paraId="7298FF4E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v_UEInformationResponse</w:t>
            </w:r>
            <w:proofErr w:type="spellEnd"/>
            <w:r>
              <w:t xml:space="preserve"> := cr_UEInformationResponse_r16_RLF(</w:t>
            </w:r>
            <w:proofErr w:type="spellStart"/>
            <w:r>
              <w:t>v_PhysCellIdNeighbour</w:t>
            </w:r>
            <w:proofErr w:type="spellEnd"/>
            <w:r>
              <w:t xml:space="preserve">, </w:t>
            </w:r>
            <w:proofErr w:type="spellStart"/>
            <w:r>
              <w:t>v_ARFCN_Neighbour</w:t>
            </w:r>
            <w:proofErr w:type="spellEnd"/>
            <w:r>
              <w:t xml:space="preserve">, </w:t>
            </w:r>
            <w:proofErr w:type="spellStart"/>
            <w:r>
              <w:t>v_CellIdentity_Neighbour</w:t>
            </w:r>
            <w:proofErr w:type="spellEnd"/>
            <w:r>
              <w:t xml:space="preserve">, </w:t>
            </w:r>
            <w:proofErr w:type="spellStart"/>
            <w:r>
              <w:t>f_NR_CellInfo_GetRNTI</w:t>
            </w:r>
            <w:proofErr w:type="spellEnd"/>
            <w:r>
              <w:t>(nr_Cell1)); // @sic R5s211638 sic@</w:t>
            </w:r>
          </w:p>
          <w:p w14:paraId="7287576F" w14:textId="77777777" w:rsidR="00A17DC1" w:rsidRDefault="00A17DC1" w:rsidP="00A17DC1">
            <w:pPr>
              <w:spacing w:after="0"/>
            </w:pPr>
            <w:r>
              <w:t xml:space="preserve">   </w:t>
            </w:r>
          </w:p>
          <w:p w14:paraId="4D322027" w14:textId="77777777" w:rsidR="00A17DC1" w:rsidRDefault="00A17DC1" w:rsidP="00A17DC1">
            <w:pPr>
              <w:spacing w:after="0"/>
            </w:pPr>
            <w:r>
              <w:t xml:space="preserve">    if(</w:t>
            </w:r>
            <w:proofErr w:type="spellStart"/>
            <w:r>
              <w:t>p_CheckLocationInfo</w:t>
            </w:r>
            <w:proofErr w:type="spellEnd"/>
            <w:r>
              <w:t>)</w:t>
            </w:r>
          </w:p>
          <w:p w14:paraId="1708687D" w14:textId="77777777" w:rsidR="00A17DC1" w:rsidRDefault="00A17DC1" w:rsidP="00A17DC1">
            <w:pPr>
              <w:spacing w:after="0"/>
            </w:pPr>
            <w:r>
              <w:t xml:space="preserve">    {</w:t>
            </w:r>
          </w:p>
          <w:p w14:paraId="389D419A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>
              <w:t xml:space="preserve">        </w:t>
            </w:r>
            <w:r w:rsidRPr="00A17DC1">
              <w:rPr>
                <w:highlight w:val="yellow"/>
              </w:rPr>
              <w:t>v_UEInformationResponse.message_.messageClassExtension.c2.ueInformationResponse_r16.criticalExtensions.ueInformationResponse_r16.rlf_Report_r16.nr_RLF_Report_r16.locationInfo_r16.commonLocationInfo_r16.gnss_TOD_msec_r16 := ?; //@sic R5-217923 sic@</w:t>
            </w:r>
          </w:p>
          <w:p w14:paraId="03EA81A6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</w:t>
            </w:r>
            <w:r w:rsidRPr="00A17DC1">
              <w:rPr>
                <w:highlight w:val="yellow"/>
              </w:rPr>
              <w:lastRenderedPageBreak/>
              <w:t>nformationResponse_r16.rlf_Report_r16.nr_RLF_Report_r16.locationInfo_r16.commonLocationInfo_r16.locationTimestamp_r16 := *;</w:t>
            </w:r>
          </w:p>
          <w:p w14:paraId="567C6278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v_UEInformationResponse.message_.messageClassExtension.c2.ueInformationResponse_r16.criticalExtensions.ueInformationResponse_r16.rlf_Report_r16.nr_RLF_Report_r16.locationInfo_r16.commonLocationInfo_r16.locationCoordinate_r16 := ?;</w:t>
            </w:r>
          </w:p>
          <w:p w14:paraId="7CDA7307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v_UEInformationResponse.message_.messageClassExtension.c2.ueInformationResponse_r16.criticalExtensions.ueInformationResponse_r16.rlf_Report_r16.nr_RLF_Report_r16.locationInfo_r16.commonLocationInfo_r16.locationError_r16 := *;</w:t>
            </w:r>
          </w:p>
          <w:p w14:paraId="637BC0C9" w14:textId="77777777" w:rsidR="00A17DC1" w:rsidRPr="00A17DC1" w:rsidRDefault="00A17DC1" w:rsidP="00A17DC1">
            <w:pPr>
              <w:spacing w:after="0"/>
              <w:rPr>
                <w:highlight w:val="yellow"/>
              </w:rPr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v_UEInformationResponse.message_.messageClassExtension.c2.ueInformationResponse_r16.criticalExtensions.ueInformationResponse_r16.rlf_Report_r16.nr_RLF_Report_r16.locationInfo_r16.commonLocationInfo_r16.locationSource_r16 := *;</w:t>
            </w:r>
          </w:p>
          <w:p w14:paraId="1D9FD8EE" w14:textId="77777777" w:rsidR="00A17DC1" w:rsidRDefault="00A17DC1" w:rsidP="00A17DC1">
            <w:pPr>
              <w:spacing w:after="0"/>
            </w:pPr>
            <w:r w:rsidRPr="00A17DC1">
              <w:rPr>
                <w:highlight w:val="yellow"/>
              </w:rPr>
              <w:t xml:space="preserve">        v_UEInformationResponse.message_.messageClassExtension.c2.ueInformationResponse_r16.criticalExtensions.ueInformationResponse_r16.rlf_Report_r16.nr_RLF_Report_r16.locationInfo_r16.commonLocationInfo_r16.velocityEstimate_r16 := ?;</w:t>
            </w:r>
          </w:p>
          <w:p w14:paraId="1851EA3F" w14:textId="77777777" w:rsidR="00A17DC1" w:rsidRDefault="00A17DC1" w:rsidP="00A17DC1">
            <w:pPr>
              <w:spacing w:after="0"/>
            </w:pPr>
          </w:p>
          <w:p w14:paraId="199426D1" w14:textId="77777777" w:rsidR="00A17DC1" w:rsidRDefault="00A17DC1" w:rsidP="00A17DC1">
            <w:pPr>
              <w:spacing w:after="0"/>
            </w:pPr>
            <w:r>
              <w:t xml:space="preserve">    }</w:t>
            </w:r>
          </w:p>
          <w:p w14:paraId="63A1CEAE" w14:textId="77777777" w:rsidR="00A17DC1" w:rsidRDefault="00A17DC1" w:rsidP="00A17DC1">
            <w:pPr>
              <w:spacing w:after="0"/>
            </w:pPr>
            <w:r>
              <w:t xml:space="preserve">    </w:t>
            </w:r>
          </w:p>
          <w:p w14:paraId="5182D03D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car_NR_SRB_RrcPdu_IND</w:t>
            </w:r>
            <w:proofErr w:type="spellEnd"/>
            <w:r>
              <w:t>(</w:t>
            </w:r>
            <w:proofErr w:type="spellStart"/>
            <w:r>
              <w:t>p_NeighbourCell</w:t>
            </w:r>
            <w:proofErr w:type="spellEnd"/>
            <w:r>
              <w:t xml:space="preserve">, tsc_NR_RbId_SRB1, </w:t>
            </w:r>
            <w:proofErr w:type="spellStart"/>
            <w:r>
              <w:t>v_UEInformationResponse</w:t>
            </w:r>
            <w:proofErr w:type="spellEnd"/>
            <w:r>
              <w:t xml:space="preserve">))  -&gt; value </w:t>
            </w:r>
            <w:proofErr w:type="spellStart"/>
            <w:r>
              <w:t>v_ReceivedMsg</w:t>
            </w:r>
            <w:proofErr w:type="spellEnd"/>
            <w:r>
              <w:t>;  // @sic R5s211638 sic@</w:t>
            </w:r>
          </w:p>
          <w:p w14:paraId="227B84A3" w14:textId="77777777" w:rsidR="00A17DC1" w:rsidRDefault="00A17DC1" w:rsidP="00A17DC1">
            <w:pPr>
              <w:spacing w:after="0"/>
            </w:pPr>
            <w:r>
              <w:t xml:space="preserve">    </w:t>
            </w:r>
            <w:proofErr w:type="spellStart"/>
            <w:r>
              <w:t>v_ReceivedReport</w:t>
            </w:r>
            <w:proofErr w:type="spellEnd"/>
            <w:r>
              <w:t xml:space="preserve"> := v_ReceivedMsg.Signalling.Rrc.Dcch.message_.messageClassExtension.c2.ueInformationResponse_r16.criticalExtensions.ueInformationResponse_r16.rlf_Report_r16;</w:t>
            </w:r>
          </w:p>
          <w:p w14:paraId="779C17D6" w14:textId="77777777" w:rsidR="00A17DC1" w:rsidRDefault="00A17DC1" w:rsidP="00A17DC1">
            <w:pPr>
              <w:spacing w:after="0"/>
            </w:pPr>
            <w:r>
              <w:t xml:space="preserve">      </w:t>
            </w:r>
          </w:p>
          <w:p w14:paraId="59990371" w14:textId="3A4B568B" w:rsidR="00572701" w:rsidRPr="002D280C" w:rsidRDefault="00A17DC1" w:rsidP="00A17DC1">
            <w:pPr>
              <w:rPr>
                <w:lang w:val="en-PH"/>
              </w:rPr>
            </w:pPr>
            <w:r>
              <w:t xml:space="preserve">      </w:t>
            </w:r>
          </w:p>
        </w:tc>
      </w:tr>
    </w:tbl>
    <w:p w14:paraId="4BE89D3B" w14:textId="77777777" w:rsidR="00572701" w:rsidRDefault="00572701" w:rsidP="00213FE3"/>
    <w:sectPr w:rsidR="00572701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229CC" w14:textId="77777777" w:rsidR="00B3046A" w:rsidRDefault="00B3046A">
      <w:r>
        <w:separator/>
      </w:r>
    </w:p>
  </w:endnote>
  <w:endnote w:type="continuationSeparator" w:id="0">
    <w:p w14:paraId="5954870F" w14:textId="77777777" w:rsidR="00B3046A" w:rsidRDefault="00B3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542F0" w14:textId="77777777" w:rsidR="00B3046A" w:rsidRDefault="00B3046A">
      <w:r>
        <w:separator/>
      </w:r>
    </w:p>
  </w:footnote>
  <w:footnote w:type="continuationSeparator" w:id="0">
    <w:p w14:paraId="55498540" w14:textId="77777777" w:rsidR="00B3046A" w:rsidRDefault="00B30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23D5"/>
    <w:multiLevelType w:val="hybridMultilevel"/>
    <w:tmpl w:val="579ED3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72496"/>
    <w:multiLevelType w:val="hybridMultilevel"/>
    <w:tmpl w:val="40A8D7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8"/>
  </w:num>
  <w:num w:numId="2" w16cid:durableId="1693220862">
    <w:abstractNumId w:val="18"/>
  </w:num>
  <w:num w:numId="3" w16cid:durableId="728577482">
    <w:abstractNumId w:val="9"/>
  </w:num>
  <w:num w:numId="4" w16cid:durableId="1191602620">
    <w:abstractNumId w:val="19"/>
  </w:num>
  <w:num w:numId="5" w16cid:durableId="507260479">
    <w:abstractNumId w:val="0"/>
  </w:num>
  <w:num w:numId="6" w16cid:durableId="894242694">
    <w:abstractNumId w:val="34"/>
  </w:num>
  <w:num w:numId="7" w16cid:durableId="948120722">
    <w:abstractNumId w:val="20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7"/>
  </w:num>
  <w:num w:numId="12" w16cid:durableId="523324553">
    <w:abstractNumId w:val="14"/>
  </w:num>
  <w:num w:numId="13" w16cid:durableId="287051507">
    <w:abstractNumId w:val="37"/>
  </w:num>
  <w:num w:numId="14" w16cid:durableId="1795129136">
    <w:abstractNumId w:val="42"/>
  </w:num>
  <w:num w:numId="15" w16cid:durableId="26806023">
    <w:abstractNumId w:val="28"/>
  </w:num>
  <w:num w:numId="16" w16cid:durableId="1962613018">
    <w:abstractNumId w:val="38"/>
  </w:num>
  <w:num w:numId="17" w16cid:durableId="463736656">
    <w:abstractNumId w:val="29"/>
  </w:num>
  <w:num w:numId="18" w16cid:durableId="1131020819">
    <w:abstractNumId w:val="17"/>
  </w:num>
  <w:num w:numId="19" w16cid:durableId="1121147347">
    <w:abstractNumId w:val="35"/>
  </w:num>
  <w:num w:numId="20" w16cid:durableId="709764419">
    <w:abstractNumId w:val="36"/>
  </w:num>
  <w:num w:numId="21" w16cid:durableId="1517619772">
    <w:abstractNumId w:val="2"/>
  </w:num>
  <w:num w:numId="22" w16cid:durableId="1614285389">
    <w:abstractNumId w:val="39"/>
  </w:num>
  <w:num w:numId="23" w16cid:durableId="248924874">
    <w:abstractNumId w:val="23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30"/>
  </w:num>
  <w:num w:numId="28" w16cid:durableId="198469485">
    <w:abstractNumId w:val="22"/>
  </w:num>
  <w:num w:numId="29" w16cid:durableId="460268226">
    <w:abstractNumId w:val="21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4"/>
  </w:num>
  <w:num w:numId="33" w16cid:durableId="783620396">
    <w:abstractNumId w:val="25"/>
  </w:num>
  <w:num w:numId="34" w16cid:durableId="1217546700">
    <w:abstractNumId w:val="32"/>
  </w:num>
  <w:num w:numId="35" w16cid:durableId="226065135">
    <w:abstractNumId w:val="26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41"/>
  </w:num>
  <w:num w:numId="39" w16cid:durableId="1583375453">
    <w:abstractNumId w:val="11"/>
  </w:num>
  <w:num w:numId="40" w16cid:durableId="1001350174">
    <w:abstractNumId w:val="33"/>
  </w:num>
  <w:num w:numId="41" w16cid:durableId="1673878103">
    <w:abstractNumId w:val="8"/>
  </w:num>
  <w:num w:numId="42" w16cid:durableId="968978302">
    <w:abstractNumId w:val="31"/>
  </w:num>
  <w:num w:numId="43" w16cid:durableId="1204633067">
    <w:abstractNumId w:val="16"/>
  </w:num>
  <w:num w:numId="44" w16cid:durableId="72548898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0658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0A9F"/>
    <w:rsid w:val="000833CA"/>
    <w:rsid w:val="00084783"/>
    <w:rsid w:val="000879B9"/>
    <w:rsid w:val="0009046C"/>
    <w:rsid w:val="00091D7D"/>
    <w:rsid w:val="0009310B"/>
    <w:rsid w:val="00094FDE"/>
    <w:rsid w:val="00096ACE"/>
    <w:rsid w:val="000A0E51"/>
    <w:rsid w:val="000A1B8F"/>
    <w:rsid w:val="000A1C38"/>
    <w:rsid w:val="000A207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6CC7"/>
    <w:rsid w:val="00143134"/>
    <w:rsid w:val="00145D43"/>
    <w:rsid w:val="00147597"/>
    <w:rsid w:val="00152974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505C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3A4A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3AE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80C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AE"/>
    <w:rsid w:val="004026B1"/>
    <w:rsid w:val="00410371"/>
    <w:rsid w:val="00410474"/>
    <w:rsid w:val="004128F1"/>
    <w:rsid w:val="00412C82"/>
    <w:rsid w:val="004134A5"/>
    <w:rsid w:val="004150D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3127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0901"/>
    <w:rsid w:val="00531704"/>
    <w:rsid w:val="005329B6"/>
    <w:rsid w:val="00534574"/>
    <w:rsid w:val="00543412"/>
    <w:rsid w:val="005435AA"/>
    <w:rsid w:val="005438DB"/>
    <w:rsid w:val="0054672C"/>
    <w:rsid w:val="00546735"/>
    <w:rsid w:val="00547111"/>
    <w:rsid w:val="00547CAE"/>
    <w:rsid w:val="00550693"/>
    <w:rsid w:val="00550859"/>
    <w:rsid w:val="0055088A"/>
    <w:rsid w:val="00553188"/>
    <w:rsid w:val="00556622"/>
    <w:rsid w:val="00564C5E"/>
    <w:rsid w:val="005653AA"/>
    <w:rsid w:val="00567546"/>
    <w:rsid w:val="0056768D"/>
    <w:rsid w:val="00570611"/>
    <w:rsid w:val="0057270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C7A2D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35ED5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393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D9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6F7E00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855"/>
    <w:rsid w:val="00730E2A"/>
    <w:rsid w:val="007326C0"/>
    <w:rsid w:val="0073784E"/>
    <w:rsid w:val="00742356"/>
    <w:rsid w:val="00742C1C"/>
    <w:rsid w:val="007448CF"/>
    <w:rsid w:val="00745BC0"/>
    <w:rsid w:val="007473D5"/>
    <w:rsid w:val="007519A6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5C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877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CC5"/>
    <w:rsid w:val="0096254E"/>
    <w:rsid w:val="0096383A"/>
    <w:rsid w:val="00963A8A"/>
    <w:rsid w:val="00964DBB"/>
    <w:rsid w:val="00970FDD"/>
    <w:rsid w:val="0097142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17DC1"/>
    <w:rsid w:val="00A2244A"/>
    <w:rsid w:val="00A22818"/>
    <w:rsid w:val="00A246B6"/>
    <w:rsid w:val="00A30939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07D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759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2EF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45DD"/>
    <w:rsid w:val="00B258BB"/>
    <w:rsid w:val="00B26A08"/>
    <w:rsid w:val="00B26E97"/>
    <w:rsid w:val="00B30378"/>
    <w:rsid w:val="00B3046A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0E96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DAF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232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347D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4A08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4F3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32D2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2668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5AE8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1A1E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72701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qFormat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58465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Absatz-Standardschriftar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basedOn w:val="Absatz-Standardschriftart"/>
    <w:link w:val="PL"/>
    <w:locked/>
    <w:rsid w:val="00080A9F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1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9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6499</Words>
  <Characters>40944</Characters>
  <Application>Microsoft Office Word</Application>
  <DocSecurity>0</DocSecurity>
  <Lines>341</Lines>
  <Paragraphs>94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Online, , 9th Dec 2022 - 31st Dec 2023</vt:lpstr>
      <vt:lpstr>Table of Contents</vt:lpstr>
      <vt:lpstr>Overview</vt:lpstr>
      <vt:lpstr>Corrections required</vt:lpstr>
      <vt:lpstr>    Change 1</vt:lpstr>
      <vt:lpstr>    Change 2</vt:lpstr>
      <vt:lpstr>    Change 3</vt:lpstr>
      <vt:lpstr>    Change 4</vt:lpstr>
      <vt:lpstr>MTG_TITLE</vt:lpstr>
    </vt:vector>
  </TitlesOfParts>
  <Company>3GPP Support Team</Company>
  <LinksUpToDate>false</LinksUpToDate>
  <CharactersWithSpaces>47349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</cp:lastModifiedBy>
  <cp:revision>8</cp:revision>
  <cp:lastPrinted>1900-01-01T00:00:00Z</cp:lastPrinted>
  <dcterms:created xsi:type="dcterms:W3CDTF">2023-05-25T08:42:00Z</dcterms:created>
  <dcterms:modified xsi:type="dcterms:W3CDTF">2023-06-08T07:14:00Z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