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16DEB" w14:textId="77777777" w:rsidR="00323ABD" w:rsidRDefault="00323ABD" w:rsidP="00323A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R5s230387</w:t>
        </w:r>
      </w:fldSimple>
    </w:p>
    <w:p w14:paraId="2752CFE7" w14:textId="77777777" w:rsidR="00323ABD" w:rsidRDefault="00000000" w:rsidP="00323A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3ABD" w:rsidRPr="00BA51D9">
          <w:rPr>
            <w:b/>
            <w:noProof/>
            <w:sz w:val="24"/>
          </w:rPr>
          <w:t>Online</w:t>
        </w:r>
      </w:fldSimple>
      <w:r w:rsidR="00323ABD">
        <w:rPr>
          <w:b/>
          <w:noProof/>
          <w:sz w:val="24"/>
        </w:rPr>
        <w:t xml:space="preserve">, </w:t>
      </w:r>
      <w:r w:rsidR="00323ABD">
        <w:fldChar w:fldCharType="begin"/>
      </w:r>
      <w:r w:rsidR="00323ABD">
        <w:instrText xml:space="preserve"> DOCPROPERTY  Country  \* MERGEFORMAT </w:instrText>
      </w:r>
      <w:r w:rsidR="00323ABD">
        <w:fldChar w:fldCharType="end"/>
      </w:r>
      <w:r w:rsidR="00323ABD">
        <w:rPr>
          <w:b/>
          <w:noProof/>
          <w:sz w:val="24"/>
        </w:rPr>
        <w:t xml:space="preserve">, </w:t>
      </w:r>
      <w:fldSimple w:instr=" DOCPROPERTY  StartDate  \* MERGEFORMAT ">
        <w:r w:rsidR="00323ABD" w:rsidRPr="00BA51D9">
          <w:rPr>
            <w:b/>
            <w:noProof/>
            <w:sz w:val="24"/>
          </w:rPr>
          <w:t>9th Dec 2022</w:t>
        </w:r>
      </w:fldSimple>
      <w:r w:rsidR="00323ABD">
        <w:rPr>
          <w:b/>
          <w:noProof/>
          <w:sz w:val="24"/>
        </w:rPr>
        <w:t xml:space="preserve"> - </w:t>
      </w:r>
      <w:fldSimple w:instr=" DOCPROPERTY  EndDate  \* MERGEFORMAT ">
        <w:r w:rsidR="00323ABD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ABD" w14:paraId="760FDE04" w14:textId="77777777" w:rsidTr="00323A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E8A64" w14:textId="77777777" w:rsidR="00323ABD" w:rsidRDefault="00323ABD" w:rsidP="00323A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3ABD" w14:paraId="7BACC9DE" w14:textId="77777777" w:rsidTr="00323A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5286D" w14:textId="77777777" w:rsidR="00323ABD" w:rsidRDefault="00323ABD" w:rsidP="00323A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3ABD" w14:paraId="781804E9" w14:textId="77777777" w:rsidTr="00323A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9358C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14:paraId="3631047A" w14:textId="77777777" w:rsidTr="00323ABD">
        <w:tc>
          <w:tcPr>
            <w:tcW w:w="142" w:type="dxa"/>
            <w:tcBorders>
              <w:left w:val="single" w:sz="4" w:space="0" w:color="auto"/>
            </w:tcBorders>
          </w:tcPr>
          <w:p w14:paraId="4C8162AB" w14:textId="77777777"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B31610" w14:textId="77777777" w:rsidR="00323ABD" w:rsidRPr="00410371" w:rsidRDefault="00000000" w:rsidP="00323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3AB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362126B" w14:textId="77777777" w:rsidR="00323ABD" w:rsidRDefault="00323ABD" w:rsidP="00323A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96BF6" w14:textId="77777777" w:rsidR="00323ABD" w:rsidRPr="00410371" w:rsidRDefault="00000000" w:rsidP="00323A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3ABD" w:rsidRPr="00410371">
                <w:rPr>
                  <w:b/>
                  <w:noProof/>
                  <w:sz w:val="28"/>
                </w:rPr>
                <w:t>3089</w:t>
              </w:r>
            </w:fldSimple>
          </w:p>
        </w:tc>
        <w:tc>
          <w:tcPr>
            <w:tcW w:w="709" w:type="dxa"/>
          </w:tcPr>
          <w:p w14:paraId="1B5F9516" w14:textId="77777777" w:rsidR="00323ABD" w:rsidRDefault="00323ABD" w:rsidP="00323A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722DE" w14:textId="77777777" w:rsidR="00323ABD" w:rsidRPr="00410371" w:rsidRDefault="00000000" w:rsidP="00323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3AB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316921" w14:textId="77777777" w:rsidR="00323ABD" w:rsidRDefault="00323ABD" w:rsidP="00323A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9ADF99" w14:textId="77777777" w:rsidR="00323ABD" w:rsidRPr="00410371" w:rsidRDefault="00000000" w:rsidP="00323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3AB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0A46E" w14:textId="77777777" w:rsidR="00323ABD" w:rsidRDefault="00323ABD" w:rsidP="00323ABD">
            <w:pPr>
              <w:pStyle w:val="CRCoverPage"/>
              <w:spacing w:after="0"/>
              <w:rPr>
                <w:noProof/>
              </w:rPr>
            </w:pPr>
          </w:p>
        </w:tc>
      </w:tr>
      <w:tr w:rsidR="00323ABD" w14:paraId="49B6B8E8" w14:textId="77777777" w:rsidTr="00323A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5811C" w14:textId="77777777" w:rsidR="00323ABD" w:rsidRDefault="00323ABD" w:rsidP="00323ABD">
            <w:pPr>
              <w:pStyle w:val="CRCoverPage"/>
              <w:spacing w:after="0"/>
              <w:rPr>
                <w:noProof/>
              </w:rPr>
            </w:pPr>
          </w:p>
        </w:tc>
      </w:tr>
      <w:tr w:rsidR="00323ABD" w14:paraId="1C20296D" w14:textId="77777777" w:rsidTr="00323A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07CCB" w14:textId="77777777" w:rsidR="00323ABD" w:rsidRPr="00F25D98" w:rsidRDefault="00323ABD" w:rsidP="00323A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3ABD" w14:paraId="30ECBB42" w14:textId="77777777" w:rsidTr="00323ABD">
        <w:tc>
          <w:tcPr>
            <w:tcW w:w="9641" w:type="dxa"/>
            <w:gridSpan w:val="9"/>
          </w:tcPr>
          <w:p w14:paraId="18E1FE7D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88F26" w14:textId="77777777" w:rsidR="00323ABD" w:rsidRDefault="00323ABD" w:rsidP="00323A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ABD" w14:paraId="34905F70" w14:textId="77777777" w:rsidTr="00323ABD">
        <w:tc>
          <w:tcPr>
            <w:tcW w:w="2835" w:type="dxa"/>
          </w:tcPr>
          <w:p w14:paraId="02F852D1" w14:textId="77777777" w:rsidR="00323ABD" w:rsidRDefault="00323ABD" w:rsidP="00323A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8DBD46" w14:textId="77777777"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2D363" w14:textId="77777777" w:rsidR="00323ABD" w:rsidRDefault="00323ABD" w:rsidP="00323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946D33" w14:textId="77777777" w:rsidR="00323ABD" w:rsidRDefault="00323ABD" w:rsidP="00323A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E0BD5" w14:textId="77777777" w:rsidR="00323ABD" w:rsidRDefault="00323ABD" w:rsidP="00323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8896BC" w14:textId="77777777" w:rsidR="00323ABD" w:rsidRDefault="00323ABD" w:rsidP="00323A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884" w14:textId="77777777" w:rsidR="00323ABD" w:rsidRDefault="00323ABD" w:rsidP="00323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E6E136" w14:textId="77777777"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AA59D" w14:textId="77777777" w:rsidR="00323ABD" w:rsidRDefault="00323ABD" w:rsidP="00323A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A18A4" w14:textId="77777777" w:rsidR="00323ABD" w:rsidRDefault="00323ABD" w:rsidP="00323A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ABD" w14:paraId="6D8A89AC" w14:textId="77777777" w:rsidTr="00323ABD">
        <w:tc>
          <w:tcPr>
            <w:tcW w:w="9640" w:type="dxa"/>
            <w:gridSpan w:val="11"/>
          </w:tcPr>
          <w:p w14:paraId="158013F6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14:paraId="1F7CE328" w14:textId="77777777" w:rsidTr="00323A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D08C5C" w14:textId="77777777"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58F72" w14:textId="77777777" w:rsidR="00323ABD" w:rsidRDefault="00000000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3ABD">
                <w:t>Correction to function fl_TC_8_1_4_3_2And5_TestBody</w:t>
              </w:r>
            </w:fldSimple>
          </w:p>
        </w:tc>
      </w:tr>
      <w:tr w:rsidR="00323ABD" w14:paraId="3387314E" w14:textId="77777777" w:rsidTr="00323ABD">
        <w:tc>
          <w:tcPr>
            <w:tcW w:w="1843" w:type="dxa"/>
            <w:tcBorders>
              <w:left w:val="single" w:sz="4" w:space="0" w:color="auto"/>
            </w:tcBorders>
          </w:tcPr>
          <w:p w14:paraId="152327BC" w14:textId="77777777"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8259A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14:paraId="55512E8F" w14:textId="77777777" w:rsidTr="00323ABD">
        <w:tc>
          <w:tcPr>
            <w:tcW w:w="1843" w:type="dxa"/>
            <w:tcBorders>
              <w:left w:val="single" w:sz="4" w:space="0" w:color="auto"/>
            </w:tcBorders>
          </w:tcPr>
          <w:p w14:paraId="647B4531" w14:textId="77777777"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A558F" w14:textId="77777777" w:rsidR="00323ABD" w:rsidRDefault="00000000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23ABD">
                <w:rPr>
                  <w:noProof/>
                </w:rPr>
                <w:t>ROHDE &amp; SCHWARZ</w:t>
              </w:r>
            </w:fldSimple>
          </w:p>
        </w:tc>
      </w:tr>
      <w:tr w:rsidR="00323ABD" w14:paraId="7D12F728" w14:textId="77777777" w:rsidTr="00323ABD">
        <w:tc>
          <w:tcPr>
            <w:tcW w:w="1843" w:type="dxa"/>
            <w:tcBorders>
              <w:left w:val="single" w:sz="4" w:space="0" w:color="auto"/>
            </w:tcBorders>
          </w:tcPr>
          <w:p w14:paraId="2673F519" w14:textId="77777777"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E8F0E" w14:textId="77777777" w:rsidR="00323ABD" w:rsidRDefault="00323ABD" w:rsidP="00323AB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23ABD" w14:paraId="2013EFDE" w14:textId="77777777" w:rsidTr="00323ABD">
        <w:tc>
          <w:tcPr>
            <w:tcW w:w="1843" w:type="dxa"/>
            <w:tcBorders>
              <w:left w:val="single" w:sz="4" w:space="0" w:color="auto"/>
            </w:tcBorders>
          </w:tcPr>
          <w:p w14:paraId="5BA0A906" w14:textId="77777777"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12FCF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14:paraId="484606BE" w14:textId="77777777" w:rsidTr="00323ABD">
        <w:tc>
          <w:tcPr>
            <w:tcW w:w="1843" w:type="dxa"/>
            <w:tcBorders>
              <w:left w:val="single" w:sz="4" w:space="0" w:color="auto"/>
            </w:tcBorders>
          </w:tcPr>
          <w:p w14:paraId="37E5DF0E" w14:textId="77777777"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AAF9E6" w14:textId="77777777" w:rsidR="00323ABD" w:rsidRDefault="00000000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3ABD"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41AFEB" w14:textId="77777777" w:rsidR="00323ABD" w:rsidRDefault="00323ABD" w:rsidP="00323A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68929" w14:textId="77777777" w:rsidR="00323ABD" w:rsidRDefault="00323ABD" w:rsidP="00323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8CBFB" w14:textId="77777777" w:rsidR="00323ABD" w:rsidRDefault="00000000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3ABD">
                <w:rPr>
                  <w:noProof/>
                </w:rPr>
                <w:t>2023-05-04</w:t>
              </w:r>
            </w:fldSimple>
          </w:p>
        </w:tc>
      </w:tr>
      <w:tr w:rsidR="00323ABD" w14:paraId="3F8B8D5F" w14:textId="77777777" w:rsidTr="00323ABD">
        <w:tc>
          <w:tcPr>
            <w:tcW w:w="1843" w:type="dxa"/>
            <w:tcBorders>
              <w:left w:val="single" w:sz="4" w:space="0" w:color="auto"/>
            </w:tcBorders>
          </w:tcPr>
          <w:p w14:paraId="417D8775" w14:textId="77777777"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C26494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949C6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AFF9C2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0D7699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BD" w14:paraId="02FABDF5" w14:textId="77777777" w:rsidTr="00323A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B3B6B" w14:textId="77777777" w:rsidR="00323ABD" w:rsidRDefault="00323ABD" w:rsidP="00323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363C5" w14:textId="77777777" w:rsidR="00323ABD" w:rsidRDefault="00000000" w:rsidP="00323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3A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7459E" w14:textId="77777777" w:rsidR="00323ABD" w:rsidRDefault="00323ABD" w:rsidP="00323A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6C26C" w14:textId="77777777" w:rsidR="00323ABD" w:rsidRDefault="00323ABD" w:rsidP="00323A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D852C" w14:textId="77777777" w:rsidR="00323ABD" w:rsidRDefault="00000000" w:rsidP="00323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3ABD">
                <w:rPr>
                  <w:noProof/>
                </w:rPr>
                <w:t>Rel-17</w:t>
              </w:r>
            </w:fldSimple>
          </w:p>
        </w:tc>
      </w:tr>
      <w:tr w:rsidR="00323ABD" w14:paraId="217945F0" w14:textId="77777777" w:rsidTr="00323A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612BA" w14:textId="77777777"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968A7" w14:textId="77777777" w:rsidR="00323ABD" w:rsidRDefault="00323ABD" w:rsidP="00323A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D09B8B" w14:textId="77777777" w:rsidR="00323ABD" w:rsidRDefault="00323ABD" w:rsidP="00323A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EC0B45" w14:textId="77777777" w:rsidR="00323ABD" w:rsidRPr="007C2097" w:rsidRDefault="00323ABD" w:rsidP="00323A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3ABD" w14:paraId="50D486BE" w14:textId="77777777" w:rsidTr="00323ABD">
        <w:tc>
          <w:tcPr>
            <w:tcW w:w="1843" w:type="dxa"/>
          </w:tcPr>
          <w:p w14:paraId="447CC2EE" w14:textId="77777777" w:rsidR="00323ABD" w:rsidRDefault="00323ABD" w:rsidP="00323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F0DE4" w14:textId="77777777" w:rsidR="00323ABD" w:rsidRDefault="00323ABD" w:rsidP="00323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14:paraId="36BD12AA" w14:textId="77777777" w:rsidTr="00323A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21998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C90BE" w14:textId="77777777"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According to TS</w:t>
            </w:r>
            <w:r w:rsidRPr="00894147">
              <w:rPr>
                <w:noProof/>
              </w:rPr>
              <w:t xml:space="preserve"> 38.331, 5.3.5.8.3: the UE shall, for each SRB, re-establish the RLC entity for the source PCell</w:t>
            </w:r>
            <w:r>
              <w:rPr>
                <w:noProof/>
              </w:rPr>
              <w:t xml:space="preserve">. But, SS will not retain the DRBs configuration on source Cell if its SRBs are already released. Therefore, for </w:t>
            </w:r>
            <w:r w:rsidRPr="00894147">
              <w:rPr>
                <w:noProof/>
              </w:rPr>
              <w:t>completeness</w:t>
            </w:r>
            <w:r>
              <w:rPr>
                <w:noProof/>
              </w:rPr>
              <w:t xml:space="preserve"> DRBs should also be released and reconfigured along with the SRBs and PDCP count should also be provided for all again.</w:t>
            </w:r>
          </w:p>
          <w:p w14:paraId="06A9AF87" w14:textId="77777777"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Due to SRBs release SS would not maintian </w:t>
            </w:r>
            <w:r w:rsidRPr="003C5D0A">
              <w:rPr>
                <w:noProof/>
              </w:rPr>
              <w:t>C-RNTI based contention resolution</w:t>
            </w:r>
            <w:r>
              <w:rPr>
                <w:noProof/>
              </w:rPr>
              <w:t>.</w:t>
            </w:r>
          </w:p>
          <w:p w14:paraId="36BF941A" w14:textId="77777777"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Security keys are lost with SRBs and DRB release.</w:t>
            </w:r>
          </w:p>
          <w:p w14:paraId="6EA17CEA" w14:textId="77777777"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FailureInformation message would come on SRB1 so stored PDCP count should be  applied before STEP 4 not after that.</w:t>
            </w:r>
          </w:p>
          <w:p w14:paraId="4442042F" w14:textId="77777777" w:rsidR="00B04B44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f_NR5GC_DAPS_HO_RRCReconfiguration_SSConfig</w:t>
            </w:r>
            <w:r>
              <w:rPr>
                <w:noProof/>
              </w:rPr>
              <w:t xml:space="preserve"> returns DRB PDCP count but it is not being stored to apply after STEP 10.</w:t>
            </w:r>
          </w:p>
          <w:p w14:paraId="33A75D8F" w14:textId="77777777" w:rsidR="00B04B44" w:rsidRPr="00D268E5" w:rsidRDefault="00B04B44" w:rsidP="00B04B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At STEP 7 </w:t>
            </w:r>
            <w:r w:rsidRPr="00C375C3">
              <w:rPr>
                <w:noProof/>
              </w:rPr>
              <w:t>RRCReconfiguration would be sent out after 700 +5 ms as per f_NR5GC_DAPS_HO_RRCReconfiguration_SSConfig</w:t>
            </w:r>
            <w:r>
              <w:rPr>
                <w:noProof/>
              </w:rPr>
              <w:t xml:space="preserve"> so STEP 8 T3 configration just after the call doesn’t provide enough time to transmit the rrc</w:t>
            </w:r>
            <w:r w:rsidRPr="00181D85">
              <w:rPr>
                <w:noProof/>
              </w:rPr>
              <w:t>Reconfiguration</w:t>
            </w:r>
            <w:r>
              <w:rPr>
                <w:noProof/>
              </w:rPr>
              <w:t xml:space="preserve"> message which leads a failure.</w:t>
            </w:r>
          </w:p>
        </w:tc>
      </w:tr>
      <w:tr w:rsidR="00B04B44" w14:paraId="3DEE349D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1C3D3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234BE" w14:textId="77777777" w:rsidR="00B04B44" w:rsidRPr="00D268E5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14:paraId="5997006C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551D5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160AD" w14:textId="77777777"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Stored PDCP count for SRBs and DRB before releasing all and reapplied once configured back including the DRB.</w:t>
            </w:r>
          </w:p>
          <w:p w14:paraId="57E68FE8" w14:textId="77777777"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7826A8">
              <w:rPr>
                <w:noProof/>
              </w:rPr>
              <w:t>Configure</w:t>
            </w:r>
            <w:r>
              <w:rPr>
                <w:noProof/>
              </w:rPr>
              <w:t>d</w:t>
            </w:r>
            <w:r w:rsidRPr="007826A8">
              <w:rPr>
                <w:noProof/>
              </w:rPr>
              <w:t xml:space="preserve"> CBRA CRNTI Based RACH procedure</w:t>
            </w:r>
            <w:r>
              <w:rPr>
                <w:noProof/>
              </w:rPr>
              <w:t>.</w:t>
            </w:r>
          </w:p>
          <w:p w14:paraId="432BA6ED" w14:textId="77777777"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Reapplied Security keys.</w:t>
            </w:r>
          </w:p>
          <w:p w14:paraId="7CAF9E4C" w14:textId="77777777"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Appl</w:t>
            </w:r>
            <w:r>
              <w:rPr>
                <w:noProof/>
              </w:rPr>
              <w:t>ied</w:t>
            </w:r>
            <w:r w:rsidRPr="00181D85">
              <w:rPr>
                <w:noProof/>
              </w:rPr>
              <w:t xml:space="preserve"> PDCP coun</w:t>
            </w:r>
            <w:r>
              <w:rPr>
                <w:noProof/>
              </w:rPr>
              <w:t>t on source cell just before the STEP 4 and removed    it after STEP 4.</w:t>
            </w:r>
          </w:p>
          <w:p w14:paraId="7858BF65" w14:textId="77777777"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Captured the DRB PDCP count value to apply on target cell after STEP 10.</w:t>
            </w:r>
          </w:p>
          <w:p w14:paraId="7FB37435" w14:textId="77777777" w:rsidR="00B04B44" w:rsidRDefault="00B04B44" w:rsidP="00B04B4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Added 800 ms dealy to allow the rrc</w:t>
            </w:r>
            <w:r w:rsidRPr="00C375C3">
              <w:rPr>
                <w:noProof/>
              </w:rPr>
              <w:t>Reconfiguration</w:t>
            </w:r>
            <w:r>
              <w:rPr>
                <w:noProof/>
              </w:rPr>
              <w:t xml:space="preserve"> transmission before applying T3 cell power changes to make the NR Cell 1 off.</w:t>
            </w:r>
          </w:p>
          <w:p w14:paraId="227E1276" w14:textId="77777777" w:rsidR="00B04B44" w:rsidRPr="00D268E5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B44" w14:paraId="5F308FA9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1AFC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FF0AB" w14:textId="77777777" w:rsidR="00B04B44" w:rsidRPr="00D268E5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14:paraId="4F08C63C" w14:textId="77777777" w:rsidTr="00323A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4216E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36D66" w14:textId="77777777" w:rsidR="00B04B44" w:rsidRPr="00D268E5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04B44" w14:paraId="15060B0F" w14:textId="77777777" w:rsidTr="00323ABD">
        <w:tc>
          <w:tcPr>
            <w:tcW w:w="2694" w:type="dxa"/>
            <w:gridSpan w:val="2"/>
          </w:tcPr>
          <w:p w14:paraId="1EA9C005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383995" w14:textId="77777777" w:rsidR="00B04B44" w:rsidRPr="00D268E5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14:paraId="4C0CDAB4" w14:textId="77777777" w:rsidTr="00323A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2F0BA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9E4D6" w14:textId="77777777" w:rsidR="00B04B44" w:rsidRPr="00D268E5" w:rsidRDefault="00B04B44" w:rsidP="00B04B44">
            <w:pPr>
              <w:pStyle w:val="CRCoverPage"/>
              <w:spacing w:after="0"/>
              <w:rPr>
                <w:noProof/>
              </w:rPr>
            </w:pPr>
            <w:r>
              <w:t>8.1.4.3.2.NR5GC, 8.1.4.3.5.NR5GC</w:t>
            </w:r>
          </w:p>
        </w:tc>
      </w:tr>
      <w:tr w:rsidR="00B04B44" w14:paraId="55D1CAE9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F19FD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4B648" w14:textId="77777777" w:rsidR="00B04B44" w:rsidRDefault="00B04B44" w:rsidP="00B04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B44" w14:paraId="2F0E7C88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235EB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B5A15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B85B6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C565CB" w14:textId="77777777" w:rsidR="00B04B44" w:rsidRDefault="00B04B44" w:rsidP="00B04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DEEBF3" w14:textId="77777777"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14:paraId="34A0C6A2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A2C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ABFBE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82C2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74928" w14:textId="77777777" w:rsidR="00B04B44" w:rsidRDefault="00B04B44" w:rsidP="00B04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E66F7" w14:textId="77777777"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14:paraId="42D49D6E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0F179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C6069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717D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FD9DFA" w14:textId="77777777" w:rsidR="00B04B44" w:rsidRDefault="00B04B44" w:rsidP="00B04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26A4C" w14:textId="77777777"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14:paraId="6565B4A1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86B29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3FACE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94DE" w14:textId="77777777" w:rsidR="00B04B44" w:rsidRDefault="00B04B44" w:rsidP="00B04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0CEEE" w14:textId="77777777" w:rsidR="00B04B44" w:rsidRDefault="00B04B44" w:rsidP="00B04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F68D6" w14:textId="77777777" w:rsidR="00B04B44" w:rsidRDefault="00B04B44" w:rsidP="00B04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B44" w14:paraId="73718859" w14:textId="77777777" w:rsidTr="00323A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F6AFE" w14:textId="77777777" w:rsidR="00B04B44" w:rsidRDefault="00B04B44" w:rsidP="00B04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85854" w14:textId="77777777" w:rsidR="00B04B44" w:rsidRDefault="00B04B44" w:rsidP="00B04B44">
            <w:pPr>
              <w:pStyle w:val="CRCoverPage"/>
              <w:spacing w:after="0"/>
              <w:rPr>
                <w:noProof/>
              </w:rPr>
            </w:pPr>
          </w:p>
        </w:tc>
      </w:tr>
      <w:tr w:rsidR="00B04B44" w14:paraId="54C5D79C" w14:textId="77777777" w:rsidTr="00323A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8A5A8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80A74" w14:textId="77777777" w:rsidR="00B04B44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B44" w:rsidRPr="008863B9" w14:paraId="35010845" w14:textId="77777777" w:rsidTr="00323A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D62D9" w14:textId="77777777" w:rsidR="00B04B44" w:rsidRPr="008863B9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5FD3D" w14:textId="77777777" w:rsidR="00B04B44" w:rsidRPr="008863B9" w:rsidRDefault="00B04B44" w:rsidP="00B04B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B44" w14:paraId="3104D8A1" w14:textId="77777777" w:rsidTr="00323A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0341" w14:textId="77777777" w:rsidR="00B04B44" w:rsidRDefault="00B04B44" w:rsidP="00B04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49354" w14:textId="77777777" w:rsidR="00B04B44" w:rsidRDefault="00B04B44" w:rsidP="00B04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F76D89" w14:textId="77777777" w:rsidR="00170893" w:rsidRDefault="00170893" w:rsidP="00170893">
      <w:pPr>
        <w:rPr>
          <w:noProof/>
        </w:rPr>
      </w:pPr>
    </w:p>
    <w:p w14:paraId="2C31DA77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6DBD4" w14:textId="77777777"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C0A4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408671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6A299AA" w14:textId="77777777" w:rsidR="00392BE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92BEA" w:rsidRPr="00FD0AA5">
        <w:rPr>
          <w:rFonts w:ascii="Arial" w:hAnsi="Arial" w:cs="Arial"/>
          <w:iCs/>
        </w:rPr>
        <w:t>Table of Contents</w:t>
      </w:r>
      <w:r w:rsidR="00392BEA">
        <w:tab/>
      </w:r>
      <w:r w:rsidR="00392BEA">
        <w:fldChar w:fldCharType="begin"/>
      </w:r>
      <w:r w:rsidR="00392BEA">
        <w:instrText xml:space="preserve"> PAGEREF _Toc134086712 \h </w:instrText>
      </w:r>
      <w:r w:rsidR="00392BEA">
        <w:fldChar w:fldCharType="separate"/>
      </w:r>
      <w:r w:rsidR="00392BEA">
        <w:t>3</w:t>
      </w:r>
      <w:r w:rsidR="00392BEA">
        <w:fldChar w:fldCharType="end"/>
      </w:r>
    </w:p>
    <w:p w14:paraId="76EDC2C1" w14:textId="77777777" w:rsidR="00392BEA" w:rsidRDefault="00392B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0AA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0AA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_Toc134086713 \h </w:instrText>
      </w:r>
      <w:r>
        <w:fldChar w:fldCharType="separate"/>
      </w:r>
      <w:r>
        <w:t>4</w:t>
      </w:r>
      <w:r>
        <w:fldChar w:fldCharType="end"/>
      </w:r>
    </w:p>
    <w:p w14:paraId="1A556891" w14:textId="77777777" w:rsidR="00392BEA" w:rsidRDefault="00392B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0AA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0AA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_Toc134086714 \h </w:instrText>
      </w:r>
      <w:r>
        <w:fldChar w:fldCharType="separate"/>
      </w:r>
      <w:r>
        <w:t>5</w:t>
      </w:r>
      <w:r>
        <w:fldChar w:fldCharType="end"/>
      </w:r>
    </w:p>
    <w:p w14:paraId="59993F4B" w14:textId="77777777" w:rsidR="00392BEA" w:rsidRDefault="00392BE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0A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0AA5">
        <w:rPr>
          <w:rFonts w:cs="Arial"/>
          <w:b/>
          <w:color w:val="000000"/>
          <w:lang w:eastAsia="en-GB"/>
        </w:rPr>
        <w:t>Function fl_TC_8_1_4_3_2And5_TestBody</w:t>
      </w:r>
      <w:r>
        <w:tab/>
      </w:r>
      <w:r>
        <w:fldChar w:fldCharType="begin"/>
      </w:r>
      <w:r>
        <w:instrText xml:space="preserve"> PAGEREF _Toc134086715 \h </w:instrText>
      </w:r>
      <w:r>
        <w:fldChar w:fldCharType="separate"/>
      </w:r>
      <w:r>
        <w:t>5</w:t>
      </w:r>
      <w:r>
        <w:fldChar w:fldCharType="end"/>
      </w:r>
    </w:p>
    <w:p w14:paraId="671DF80F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3C25329" w14:textId="77777777" w:rsidR="00446488" w:rsidRPr="00D268E5" w:rsidRDefault="00446488" w:rsidP="00287D5F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34086713"/>
      <w:r w:rsidRPr="00D268E5">
        <w:rPr>
          <w:rFonts w:cs="Arial"/>
        </w:rPr>
        <w:lastRenderedPageBreak/>
        <w:t>Overview</w:t>
      </w:r>
      <w:bookmarkEnd w:id="1"/>
      <w:bookmarkEnd w:id="2"/>
    </w:p>
    <w:p w14:paraId="50FCFB19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1439D88F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0A359DB3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5EF94E6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1330103A" w14:textId="77777777" w:rsidR="00446488" w:rsidRPr="00D268E5" w:rsidRDefault="00446488" w:rsidP="00446488"/>
    <w:p w14:paraId="35EB3E4A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1CC15FB9" w14:textId="77777777" w:rsidR="00446488" w:rsidRPr="00D268E5" w:rsidRDefault="00446488" w:rsidP="00287D5F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34086714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4181F095" w14:textId="77777777" w:rsidR="00F84478" w:rsidRPr="008974E7" w:rsidRDefault="00F84478" w:rsidP="00287D5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34086715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440B7F" w:rsidRPr="00440B7F">
        <w:rPr>
          <w:rFonts w:cs="Arial"/>
          <w:b/>
          <w:color w:val="000000"/>
          <w:lang w:eastAsia="en-GB"/>
        </w:rPr>
        <w:t>fl_TC_8_1_4_3_2And5_TestBody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09C86474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5CB2" w14:textId="77777777" w:rsidR="00F84478" w:rsidRPr="005E2E04" w:rsidRDefault="00F84478" w:rsidP="00323AB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6F7" w14:textId="77777777" w:rsidR="00F84478" w:rsidRPr="00454A4B" w:rsidRDefault="00454A4B" w:rsidP="00323ABD">
            <w:pPr>
              <w:pStyle w:val="CRCoverPage"/>
              <w:spacing w:after="0"/>
              <w:rPr>
                <w:noProof/>
              </w:rPr>
            </w:pPr>
            <w:r w:rsidRPr="00454A4B">
              <w:rPr>
                <w:noProof/>
              </w:rPr>
              <w:t>fl_TC_8_1_4_3_2And5_TestBody</w:t>
            </w:r>
          </w:p>
        </w:tc>
      </w:tr>
      <w:tr w:rsidR="00F84478" w:rsidRPr="00D268E5" w14:paraId="39281431" w14:textId="77777777" w:rsidTr="00546F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7DFF" w14:textId="77777777"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0E5" w14:textId="77777777" w:rsidR="0056250C" w:rsidRDefault="00326F3E" w:rsidP="00326F3E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894147">
              <w:rPr>
                <w:noProof/>
              </w:rPr>
              <w:t>TS</w:t>
            </w:r>
            <w:r w:rsidR="00894147" w:rsidRPr="00894147">
              <w:rPr>
                <w:noProof/>
              </w:rPr>
              <w:t xml:space="preserve"> 38.331, 5.3.5.8.3: the UE shall, for each SRB, re-establish the RLC entity for the source PCell</w:t>
            </w:r>
            <w:r w:rsidR="00894147">
              <w:rPr>
                <w:noProof/>
              </w:rPr>
              <w:t xml:space="preserve">. But, SS will not retain the DRBs configuration on source Cell if its SRBs are </w:t>
            </w:r>
            <w:r w:rsidR="00275807">
              <w:rPr>
                <w:noProof/>
              </w:rPr>
              <w:t xml:space="preserve">already </w:t>
            </w:r>
            <w:r w:rsidR="00894147">
              <w:rPr>
                <w:noProof/>
              </w:rPr>
              <w:t xml:space="preserve">released. Therefore, for </w:t>
            </w:r>
            <w:r w:rsidR="00894147" w:rsidRPr="00894147">
              <w:rPr>
                <w:noProof/>
              </w:rPr>
              <w:t>completeness</w:t>
            </w:r>
            <w:r w:rsidR="00894147">
              <w:rPr>
                <w:noProof/>
              </w:rPr>
              <w:t xml:space="preserve"> DRBs should also be released and reconfigured along with the SRBs and PDCP count should also be provided for all again.</w:t>
            </w:r>
          </w:p>
          <w:p w14:paraId="6325A230" w14:textId="77777777" w:rsidR="007826A8" w:rsidRDefault="007826A8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Due to SRBs release SS would not maintian </w:t>
            </w:r>
            <w:r w:rsidR="003C5D0A" w:rsidRPr="003C5D0A">
              <w:rPr>
                <w:noProof/>
              </w:rPr>
              <w:t>C-RNTI based contention resolution</w:t>
            </w:r>
            <w:r w:rsidR="00181D85">
              <w:rPr>
                <w:noProof/>
              </w:rPr>
              <w:t>.</w:t>
            </w:r>
          </w:p>
          <w:p w14:paraId="35CBF2D7" w14:textId="77777777" w:rsidR="00181D85" w:rsidRDefault="00181D85" w:rsidP="00287D5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Security keys are lost with SRBs and DRB release.</w:t>
            </w:r>
          </w:p>
          <w:p w14:paraId="6C2FEF0E" w14:textId="77777777" w:rsidR="00181D85" w:rsidRDefault="00181D85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FailureInformation message would come on SRB1 so stored PDCP count should</w:t>
            </w:r>
            <w:r w:rsidR="00220567">
              <w:rPr>
                <w:noProof/>
              </w:rPr>
              <w:t xml:space="preserve"> be </w:t>
            </w:r>
            <w:r>
              <w:rPr>
                <w:noProof/>
              </w:rPr>
              <w:t xml:space="preserve"> appl</w:t>
            </w:r>
            <w:r w:rsidR="00220567">
              <w:rPr>
                <w:noProof/>
              </w:rPr>
              <w:t>ied</w:t>
            </w:r>
            <w:r>
              <w:rPr>
                <w:noProof/>
              </w:rPr>
              <w:t xml:space="preserve"> before STEP 4 not after that.</w:t>
            </w:r>
          </w:p>
          <w:p w14:paraId="05F2DAD5" w14:textId="77777777" w:rsidR="00181D85" w:rsidRDefault="00181D85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f_NR5GC_DAPS_HO_RRCReconfiguration_SSConfig</w:t>
            </w:r>
            <w:r>
              <w:rPr>
                <w:noProof/>
              </w:rPr>
              <w:t xml:space="preserve"> returns DRB PDCP count but it is not being stored to apply </w:t>
            </w:r>
            <w:r w:rsidR="00D2234A">
              <w:rPr>
                <w:noProof/>
              </w:rPr>
              <w:t>after STEP 10</w:t>
            </w:r>
            <w:r>
              <w:rPr>
                <w:noProof/>
              </w:rPr>
              <w:t>.</w:t>
            </w:r>
          </w:p>
          <w:p w14:paraId="50C1E2D6" w14:textId="77777777" w:rsidR="00894147" w:rsidRPr="00092B08" w:rsidRDefault="00C375C3" w:rsidP="00287D5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At STEP 7 </w:t>
            </w:r>
            <w:r w:rsidRPr="00C375C3">
              <w:rPr>
                <w:noProof/>
              </w:rPr>
              <w:t>RRCReconfiguration would be sent out after 700 +5 ms as per f_NR5GC_DAPS_HO_RRCReconfiguration_SSConfig</w:t>
            </w:r>
            <w:r>
              <w:rPr>
                <w:noProof/>
              </w:rPr>
              <w:t xml:space="preserve"> so STEP 8 T3 configration just after the call doesn’t provide enough </w:t>
            </w:r>
            <w:r w:rsidR="006111F2">
              <w:rPr>
                <w:noProof/>
              </w:rPr>
              <w:t xml:space="preserve">time </w:t>
            </w:r>
            <w:r>
              <w:rPr>
                <w:noProof/>
              </w:rPr>
              <w:t>to transmit the rrc</w:t>
            </w:r>
            <w:r w:rsidR="006111F2" w:rsidRPr="00181D85">
              <w:rPr>
                <w:noProof/>
              </w:rPr>
              <w:t>Reconfiguration</w:t>
            </w:r>
            <w:r>
              <w:rPr>
                <w:noProof/>
              </w:rPr>
              <w:t xml:space="preserve"> message which leads a failure. </w:t>
            </w:r>
          </w:p>
        </w:tc>
      </w:tr>
      <w:tr w:rsidR="00F84478" w:rsidRPr="00D268E5" w14:paraId="448D4723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7D95" w14:textId="77777777"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988A" w14:textId="77777777" w:rsidR="00591369" w:rsidRDefault="00AF35F3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Stored PDCP count for SRBs and DRB before releasing all and reapplied once configured back including the DRB.</w:t>
            </w:r>
          </w:p>
          <w:p w14:paraId="5141D70D" w14:textId="77777777" w:rsidR="00AF35F3" w:rsidRDefault="007826A8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 w:rsidRPr="007826A8">
              <w:rPr>
                <w:noProof/>
              </w:rPr>
              <w:t>Configure</w:t>
            </w:r>
            <w:r w:rsidR="006111F2">
              <w:rPr>
                <w:noProof/>
              </w:rPr>
              <w:t>d</w:t>
            </w:r>
            <w:r w:rsidRPr="007826A8">
              <w:rPr>
                <w:noProof/>
              </w:rPr>
              <w:t xml:space="preserve"> CBRA CRNTI Based RACH procedure</w:t>
            </w:r>
            <w:r w:rsidR="006111F2">
              <w:rPr>
                <w:noProof/>
              </w:rPr>
              <w:t>.</w:t>
            </w:r>
          </w:p>
          <w:p w14:paraId="65E3DD4B" w14:textId="77777777" w:rsidR="00181D85" w:rsidRDefault="00181D85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Reapplied Security keys.</w:t>
            </w:r>
          </w:p>
          <w:p w14:paraId="71AD82B3" w14:textId="77777777" w:rsidR="00181D85" w:rsidRDefault="00181D85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 w:rsidRPr="00181D85">
              <w:rPr>
                <w:noProof/>
              </w:rPr>
              <w:t>Appl</w:t>
            </w:r>
            <w:r>
              <w:rPr>
                <w:noProof/>
              </w:rPr>
              <w:t>ied</w:t>
            </w:r>
            <w:r w:rsidRPr="00181D85">
              <w:rPr>
                <w:noProof/>
              </w:rPr>
              <w:t xml:space="preserve"> PDCP coun</w:t>
            </w:r>
            <w:r>
              <w:rPr>
                <w:noProof/>
              </w:rPr>
              <w:t>t on source cell just before the STEP 4 and removed it after STEP 4.</w:t>
            </w:r>
          </w:p>
          <w:p w14:paraId="287C01EB" w14:textId="77777777" w:rsidR="00181D85" w:rsidRDefault="00181D85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Captured the DRB PDCP count value to apply on target cell after STEP 10.</w:t>
            </w:r>
          </w:p>
          <w:p w14:paraId="386255A2" w14:textId="77777777" w:rsidR="00C375C3" w:rsidRDefault="00C375C3" w:rsidP="00287D5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Added 800 ms dealy </w:t>
            </w:r>
            <w:r w:rsidR="006111F2">
              <w:rPr>
                <w:noProof/>
              </w:rPr>
              <w:t xml:space="preserve">to </w:t>
            </w:r>
            <w:r>
              <w:rPr>
                <w:noProof/>
              </w:rPr>
              <w:t xml:space="preserve">allow the </w:t>
            </w:r>
            <w:r w:rsidR="006111F2">
              <w:rPr>
                <w:noProof/>
              </w:rPr>
              <w:t>rrc</w:t>
            </w:r>
            <w:r w:rsidRPr="00C375C3">
              <w:rPr>
                <w:noProof/>
              </w:rPr>
              <w:t>Reconfiguration</w:t>
            </w:r>
            <w:r>
              <w:rPr>
                <w:noProof/>
              </w:rPr>
              <w:t xml:space="preserve"> transmission before applying T3 cell power changes</w:t>
            </w:r>
            <w:r w:rsidR="006111F2">
              <w:rPr>
                <w:noProof/>
              </w:rPr>
              <w:t xml:space="preserve"> to make the NR Cell 1 off</w:t>
            </w:r>
            <w:r>
              <w:rPr>
                <w:noProof/>
              </w:rPr>
              <w:t>.</w:t>
            </w:r>
          </w:p>
          <w:p w14:paraId="2F7C09B6" w14:textId="77777777" w:rsidR="00C375C3" w:rsidRPr="00092B08" w:rsidRDefault="00C375C3" w:rsidP="00AF35F3">
            <w:pPr>
              <w:pStyle w:val="CRCoverPage"/>
              <w:spacing w:after="0"/>
              <w:rPr>
                <w:noProof/>
              </w:rPr>
            </w:pPr>
          </w:p>
        </w:tc>
      </w:tr>
      <w:tr w:rsidR="00F84478" w:rsidRPr="001D039E" w14:paraId="3519EBC3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025" w14:textId="77777777"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1C1" w14:textId="77777777" w:rsidR="00F84478" w:rsidRPr="001D039E" w:rsidRDefault="007F31A5" w:rsidP="00323ABD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\</w:t>
            </w:r>
            <w:r w:rsidR="00440B7F">
              <w:t xml:space="preserve"> </w:t>
            </w:r>
            <w:r w:rsidR="00440B7F" w:rsidRPr="00440B7F">
              <w:rPr>
                <w:rFonts w:ascii="Arial" w:hAnsi="Arial" w:cs="Arial"/>
                <w:sz w:val="18"/>
                <w:szCs w:val="18"/>
                <w:lang w:eastAsia="en-GB"/>
              </w:rPr>
              <w:t>NR5GC\8_1_4\RRC_DAPS_Handover_NR5GC.ttcn</w:t>
            </w:r>
          </w:p>
        </w:tc>
      </w:tr>
      <w:tr w:rsidR="00F84478" w:rsidRPr="00D268E5" w14:paraId="17FB86E7" w14:textId="77777777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58BA" w14:textId="77777777" w:rsidR="00F84478" w:rsidRPr="005E2E04" w:rsidRDefault="00F84478" w:rsidP="00323AB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2D3" w14:textId="5FD889EB" w:rsidR="00F84478" w:rsidRPr="00AB0A17" w:rsidRDefault="00AB0A17" w:rsidP="00AB0A1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</w:pPr>
            <w:r w:rsidRPr="00AB0A17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Rejected.</w:t>
            </w:r>
            <w:r w:rsidR="00C2119D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 xml:space="preserve"> SS should not release DRB if not instructed to do so. The issue may be revisited at a future TTCN workshop.</w:t>
            </w:r>
          </w:p>
          <w:p w14:paraId="3BA492E6" w14:textId="1B66D465" w:rsidR="00AB0A17" w:rsidRPr="002E444B" w:rsidRDefault="002E444B" w:rsidP="002E444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</w:pPr>
            <w:r w:rsidRPr="002E444B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Not needed.</w:t>
            </w:r>
            <w: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 xml:space="preserve"> The UE is not </w:t>
            </w:r>
            <w:proofErr w:type="spellStart"/>
            <w: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suppose to</w:t>
            </w:r>
            <w:proofErr w:type="spellEnd"/>
            <w: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 xml:space="preserve"> start a PRACH procedure.</w:t>
            </w:r>
            <w:r w:rsidRPr="002E444B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 xml:space="preserve"> </w:t>
            </w:r>
          </w:p>
          <w:p w14:paraId="25E57B34" w14:textId="381C6704" w:rsidR="00936E8D" w:rsidRDefault="002E444B" w:rsidP="00AB0A1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 for SRBs. DRB should not have been released.</w:t>
            </w:r>
          </w:p>
          <w:p w14:paraId="50873ADD" w14:textId="77777777" w:rsidR="002E444B" w:rsidRDefault="002E444B" w:rsidP="00AB0A1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lastRenderedPageBreak/>
              <w:t>Accepted.</w:t>
            </w:r>
          </w:p>
          <w:p w14:paraId="7170F464" w14:textId="77777777" w:rsidR="002E444B" w:rsidRDefault="002E444B" w:rsidP="00AB0A1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 to get the count from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Pr="002E444B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f_NR5GC_DAPS_HO_RRCReconfiguration_SSConfig, but the count is already set after step 8.</w:t>
            </w:r>
          </w:p>
          <w:p w14:paraId="5D36BCF2" w14:textId="05F70EE6" w:rsidR="002E444B" w:rsidRPr="00AB0A17" w:rsidRDefault="002E444B" w:rsidP="00AB0A1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Accepted.</w:t>
            </w:r>
          </w:p>
        </w:tc>
      </w:tr>
    </w:tbl>
    <w:p w14:paraId="2773107B" w14:textId="77777777" w:rsidR="00F84478" w:rsidRDefault="00F84478" w:rsidP="00F84478">
      <w:pPr>
        <w:rPr>
          <w:lang w:eastAsia="en-GB"/>
        </w:rPr>
      </w:pPr>
    </w:p>
    <w:p w14:paraId="044BF9E2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7EC89E7A" w14:textId="77777777" w:rsidTr="008E3F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33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function fl_TC_8_1_4_3_2And5_TestBody(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298EC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858434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D1A282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3F842C5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4CA54E2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7CB444D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2AC21D6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EE2FC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AD180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7F99E2" w14:textId="77777777" w:rsidR="00A83062" w:rsidRPr="00222BA8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v_PdcpCountInfoList1; //@sic R5s221242 sic@</w:t>
            </w:r>
          </w:p>
          <w:p w14:paraId="243F6F09" w14:textId="77777777" w:rsidR="00A83062" w:rsidRPr="00222BA8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v_PdcpCountInfoList2; //@sic R5s221242 sic@</w:t>
            </w:r>
          </w:p>
          <w:p w14:paraId="3093708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222B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//@sic R5s221242 sic@</w:t>
            </w:r>
          </w:p>
          <w:p w14:paraId="2350D717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6F58645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D0E7FC0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), // TC n/a for FR2</w:t>
            </w:r>
          </w:p>
          <w:p w14:paraId="2047C54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tsc_NR_SuitableIntraFreqCellSSS_EPRE_FR1,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7C6867D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4C65B47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74CA47EC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0F36162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level to T0</w:t>
            </w:r>
          </w:p>
          <w:p w14:paraId="28FBD15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(v_CellPowerList_AtT0);</w:t>
            </w:r>
          </w:p>
          <w:p w14:paraId="5F9A0EC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34E565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Configuration of Target Cell for no RACH response transmission)</w:t>
            </w:r>
          </w:p>
          <w:p w14:paraId="6C51210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6C81AC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B7A0F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A7ED5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to order UE to perform DAPS handover to NR Cell 2.</w:t>
            </w:r>
          </w:p>
          <w:p w14:paraId="0848FDD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is configured as DAPS bearer.</w:t>
            </w:r>
          </w:p>
          <w:p w14:paraId="73401C2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84047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v_RACH_ConfigGeneric.preambleTransMax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:= n200; // Table 8.1.4.3.2.3.3-4</w:t>
            </w:r>
          </w:p>
          <w:p w14:paraId="4CABABE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f_NR5GC_RRCReconfiguration_IntraNR_HO_DAPS(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EFC8E9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39FB91B9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(false, tsc_NR_38508_NextHopChainingCount),</w:t>
            </w:r>
          </w:p>
          <w:p w14:paraId="0312427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6E8BD9E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32EEC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AFFF95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0CD099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AB69B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7A02FC6C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(v_CellPowerList_AtT1);</w:t>
            </w:r>
          </w:p>
          <w:p w14:paraId="5F9AB9F0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DC0C05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//Acc. 38.331, 5.3.5.8.3: the UE shall, for each SRB, re-establish the RLC entity for the source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. When we release an SRB in the SS, the PDCP count is lost, so we need to set it to the original value once the SRB is configured again.</w:t>
            </w:r>
          </w:p>
          <w:p w14:paraId="0DC601D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14:paraId="00428AA1" w14:textId="77777777" w:rsidR="00A83062" w:rsidRPr="00114B63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v_PdcpCountInfoList1 := </w:t>
            </w:r>
            <w:proofErr w:type="spell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(p_SourceCellId,tsc_NR_RbId_SRB1);</w:t>
            </w:r>
          </w:p>
          <w:p w14:paraId="13CCE1F6" w14:textId="77777777" w:rsidR="00A83062" w:rsidRPr="00114B63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v_PdcpCountInfoList2 := </w:t>
            </w:r>
            <w:proofErr w:type="spell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(p_SourceCellId,tsc_NR_RbId_SRB2);</w:t>
            </w:r>
          </w:p>
          <w:p w14:paraId="360558E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114B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v_PdcpCountInfoList1 &amp; v_PdcpCountInfoList2;</w:t>
            </w:r>
          </w:p>
          <w:p w14:paraId="0631A45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D263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{}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7B8A8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D263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7D675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F1F40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3-4"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2AB92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5s?</w:t>
            </w:r>
          </w:p>
          <w:p w14:paraId="370F0C5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failureType-r16 set to daps-failure on NR Cell 1 within 5s?</w:t>
            </w:r>
          </w:p>
          <w:p w14:paraId="5759AF1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>t_Wait.start;</w:t>
            </w:r>
          </w:p>
          <w:p w14:paraId="269EC96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 {</w:t>
            </w:r>
          </w:p>
          <w:p w14:paraId="34A0D879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[] t_Wait.timeout{}</w:t>
            </w:r>
          </w:p>
          <w:p w14:paraId="199D56F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[]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cr_38508_RRCReestablishmentRequest(?, ?))){</w:t>
            </w:r>
          </w:p>
          <w:p w14:paraId="441D7C9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40D42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14:paraId="64174084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13072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(car_NR_SRB1_RrcPdu_IND 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cr_38508_FailureInformation(-, cr_FailureInformation_v1610({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daps_failure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})))){ //@sic R5s221242 sic@</w:t>
            </w:r>
          </w:p>
          <w:p w14:paraId="540759E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101BC7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(__FILE__, __LINE__, "Step 4"); //@sic R5s221242 sic@</w:t>
            </w:r>
          </w:p>
          <w:p w14:paraId="3A06719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441897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42CC7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14:paraId="7AAA698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f_NR_SS_PdcpCount_Set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769EAB97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29C5E7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9A071C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f_NR5GC_DAPS_HO_CheckDataPath(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"Step 5");</w:t>
            </w:r>
          </w:p>
          <w:p w14:paraId="390F8EF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D8D9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5E12EE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"T2".</w:t>
            </w:r>
          </w:p>
          <w:p w14:paraId="5C0900F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(v_CellPowerList_AtT2);</w:t>
            </w:r>
          </w:p>
          <w:p w14:paraId="6076C8A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FCFFCB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EDE70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74C436E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64A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</w:t>
            </w: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_NR5GC_DAPS_HO_RRCReconfiguration_SSConfig(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7A38F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E7624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B1E068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"T3" and waits 300ms to ensure T310 expires in NR Cell 1.</w:t>
            </w:r>
          </w:p>
          <w:p w14:paraId="4EFAF2D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(v_CellPowerList_AtT3);</w:t>
            </w:r>
          </w:p>
          <w:p w14:paraId="0C42DBBB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(0.3); //@sic R5s221242 sic@</w:t>
            </w:r>
          </w:p>
          <w:p w14:paraId="7BF43C3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3B62AE5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9-10"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98803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on NR Cell 2.</w:t>
            </w:r>
          </w:p>
          <w:p w14:paraId="1B7B7C79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2?</w:t>
            </w:r>
          </w:p>
          <w:p w14:paraId="6B62F42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f_NR5GC_DAPS_HO_RACHProcedure_RRCReconfigurationComplete(p_TargetCellId,</w:t>
            </w:r>
          </w:p>
          <w:p w14:paraId="4E3DD0AA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"Step 10",</w:t>
            </w:r>
          </w:p>
          <w:p w14:paraId="347AE8B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6A3DAD75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cs_NR_RACH_ConfigDedicated_Uplink(cs_38508_RACH_ConfigDedicated(v_RACH_ConfigGeneric, -,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5B34559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1C38361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on NR Cell 2?</w:t>
            </w:r>
          </w:p>
          <w:p w14:paraId="4493E2B3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f_NR5GC_DAPS_HO_CheckDataPath(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"Step 11");</w:t>
            </w:r>
          </w:p>
          <w:p w14:paraId="786CCB49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BFB3B2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12-13"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5D7706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condition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DAPS_HO_ReleaseSource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in NR Cell 2.</w:t>
            </w:r>
          </w:p>
          <w:p w14:paraId="7DAC0655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14:paraId="4B7BD86C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, -, false); //@sic R5-230116 sic@</w:t>
            </w:r>
          </w:p>
          <w:p w14:paraId="692A96A7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f_NR5GC_DAPS_HO_SourceRelease_SSConfig(</w:t>
            </w:r>
            <w:proofErr w:type="spellStart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E26255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4E30C4F" w14:textId="77777777" w:rsidR="00A83062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5BD35F" w14:textId="77777777" w:rsidR="00F84478" w:rsidRPr="00A83062" w:rsidRDefault="00A83062" w:rsidP="00A830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306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7174ACA6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24103FBD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361DA1FD" w14:textId="77777777" w:rsidTr="008E3F9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AA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function fl_TC_8_1_4_3_2And5_TestBody(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5B32C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5B8B62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31655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14098CA8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4D65B889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52653FC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114B9CB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C8DF65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v_RadioBearerList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222BA8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//WA#WI=1045399</w:t>
            </w:r>
          </w:p>
          <w:p w14:paraId="612EEC4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2B175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NR_DRBInfoList_Type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v_DRBInfoList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  <w:r w:rsid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14:paraId="702A48C1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NR_SecurityParams_Type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v_RRC_SecurityParams;</w:t>
            </w:r>
            <w:r w:rsidR="009478D0" w:rsidRPr="009478D0">
              <w:rPr>
                <w:highlight w:val="yellow"/>
              </w:rPr>
              <w:t xml:space="preserve"> </w:t>
            </w:r>
            <w:r w:rsidR="009478D0">
              <w:rPr>
                <w:highlight w:val="yellow"/>
              </w:rPr>
              <w:t xml:space="preserve">                                     </w:t>
            </w:r>
            <w:r w:rsidR="009478D0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14:paraId="2135F52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0A6EF9" w14:textId="77777777" w:rsidR="009B06A0" w:rsidRPr="009478D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v_PdcpCountInfoList1; //@sic R5s221242 sic@</w:t>
            </w:r>
          </w:p>
          <w:p w14:paraId="61501AD3" w14:textId="77777777" w:rsidR="009B06A0" w:rsidRPr="009478D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78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v_PdcpCountInfoList2; //@sic R5s221242 sic@</w:t>
            </w:r>
          </w:p>
          <w:p w14:paraId="5921FEB9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78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//var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//@sic R5s221242 sic@</w:t>
            </w:r>
          </w:p>
          <w:p w14:paraId="0835D288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13DA5E49" w14:textId="77777777" w:rsidR="009B06A0" w:rsidRPr="001311DD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14:paraId="3B5FD6CF" w14:textId="77777777" w:rsidR="009B06A0" w:rsidRPr="00EE36E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var IntegerList_Type v_DrbIdList ;</w:t>
            </w:r>
            <w:r w:rsidR="00EE36E4" w:rsidRPr="00EE36E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//WA#WI=1045399</w:t>
            </w:r>
          </w:p>
          <w:p w14:paraId="66C09731" w14:textId="77777777" w:rsidR="009B06A0" w:rsidRPr="001311DD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F5BF8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//WA#WI=1045399</w:t>
            </w:r>
          </w:p>
          <w:p w14:paraId="05752465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template(value)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NR_RachProcedureConfig_Type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311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14:paraId="7A01F84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v_NR_PdcpCountInfoList_DRB</w:t>
            </w:r>
            <w:proofErr w:type="spellEnd"/>
            <w:r w:rsidRPr="00F431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="00EE36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EE36E4" w:rsidRPr="009478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</w:t>
            </w:r>
          </w:p>
          <w:p w14:paraId="389DACF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401EB3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), // TC n/a for FR2</w:t>
            </w:r>
          </w:p>
          <w:p w14:paraId="28AA0C4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tsc_NR_SuitableIntraFreqCellSSS_EPRE_FR1,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1EA6C5F5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7F0515A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tsc_NR_ServingCellSSS_EPRE_FR1,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011BA23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)}; // TC n/a for FR2</w:t>
            </w:r>
          </w:p>
          <w:p w14:paraId="1C2B2B5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//Set power level to T0</w:t>
            </w:r>
          </w:p>
          <w:p w14:paraId="3F2B73A4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(v_CellPowerList_AtT0);</w:t>
            </w:r>
          </w:p>
          <w:p w14:paraId="01002C4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AFDC9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Configuration of Target Cell for no RACH response transmission)</w:t>
            </w:r>
          </w:p>
          <w:p w14:paraId="3BAF42B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9E1C4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AE939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603D7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to order UE to perform DAPS handover to NR Cell 2.</w:t>
            </w:r>
          </w:p>
          <w:p w14:paraId="682256D1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is configured as DAPS bearer.</w:t>
            </w:r>
          </w:p>
          <w:p w14:paraId="08697B4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f_NR_CellInfo_GetRACH_ConfigGeneric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ABF79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v_RACH_ConfigGeneric.preambleTransMax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:= n200; // Table 8.1.4.3.2.3.3-4</w:t>
            </w:r>
          </w:p>
          <w:p w14:paraId="4D47162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f_NR5GC_RRCReconfiguration_IntraNR_HO_DAPS(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2ABBE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-,</w:t>
            </w:r>
          </w:p>
          <w:p w14:paraId="7176600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(false, tsc_NR_38508_NextHopChainingCount),</w:t>
            </w:r>
          </w:p>
          <w:p w14:paraId="654FF79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47D9408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8D667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(cas_NR_SRB1_RrcPdu_REQ(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FA1B561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B840B4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96F39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660C86A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(v_CellPowerList_AtT1);</w:t>
            </w:r>
          </w:p>
          <w:p w14:paraId="0997A758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FB7E3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//Acc. 38.331, 5.3.5.8.3: the UE shall, for each SRB, re-establish the RLC entity for the source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. When we release an SRB in the SS, the PDCP count is lost, so we need to set it to the original value once the SRB is configured again.</w:t>
            </w:r>
          </w:p>
          <w:p w14:paraId="6024B92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14:paraId="7BDFCC1B" w14:textId="77777777" w:rsidR="009B06A0" w:rsidRPr="00B93F15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//v_PdcpCountInfoList1 := </w:t>
            </w:r>
            <w:proofErr w:type="spell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(p_SourceCellId,tsc_NR_RbId_SRB1); Not needed</w:t>
            </w:r>
          </w:p>
          <w:p w14:paraId="53A617D3" w14:textId="77777777" w:rsidR="009B06A0" w:rsidRPr="00B93F15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//v_PdcpCountInfoList2 := </w:t>
            </w:r>
            <w:proofErr w:type="spell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(p_SourceCellId,tsc_NR_RbId_SRB2); Not needed</w:t>
            </w:r>
          </w:p>
          <w:p w14:paraId="25ECE8C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v_PdcpCountInfoList</w:t>
            </w:r>
            <w:proofErr w:type="spellEnd"/>
            <w:r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v_PdcpCountInfoList1 &amp; v_PdcpCountInfoList2; </w:t>
            </w:r>
            <w:r w:rsidR="00F11E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r w:rsidR="00FA0A05" w:rsidRPr="00B93F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 needed</w:t>
            </w:r>
          </w:p>
          <w:p w14:paraId="0CAAB5B8" w14:textId="77777777" w:rsidR="00B93F15" w:rsidRDefault="00B93F15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0A19C1" w14:textId="77777777" w:rsidR="00B93F15" w:rsidRPr="009F6394" w:rsidRDefault="00B93F15" w:rsidP="00B93F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 Get PDCP count info for SRBs and DRBs before releasing.</w:t>
            </w:r>
          </w:p>
          <w:p w14:paraId="7A8AC6A5" w14:textId="77777777" w:rsidR="00B93F15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8F3975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//WA#WI=1045399</w:t>
            </w:r>
          </w:p>
          <w:p w14:paraId="74028228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481B4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); //WA#WI=1045399 - release </w:t>
            </w:r>
            <w:r w:rsidR="00FA0A05">
              <w:rPr>
                <w:rFonts w:ascii="Courier New" w:hAnsi="Courier New" w:cs="Courier New"/>
                <w:color w:val="000000"/>
                <w:lang w:eastAsia="de-DE"/>
              </w:rPr>
              <w:t xml:space="preserve">DRB </w:t>
            </w: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as well.</w:t>
            </w:r>
          </w:p>
          <w:p w14:paraId="2C4BA8F2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Configure SRBs and DRBs again not just the SRBs.</w:t>
            </w:r>
          </w:p>
          <w:p w14:paraId="6D9D1531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v_DRBInfoList := f_NR5GC_MobileInfo_GetDRBInfoList();//WA#WI=1045399</w:t>
            </w:r>
          </w:p>
          <w:p w14:paraId="3E42EB5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v_RadioBearerList := f_NR5GC_GetRadioBearerList(v_DRBInfoList);//WA#WI=1045399</w:t>
            </w:r>
          </w:p>
          <w:p w14:paraId="284C44A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RadioBearerList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);//WA#WI=1045399</w:t>
            </w:r>
          </w:p>
          <w:p w14:paraId="10F2636F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DD459B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//WA#WI=1045399 - Configure CBRA CRNTI Based RACH procedure again as it has been lost with SRBs release. </w:t>
            </w:r>
          </w:p>
          <w:p w14:paraId="6CC4328F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DD47D54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cs_NR_RachProcedureConfig_CBRA_CrntiBased(v_NR_PhysicalParameters, -, -, -,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cs_NR_AssignedBWPs_InitialBWP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1BD8D03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f_NR_SS_RachProcedureConfig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7B89982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E5EDAA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//WA#WI=1045399 - Reapply security keys.</w:t>
            </w:r>
          </w:p>
          <w:p w14:paraId="22DB59A4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f_NR_Security_Get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</w:p>
          <w:p w14:paraId="540ABBF9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v_RRC_SecurityParams.AS_Ciphering.ActTimeList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f_NR_RRC_CipherActTime_GetCurrent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false, -,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//@sic R5s220123 sic@</w:t>
            </w:r>
          </w:p>
          <w:p w14:paraId="3ADA1FAA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f_NR_SS_RRC_EnableIntProt_CiphULandDL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CFD9F49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v_RRC_SecurityParams.AS_Integrity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8D4AE41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v_RRC_SecurityParams.AS_Ciphering</w:t>
            </w:r>
            <w:proofErr w:type="spellEnd"/>
          </w:p>
          <w:p w14:paraId="622DBB51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); // @sic R5s191200_r2 sic@</w:t>
            </w:r>
          </w:p>
          <w:p w14:paraId="0F780C1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B75676A" w14:textId="77777777" w:rsidR="009B06A0" w:rsidRPr="009F6394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//WA#WI=1045399 - Apply PDCP count on Cell again so that it can handle messages from UE correctly. i.e.,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FailureInformation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on SRB1</w:t>
            </w:r>
          </w:p>
          <w:p w14:paraId="320D0DC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f_NR_SS_PdcpCount_Set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p_SourceCellId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9D71F1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3-4"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D11A0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5s?</w:t>
            </w:r>
          </w:p>
          <w:p w14:paraId="4CE0B332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failureType-r16 set to daps-failure on NR Cell 1 within 5s?</w:t>
            </w:r>
          </w:p>
          <w:p w14:paraId="63475C8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>t_Wait.start;</w:t>
            </w:r>
          </w:p>
          <w:p w14:paraId="43B59F4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alt {</w:t>
            </w:r>
          </w:p>
          <w:p w14:paraId="29AD3B45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[] t_Wait.timeout{}</w:t>
            </w:r>
          </w:p>
          <w:p w14:paraId="75C787E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[]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(car_NR_SRB0_RrcPdu_IND 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cr_38508_RRCReestablishmentRequest(?, ?))){</w:t>
            </w:r>
          </w:p>
          <w:p w14:paraId="02B6825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B3052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received on NR Cell 1");</w:t>
            </w:r>
          </w:p>
          <w:p w14:paraId="24DA19F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23E7CF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(car_NR_SRB1_RrcPdu_IND 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cr_38508_FailureInformation(-, cr_FailureInformation_v1610({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daps_failure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})))){ //@sic R5s221242 sic@</w:t>
            </w:r>
          </w:p>
          <w:p w14:paraId="2280D56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889FA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(__FILE__, __LINE__, "Step 4"); //@sic R5s221242 sic@</w:t>
            </w:r>
          </w:p>
          <w:p w14:paraId="6B61701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4169C9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8326F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R5s221242 sic@</w:t>
            </w:r>
          </w:p>
          <w:p w14:paraId="3C7A120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12FAB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28828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f_NR5GC_DAPS_HO_CheckDataPath(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"Step 5");</w:t>
            </w:r>
          </w:p>
          <w:p w14:paraId="3624B5F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6653D2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AA7FE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changes the power level setting according to the row "T2".</w:t>
            </w:r>
          </w:p>
          <w:p w14:paraId="18F86D0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(v_CellPowerList_AtT2);</w:t>
            </w:r>
          </w:p>
          <w:p w14:paraId="0D7B3EF2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2A937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6930D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700); // 700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1683DA2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v_NR_PdcpCountInfoList_DRB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f_NR5GC_DAPS_HO_RRCReconfiguration_SSConfig(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543A5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501731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(0.8); //WA#WI=1045399</w:t>
            </w:r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– Allow enough time to transmit </w:t>
            </w:r>
            <w:proofErr w:type="spellStart"/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rrcReconfiguration</w:t>
            </w:r>
            <w:proofErr w:type="spellEnd"/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</w:t>
            </w:r>
          </w:p>
          <w:p w14:paraId="209693F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B7F493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"T3" and waits 300ms to ensure T310 expires in NR Cell 1.</w:t>
            </w:r>
          </w:p>
          <w:p w14:paraId="6B2E96E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60CEA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(v_CellPowerList_AtT3);</w:t>
            </w:r>
          </w:p>
          <w:p w14:paraId="1DE58EE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(0.3); //@sic R5s221242 sic@</w:t>
            </w:r>
          </w:p>
          <w:p w14:paraId="0AA7F57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881470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428F8F9F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9-10"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858EB2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Random Access Response to respond to the latest preamble on NR Cell 2.</w:t>
            </w:r>
          </w:p>
          <w:p w14:paraId="56C0048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2?</w:t>
            </w:r>
          </w:p>
          <w:p w14:paraId="1F7A7BEC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f_NR5GC_DAPS_HO_RACHProcedure_RRCReconfigurationComplete(p_TargetCellId,</w:t>
            </w:r>
          </w:p>
          <w:p w14:paraId="38F0CE26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"Step 10",</w:t>
            </w:r>
          </w:p>
          <w:p w14:paraId="0921513D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14:paraId="5E3644EF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cs_NR_RACH_ConfigDedicated_Uplink(cs_38508_RACH_ConfigDedicated(v_RACH_ConfigGeneric, -,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f_NR_CellInfo_GetSSB_Index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62FF725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D36F6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6662B98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f_NR_SS_PdcpCount_Set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p_TargetCellId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v_NR_PdcpCountInfoList_DRB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F63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//WA#WI=1045399</w:t>
            </w:r>
            <w:r w:rsidR="00FA0A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 Set DRB PDCP count. </w:t>
            </w:r>
          </w:p>
          <w:p w14:paraId="28A34A4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643F89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E62CC7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50CF78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340E2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of the first PDU session on NR Cell 2?</w:t>
            </w:r>
          </w:p>
          <w:p w14:paraId="2F0ED23E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f_NR5GC_DAPS_HO_CheckDataPath(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"Step 11");</w:t>
            </w:r>
          </w:p>
          <w:p w14:paraId="66A46EA9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3636F0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12-13"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E68475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condition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DAPS_HO_ReleaseSource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in NR Cell 2.</w:t>
            </w:r>
          </w:p>
          <w:p w14:paraId="2D744C3B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14:paraId="619D3119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  f_NR5GC_DAPS_HO_SourceRelease(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, -, false); //@sic R5-230116 sic@</w:t>
            </w:r>
          </w:p>
          <w:p w14:paraId="667178B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f_NR5GC_DAPS_HO_SourceRelease_SSConfig(</w:t>
            </w:r>
            <w:proofErr w:type="spellStart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A315FF2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33AA1BA" w14:textId="77777777" w:rsidR="009B06A0" w:rsidRPr="009B06A0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5B3C1B" w14:textId="77777777" w:rsidR="00F84478" w:rsidRPr="00D624CC" w:rsidRDefault="009B06A0" w:rsidP="009B0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6A0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  <w:bookmarkEnd w:id="7"/>
      <w:bookmarkEnd w:id="8"/>
      <w:bookmarkEnd w:id="9"/>
    </w:tbl>
    <w:p w14:paraId="29DC3A02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B8A5" w14:textId="77777777" w:rsidR="005F59E1" w:rsidRDefault="005F59E1">
      <w:r>
        <w:separator/>
      </w:r>
    </w:p>
  </w:endnote>
  <w:endnote w:type="continuationSeparator" w:id="0">
    <w:p w14:paraId="7BD809A8" w14:textId="77777777" w:rsidR="005F59E1" w:rsidRDefault="005F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FA79" w14:textId="77777777" w:rsidR="00323ABD" w:rsidRDefault="00323A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2543" w14:textId="77777777" w:rsidR="00323ABD" w:rsidRDefault="00323A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CD59" w14:textId="77777777" w:rsidR="00323ABD" w:rsidRDefault="00323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EEAC" w14:textId="77777777" w:rsidR="005F59E1" w:rsidRDefault="005F59E1">
      <w:r>
        <w:separator/>
      </w:r>
    </w:p>
  </w:footnote>
  <w:footnote w:type="continuationSeparator" w:id="0">
    <w:p w14:paraId="022F9AFD" w14:textId="77777777" w:rsidR="005F59E1" w:rsidRDefault="005F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70D4" w14:textId="77777777" w:rsidR="00323ABD" w:rsidRDefault="00323A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CF1E965" wp14:editId="6793BB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7777D1CC" w14:textId="77777777"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CF1E96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7777D1CC" w14:textId="77777777"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2A879" w14:textId="77777777"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99F626E" wp14:editId="628FCC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17AA316" w14:textId="77777777"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99F626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17AA316" w14:textId="77777777"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70FE" w14:textId="77777777"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943AD5" wp14:editId="6EA1DF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441560FA" w14:textId="77777777"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1943AD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441560FA" w14:textId="77777777"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D91D" w14:textId="77777777"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31AA1E2" wp14:editId="3FC145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502C5E1E" w14:textId="77777777"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1AA1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502C5E1E" w14:textId="77777777"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9D69" w14:textId="77777777" w:rsidR="00323ABD" w:rsidRDefault="00323AB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485B749" wp14:editId="48D563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5CAD5FB5" w14:textId="77777777"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485B74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5CAD5FB5" w14:textId="77777777"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51601" w14:textId="77777777" w:rsidR="00323ABD" w:rsidRDefault="00323AB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D56382E" wp14:editId="2FB616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109BCE73" w14:textId="77777777" w:rsidR="00323ABD" w:rsidRPr="00A11327" w:rsidRDefault="00323ABD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D56382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109BCE73" w14:textId="77777777" w:rsidR="00323ABD" w:rsidRPr="00A11327" w:rsidRDefault="00323ABD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377DC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6290E98"/>
    <w:multiLevelType w:val="hybridMultilevel"/>
    <w:tmpl w:val="19E4A0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D7D1A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9934D6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32593C"/>
    <w:multiLevelType w:val="hybridMultilevel"/>
    <w:tmpl w:val="9B2A2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2610771">
    <w:abstractNumId w:val="1"/>
  </w:num>
  <w:num w:numId="2" w16cid:durableId="353582788">
    <w:abstractNumId w:val="3"/>
  </w:num>
  <w:num w:numId="3" w16cid:durableId="149560828">
    <w:abstractNumId w:val="5"/>
  </w:num>
  <w:num w:numId="4" w16cid:durableId="792485186">
    <w:abstractNumId w:val="0"/>
  </w:num>
  <w:num w:numId="5" w16cid:durableId="130439489">
    <w:abstractNumId w:val="4"/>
  </w:num>
  <w:num w:numId="6" w16cid:durableId="6093571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4F44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076E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4B8B"/>
    <w:rsid w:val="00107D54"/>
    <w:rsid w:val="00107D63"/>
    <w:rsid w:val="00110BA0"/>
    <w:rsid w:val="00114B63"/>
    <w:rsid w:val="00115E3D"/>
    <w:rsid w:val="00116C31"/>
    <w:rsid w:val="00122A23"/>
    <w:rsid w:val="00124321"/>
    <w:rsid w:val="00125C00"/>
    <w:rsid w:val="001264F5"/>
    <w:rsid w:val="001266F9"/>
    <w:rsid w:val="001311DD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1D85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3BA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D66"/>
    <w:rsid w:val="001D039E"/>
    <w:rsid w:val="001D0F0C"/>
    <w:rsid w:val="001D0FE2"/>
    <w:rsid w:val="001D0FF7"/>
    <w:rsid w:val="001D268E"/>
    <w:rsid w:val="001D2A82"/>
    <w:rsid w:val="001D5D00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0567"/>
    <w:rsid w:val="00222BA8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59ED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807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87D5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444B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3ABD"/>
    <w:rsid w:val="00326F3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53E1"/>
    <w:rsid w:val="003867ED"/>
    <w:rsid w:val="00386DF4"/>
    <w:rsid w:val="0038702C"/>
    <w:rsid w:val="003879CE"/>
    <w:rsid w:val="00392BEA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3F14"/>
    <w:rsid w:val="003C5D0A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1663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B7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4A4B"/>
    <w:rsid w:val="00456D9F"/>
    <w:rsid w:val="004579BB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2F4E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5798"/>
    <w:rsid w:val="005E6154"/>
    <w:rsid w:val="005F0E8B"/>
    <w:rsid w:val="005F202F"/>
    <w:rsid w:val="005F400C"/>
    <w:rsid w:val="005F59E1"/>
    <w:rsid w:val="005F6E82"/>
    <w:rsid w:val="0060014C"/>
    <w:rsid w:val="00600608"/>
    <w:rsid w:val="006022D5"/>
    <w:rsid w:val="00602A22"/>
    <w:rsid w:val="006039DF"/>
    <w:rsid w:val="006074DF"/>
    <w:rsid w:val="00607A6C"/>
    <w:rsid w:val="006111F2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4AC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1F93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26A8"/>
    <w:rsid w:val="00783BE8"/>
    <w:rsid w:val="00792342"/>
    <w:rsid w:val="00793FBC"/>
    <w:rsid w:val="0079738A"/>
    <w:rsid w:val="007975D8"/>
    <w:rsid w:val="007977A8"/>
    <w:rsid w:val="007A1017"/>
    <w:rsid w:val="007A4396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3E0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E29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77FF4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147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5F8E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17DC9"/>
    <w:rsid w:val="009219EE"/>
    <w:rsid w:val="0092425D"/>
    <w:rsid w:val="00924986"/>
    <w:rsid w:val="00924F96"/>
    <w:rsid w:val="00930A46"/>
    <w:rsid w:val="00930D52"/>
    <w:rsid w:val="0093260B"/>
    <w:rsid w:val="00933747"/>
    <w:rsid w:val="009357BB"/>
    <w:rsid w:val="00936E8D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478D0"/>
    <w:rsid w:val="00950B4B"/>
    <w:rsid w:val="00951CEA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1117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A0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19FD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6394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48E4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1557"/>
    <w:rsid w:val="00A83062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0A17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3D32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5F3"/>
    <w:rsid w:val="00AF3D3C"/>
    <w:rsid w:val="00AF40D7"/>
    <w:rsid w:val="00AF512C"/>
    <w:rsid w:val="00AF5BF8"/>
    <w:rsid w:val="00AF7C6D"/>
    <w:rsid w:val="00B02C1B"/>
    <w:rsid w:val="00B036C9"/>
    <w:rsid w:val="00B047FD"/>
    <w:rsid w:val="00B04B44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107A"/>
    <w:rsid w:val="00B37BCD"/>
    <w:rsid w:val="00B40169"/>
    <w:rsid w:val="00B43183"/>
    <w:rsid w:val="00B43189"/>
    <w:rsid w:val="00B4556A"/>
    <w:rsid w:val="00B4650B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3F15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3EFF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119D"/>
    <w:rsid w:val="00C259BF"/>
    <w:rsid w:val="00C31147"/>
    <w:rsid w:val="00C31799"/>
    <w:rsid w:val="00C33A7F"/>
    <w:rsid w:val="00C35D29"/>
    <w:rsid w:val="00C375C3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36F2"/>
    <w:rsid w:val="00C94DFE"/>
    <w:rsid w:val="00C95985"/>
    <w:rsid w:val="00C9684B"/>
    <w:rsid w:val="00C97500"/>
    <w:rsid w:val="00C979AE"/>
    <w:rsid w:val="00CB4BF5"/>
    <w:rsid w:val="00CB4F71"/>
    <w:rsid w:val="00CB51CC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34A"/>
    <w:rsid w:val="00D24991"/>
    <w:rsid w:val="00D26380"/>
    <w:rsid w:val="00D268E5"/>
    <w:rsid w:val="00D26F54"/>
    <w:rsid w:val="00D27507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454E3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2AA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131A"/>
    <w:rsid w:val="00EE282C"/>
    <w:rsid w:val="00EE2833"/>
    <w:rsid w:val="00EE36E4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1EEA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3189"/>
    <w:rsid w:val="00F46C2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447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0A05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D7EF6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4F1C5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50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H4VU7HTV54JD-1231737843-983</_dlc_DocId>
    <_dlc_DocIdUrl xmlns="05fef6b6-48ff-4793-a586-dff4857ec2fd">
      <Url>https://sharepoint.rsint.net/teams/MRT_Dev/_layouts/15/DocIdRedir.aspx?ID=H4VU7HTV54JD-1231737843-983</Url>
      <Description>H4VU7HTV54JD-1231737843-983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39DECF-E8F3-4741-AEF2-88B5BF8E5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BF9AC-4254-4A0C-BD82-8D8688B64C4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A9424DF4-5812-4A24-9659-30D6DD555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C006B4-29E7-4964-8ACD-E9C149DBA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311771-E8FE-4CE5-B463-7825E8921A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</TotalTime>
  <Pages>13</Pages>
  <Words>3343</Words>
  <Characters>19057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DAPS_Tcs_81432_81435</vt:lpstr>
      <vt:lpstr>MTG_TITLE</vt:lpstr>
    </vt:vector>
  </TitlesOfParts>
  <Company>3GPP Support Team</Company>
  <LinksUpToDate>false</LinksUpToDate>
  <CharactersWithSpaces>22356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DAPS_Tcs_81432_81435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2023-05-04T15:31:00Z</dcterms:created>
  <dcterms:modified xsi:type="dcterms:W3CDTF">2023-06-09T09:32:00Z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3c59dc42-90f5-44c9-9a5b-40cb059898db</vt:lpwstr>
  </property>
</Properties>
</file>