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68E75" w14:textId="77777777" w:rsidR="00C0206A" w:rsidRDefault="00C0206A" w:rsidP="00C0206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R5s230376</w:t>
        </w:r>
      </w:fldSimple>
    </w:p>
    <w:p w14:paraId="0FA3E46A" w14:textId="77777777" w:rsidR="00C0206A" w:rsidRDefault="00C34DA1" w:rsidP="00C0206A">
      <w:pPr>
        <w:pStyle w:val="CRCoverPage"/>
        <w:outlineLvl w:val="0"/>
        <w:rPr>
          <w:b/>
          <w:noProof/>
          <w:sz w:val="24"/>
        </w:rPr>
      </w:pPr>
      <w:fldSimple w:instr=" DOCPROPERTY  Location  \* MERGEFORMAT ">
        <w:r w:rsidR="00C0206A" w:rsidRPr="00BA51D9">
          <w:rPr>
            <w:b/>
            <w:noProof/>
            <w:sz w:val="24"/>
          </w:rPr>
          <w:t>Online</w:t>
        </w:r>
      </w:fldSimple>
      <w:r w:rsidR="00C0206A">
        <w:rPr>
          <w:b/>
          <w:noProof/>
          <w:sz w:val="24"/>
        </w:rPr>
        <w:t xml:space="preserve">, </w:t>
      </w:r>
      <w:r w:rsidR="00C0206A">
        <w:fldChar w:fldCharType="begin"/>
      </w:r>
      <w:r w:rsidR="00C0206A">
        <w:instrText xml:space="preserve"> DOCPROPERTY  Country  \* MERGEFORMAT </w:instrText>
      </w:r>
      <w:r w:rsidR="00C0206A">
        <w:fldChar w:fldCharType="end"/>
      </w:r>
      <w:r w:rsidR="00C0206A">
        <w:rPr>
          <w:b/>
          <w:noProof/>
          <w:sz w:val="24"/>
        </w:rPr>
        <w:t xml:space="preserve">, </w:t>
      </w:r>
      <w:fldSimple w:instr=" DOCPROPERTY  StartDate  \* MERGEFORMAT ">
        <w:r w:rsidR="00C0206A" w:rsidRPr="00BA51D9">
          <w:rPr>
            <w:b/>
            <w:noProof/>
            <w:sz w:val="24"/>
          </w:rPr>
          <w:t>9th Dec 2022</w:t>
        </w:r>
      </w:fldSimple>
      <w:r w:rsidR="00C0206A">
        <w:rPr>
          <w:b/>
          <w:noProof/>
          <w:sz w:val="24"/>
        </w:rPr>
        <w:t xml:space="preserve"> - </w:t>
      </w:r>
      <w:fldSimple w:instr=" DOCPROPERTY  EndDate  \* MERGEFORMAT ">
        <w:r w:rsidR="00C0206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6A" w14:paraId="18697B0E" w14:textId="77777777" w:rsidTr="002D7B78">
        <w:tc>
          <w:tcPr>
            <w:tcW w:w="9641" w:type="dxa"/>
            <w:gridSpan w:val="9"/>
            <w:tcBorders>
              <w:top w:val="single" w:sz="4" w:space="0" w:color="auto"/>
              <w:left w:val="single" w:sz="4" w:space="0" w:color="auto"/>
              <w:right w:val="single" w:sz="4" w:space="0" w:color="auto"/>
            </w:tcBorders>
          </w:tcPr>
          <w:p w14:paraId="1D7E7C0B" w14:textId="77777777" w:rsidR="00C0206A" w:rsidRDefault="00C0206A" w:rsidP="002D7B78">
            <w:pPr>
              <w:pStyle w:val="CRCoverPage"/>
              <w:spacing w:after="0"/>
              <w:jc w:val="right"/>
              <w:rPr>
                <w:i/>
                <w:noProof/>
              </w:rPr>
            </w:pPr>
            <w:r>
              <w:rPr>
                <w:i/>
                <w:noProof/>
                <w:sz w:val="14"/>
              </w:rPr>
              <w:t>CR-Form-v12.2</w:t>
            </w:r>
          </w:p>
        </w:tc>
      </w:tr>
      <w:tr w:rsidR="00C0206A" w14:paraId="71FDAE63" w14:textId="77777777" w:rsidTr="002D7B78">
        <w:tc>
          <w:tcPr>
            <w:tcW w:w="9641" w:type="dxa"/>
            <w:gridSpan w:val="9"/>
            <w:tcBorders>
              <w:left w:val="single" w:sz="4" w:space="0" w:color="auto"/>
              <w:right w:val="single" w:sz="4" w:space="0" w:color="auto"/>
            </w:tcBorders>
          </w:tcPr>
          <w:p w14:paraId="21A27F63" w14:textId="77777777" w:rsidR="00C0206A" w:rsidRDefault="00C0206A" w:rsidP="002D7B78">
            <w:pPr>
              <w:pStyle w:val="CRCoverPage"/>
              <w:spacing w:after="0"/>
              <w:jc w:val="center"/>
              <w:rPr>
                <w:noProof/>
              </w:rPr>
            </w:pPr>
            <w:r>
              <w:rPr>
                <w:b/>
                <w:noProof/>
                <w:sz w:val="32"/>
              </w:rPr>
              <w:t>CHANGE REQUEST</w:t>
            </w:r>
          </w:p>
        </w:tc>
      </w:tr>
      <w:tr w:rsidR="00C0206A" w14:paraId="2EC61FC1" w14:textId="77777777" w:rsidTr="002D7B78">
        <w:tc>
          <w:tcPr>
            <w:tcW w:w="9641" w:type="dxa"/>
            <w:gridSpan w:val="9"/>
            <w:tcBorders>
              <w:left w:val="single" w:sz="4" w:space="0" w:color="auto"/>
              <w:right w:val="single" w:sz="4" w:space="0" w:color="auto"/>
            </w:tcBorders>
          </w:tcPr>
          <w:p w14:paraId="2C17F95D" w14:textId="77777777" w:rsidR="00C0206A" w:rsidRDefault="00C0206A" w:rsidP="002D7B78">
            <w:pPr>
              <w:pStyle w:val="CRCoverPage"/>
              <w:spacing w:after="0"/>
              <w:rPr>
                <w:noProof/>
                <w:sz w:val="8"/>
                <w:szCs w:val="8"/>
              </w:rPr>
            </w:pPr>
          </w:p>
        </w:tc>
      </w:tr>
      <w:tr w:rsidR="00C0206A" w14:paraId="667BA9DD" w14:textId="77777777" w:rsidTr="002D7B78">
        <w:tc>
          <w:tcPr>
            <w:tcW w:w="142" w:type="dxa"/>
            <w:tcBorders>
              <w:left w:val="single" w:sz="4" w:space="0" w:color="auto"/>
            </w:tcBorders>
          </w:tcPr>
          <w:p w14:paraId="01BD0715" w14:textId="77777777" w:rsidR="00C0206A" w:rsidRDefault="00C0206A" w:rsidP="002D7B78">
            <w:pPr>
              <w:pStyle w:val="CRCoverPage"/>
              <w:spacing w:after="0"/>
              <w:jc w:val="right"/>
              <w:rPr>
                <w:noProof/>
              </w:rPr>
            </w:pPr>
          </w:p>
        </w:tc>
        <w:tc>
          <w:tcPr>
            <w:tcW w:w="1559" w:type="dxa"/>
            <w:shd w:val="pct30" w:color="FFFF00" w:fill="auto"/>
          </w:tcPr>
          <w:p w14:paraId="4BC56D8C" w14:textId="77777777" w:rsidR="00C0206A" w:rsidRPr="00410371" w:rsidRDefault="00C34DA1" w:rsidP="002D7B78">
            <w:pPr>
              <w:pStyle w:val="CRCoverPage"/>
              <w:spacing w:after="0"/>
              <w:jc w:val="right"/>
              <w:rPr>
                <w:b/>
                <w:noProof/>
                <w:sz w:val="28"/>
              </w:rPr>
            </w:pPr>
            <w:fldSimple w:instr=" DOCPROPERTY  Spec#  \* MERGEFORMAT ">
              <w:r w:rsidR="00C0206A" w:rsidRPr="00410371">
                <w:rPr>
                  <w:b/>
                  <w:noProof/>
                  <w:sz w:val="28"/>
                </w:rPr>
                <w:t>38.523-3</w:t>
              </w:r>
            </w:fldSimple>
          </w:p>
        </w:tc>
        <w:tc>
          <w:tcPr>
            <w:tcW w:w="709" w:type="dxa"/>
          </w:tcPr>
          <w:p w14:paraId="7008612F" w14:textId="77777777" w:rsidR="00C0206A" w:rsidRDefault="00C0206A" w:rsidP="002D7B78">
            <w:pPr>
              <w:pStyle w:val="CRCoverPage"/>
              <w:spacing w:after="0"/>
              <w:jc w:val="center"/>
              <w:rPr>
                <w:noProof/>
              </w:rPr>
            </w:pPr>
            <w:r>
              <w:rPr>
                <w:b/>
                <w:noProof/>
                <w:sz w:val="28"/>
              </w:rPr>
              <w:t>CR</w:t>
            </w:r>
          </w:p>
        </w:tc>
        <w:tc>
          <w:tcPr>
            <w:tcW w:w="1276" w:type="dxa"/>
            <w:shd w:val="pct30" w:color="FFFF00" w:fill="auto"/>
          </w:tcPr>
          <w:p w14:paraId="0C854A4E" w14:textId="77777777" w:rsidR="00C0206A" w:rsidRPr="00410371" w:rsidRDefault="00C34DA1" w:rsidP="002D7B78">
            <w:pPr>
              <w:pStyle w:val="CRCoverPage"/>
              <w:spacing w:after="0"/>
              <w:rPr>
                <w:noProof/>
              </w:rPr>
            </w:pPr>
            <w:fldSimple w:instr=" DOCPROPERTY  Cr#  \* MERGEFORMAT ">
              <w:r w:rsidR="00C0206A" w:rsidRPr="00410371">
                <w:rPr>
                  <w:b/>
                  <w:noProof/>
                  <w:sz w:val="28"/>
                </w:rPr>
                <w:t>3082</w:t>
              </w:r>
            </w:fldSimple>
          </w:p>
        </w:tc>
        <w:tc>
          <w:tcPr>
            <w:tcW w:w="709" w:type="dxa"/>
          </w:tcPr>
          <w:p w14:paraId="70803A1F" w14:textId="77777777" w:rsidR="00C0206A" w:rsidRDefault="00C0206A" w:rsidP="002D7B78">
            <w:pPr>
              <w:pStyle w:val="CRCoverPage"/>
              <w:tabs>
                <w:tab w:val="right" w:pos="625"/>
              </w:tabs>
              <w:spacing w:after="0"/>
              <w:jc w:val="center"/>
              <w:rPr>
                <w:noProof/>
              </w:rPr>
            </w:pPr>
            <w:r>
              <w:rPr>
                <w:b/>
                <w:bCs/>
                <w:noProof/>
                <w:sz w:val="28"/>
              </w:rPr>
              <w:t>rev</w:t>
            </w:r>
          </w:p>
        </w:tc>
        <w:tc>
          <w:tcPr>
            <w:tcW w:w="992" w:type="dxa"/>
            <w:shd w:val="pct30" w:color="FFFF00" w:fill="auto"/>
          </w:tcPr>
          <w:p w14:paraId="0242A26A" w14:textId="77777777" w:rsidR="00C0206A" w:rsidRPr="00410371" w:rsidRDefault="00C34DA1" w:rsidP="002D7B78">
            <w:pPr>
              <w:pStyle w:val="CRCoverPage"/>
              <w:spacing w:after="0"/>
              <w:jc w:val="center"/>
              <w:rPr>
                <w:b/>
                <w:noProof/>
              </w:rPr>
            </w:pPr>
            <w:fldSimple w:instr=" DOCPROPERTY  Revision  \* MERGEFORMAT ">
              <w:r w:rsidR="00C0206A" w:rsidRPr="00410371">
                <w:rPr>
                  <w:b/>
                  <w:noProof/>
                  <w:sz w:val="28"/>
                </w:rPr>
                <w:t>-</w:t>
              </w:r>
            </w:fldSimple>
          </w:p>
        </w:tc>
        <w:tc>
          <w:tcPr>
            <w:tcW w:w="2410" w:type="dxa"/>
          </w:tcPr>
          <w:p w14:paraId="515D6664" w14:textId="77777777" w:rsidR="00C0206A" w:rsidRDefault="00C0206A" w:rsidP="002D7B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DF8C7" w14:textId="77777777" w:rsidR="00C0206A" w:rsidRPr="00410371" w:rsidRDefault="00C34DA1" w:rsidP="002D7B78">
            <w:pPr>
              <w:pStyle w:val="CRCoverPage"/>
              <w:spacing w:after="0"/>
              <w:jc w:val="center"/>
              <w:rPr>
                <w:noProof/>
                <w:sz w:val="28"/>
              </w:rPr>
            </w:pPr>
            <w:fldSimple w:instr=" DOCPROPERTY  Version  \* MERGEFORMAT ">
              <w:r w:rsidR="00C0206A" w:rsidRPr="00410371">
                <w:rPr>
                  <w:b/>
                  <w:noProof/>
                  <w:sz w:val="28"/>
                </w:rPr>
                <w:t>17.6.0</w:t>
              </w:r>
            </w:fldSimple>
          </w:p>
        </w:tc>
        <w:tc>
          <w:tcPr>
            <w:tcW w:w="143" w:type="dxa"/>
            <w:tcBorders>
              <w:right w:val="single" w:sz="4" w:space="0" w:color="auto"/>
            </w:tcBorders>
          </w:tcPr>
          <w:p w14:paraId="09ADAABC" w14:textId="77777777" w:rsidR="00C0206A" w:rsidRDefault="00C0206A" w:rsidP="002D7B78">
            <w:pPr>
              <w:pStyle w:val="CRCoverPage"/>
              <w:spacing w:after="0"/>
              <w:rPr>
                <w:noProof/>
              </w:rPr>
            </w:pPr>
          </w:p>
        </w:tc>
      </w:tr>
      <w:tr w:rsidR="00C0206A" w14:paraId="29C46B87" w14:textId="77777777" w:rsidTr="002D7B78">
        <w:tc>
          <w:tcPr>
            <w:tcW w:w="9641" w:type="dxa"/>
            <w:gridSpan w:val="9"/>
            <w:tcBorders>
              <w:left w:val="single" w:sz="4" w:space="0" w:color="auto"/>
              <w:right w:val="single" w:sz="4" w:space="0" w:color="auto"/>
            </w:tcBorders>
          </w:tcPr>
          <w:p w14:paraId="31306CA3" w14:textId="77777777" w:rsidR="00C0206A" w:rsidRDefault="00C0206A" w:rsidP="002D7B78">
            <w:pPr>
              <w:pStyle w:val="CRCoverPage"/>
              <w:spacing w:after="0"/>
              <w:rPr>
                <w:noProof/>
              </w:rPr>
            </w:pPr>
          </w:p>
        </w:tc>
      </w:tr>
      <w:tr w:rsidR="00C0206A" w14:paraId="00F4E734" w14:textId="77777777" w:rsidTr="002D7B78">
        <w:tc>
          <w:tcPr>
            <w:tcW w:w="9641" w:type="dxa"/>
            <w:gridSpan w:val="9"/>
            <w:tcBorders>
              <w:top w:val="single" w:sz="4" w:space="0" w:color="auto"/>
            </w:tcBorders>
          </w:tcPr>
          <w:p w14:paraId="6F5DEA5D" w14:textId="77777777" w:rsidR="00C0206A" w:rsidRPr="00F25D98" w:rsidRDefault="00C0206A" w:rsidP="002D7B78">
            <w:pPr>
              <w:pStyle w:val="CRCoverPage"/>
              <w:spacing w:after="0"/>
              <w:jc w:val="center"/>
              <w:rPr>
                <w:rFonts w:cs="Arial"/>
                <w:i/>
                <w:noProof/>
              </w:rPr>
            </w:pPr>
            <w:r w:rsidRPr="00F25D98">
              <w:rPr>
                <w:rFonts w:cs="Arial"/>
                <w:i/>
                <w:noProof/>
              </w:rPr>
              <w:t xml:space="preserve">For </w:t>
            </w:r>
            <w:hyperlink r:id="rId13" w:anchor="_blank" w:history="1">
              <w:r w:rsidRPr="00F25D98">
                <w:rPr>
                  <w:rStyle w:val="Hipervnculo"/>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ipervnculo"/>
                  <w:rFonts w:cs="Arial"/>
                  <w:i/>
                  <w:noProof/>
                </w:rPr>
                <w:t>http://www.3gpp.org/Change-Requests</w:t>
              </w:r>
            </w:hyperlink>
            <w:r w:rsidRPr="00F25D98">
              <w:rPr>
                <w:rFonts w:cs="Arial"/>
                <w:i/>
                <w:noProof/>
              </w:rPr>
              <w:t>.</w:t>
            </w:r>
          </w:p>
        </w:tc>
      </w:tr>
      <w:tr w:rsidR="00C0206A" w14:paraId="61F8A522" w14:textId="77777777" w:rsidTr="002D7B78">
        <w:tc>
          <w:tcPr>
            <w:tcW w:w="9641" w:type="dxa"/>
            <w:gridSpan w:val="9"/>
          </w:tcPr>
          <w:p w14:paraId="4E565B48" w14:textId="77777777" w:rsidR="00C0206A" w:rsidRDefault="00C0206A" w:rsidP="002D7B78">
            <w:pPr>
              <w:pStyle w:val="CRCoverPage"/>
              <w:spacing w:after="0"/>
              <w:rPr>
                <w:noProof/>
                <w:sz w:val="8"/>
                <w:szCs w:val="8"/>
              </w:rPr>
            </w:pPr>
          </w:p>
        </w:tc>
      </w:tr>
    </w:tbl>
    <w:p w14:paraId="1AE3F5B3" w14:textId="77777777" w:rsidR="00C0206A" w:rsidRDefault="00C0206A" w:rsidP="00C020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6A" w14:paraId="7365DD73" w14:textId="77777777" w:rsidTr="002D7B78">
        <w:tc>
          <w:tcPr>
            <w:tcW w:w="2835" w:type="dxa"/>
          </w:tcPr>
          <w:p w14:paraId="3655A088" w14:textId="77777777" w:rsidR="00C0206A" w:rsidRDefault="00C0206A" w:rsidP="002D7B78">
            <w:pPr>
              <w:pStyle w:val="CRCoverPage"/>
              <w:tabs>
                <w:tab w:val="right" w:pos="2751"/>
              </w:tabs>
              <w:spacing w:after="0"/>
              <w:rPr>
                <w:b/>
                <w:i/>
                <w:noProof/>
              </w:rPr>
            </w:pPr>
            <w:r>
              <w:rPr>
                <w:b/>
                <w:i/>
                <w:noProof/>
              </w:rPr>
              <w:t>Proposed change affects:</w:t>
            </w:r>
          </w:p>
        </w:tc>
        <w:tc>
          <w:tcPr>
            <w:tcW w:w="1418" w:type="dxa"/>
          </w:tcPr>
          <w:p w14:paraId="0DFC4658" w14:textId="77777777" w:rsidR="00C0206A" w:rsidRDefault="00C0206A" w:rsidP="002D7B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355A5" w14:textId="77777777" w:rsidR="00C0206A" w:rsidRDefault="00C0206A" w:rsidP="002D7B78">
            <w:pPr>
              <w:pStyle w:val="CRCoverPage"/>
              <w:spacing w:after="0"/>
              <w:jc w:val="center"/>
              <w:rPr>
                <w:b/>
                <w:caps/>
                <w:noProof/>
              </w:rPr>
            </w:pPr>
          </w:p>
        </w:tc>
        <w:tc>
          <w:tcPr>
            <w:tcW w:w="709" w:type="dxa"/>
            <w:tcBorders>
              <w:left w:val="single" w:sz="4" w:space="0" w:color="auto"/>
            </w:tcBorders>
          </w:tcPr>
          <w:p w14:paraId="40994CD8" w14:textId="77777777" w:rsidR="00C0206A" w:rsidRDefault="00C0206A" w:rsidP="002D7B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25D342" w14:textId="77777777" w:rsidR="00C0206A" w:rsidRDefault="00C0206A" w:rsidP="002D7B78">
            <w:pPr>
              <w:pStyle w:val="CRCoverPage"/>
              <w:spacing w:after="0"/>
              <w:jc w:val="center"/>
              <w:rPr>
                <w:b/>
                <w:caps/>
                <w:noProof/>
              </w:rPr>
            </w:pPr>
          </w:p>
        </w:tc>
        <w:tc>
          <w:tcPr>
            <w:tcW w:w="2126" w:type="dxa"/>
          </w:tcPr>
          <w:p w14:paraId="4A266E2E" w14:textId="77777777" w:rsidR="00C0206A" w:rsidRDefault="00C0206A" w:rsidP="002D7B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DC76F" w14:textId="77777777" w:rsidR="00C0206A" w:rsidRDefault="00C0206A" w:rsidP="002D7B78">
            <w:pPr>
              <w:pStyle w:val="CRCoverPage"/>
              <w:spacing w:after="0"/>
              <w:jc w:val="center"/>
              <w:rPr>
                <w:b/>
                <w:caps/>
                <w:noProof/>
              </w:rPr>
            </w:pPr>
          </w:p>
        </w:tc>
        <w:tc>
          <w:tcPr>
            <w:tcW w:w="1418" w:type="dxa"/>
            <w:tcBorders>
              <w:left w:val="nil"/>
            </w:tcBorders>
          </w:tcPr>
          <w:p w14:paraId="0BB8B64F" w14:textId="77777777" w:rsidR="00C0206A" w:rsidRDefault="00C0206A" w:rsidP="002D7B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6A507" w14:textId="77777777" w:rsidR="00C0206A" w:rsidRDefault="00C0206A" w:rsidP="002D7B78">
            <w:pPr>
              <w:pStyle w:val="CRCoverPage"/>
              <w:spacing w:after="0"/>
              <w:jc w:val="center"/>
              <w:rPr>
                <w:b/>
                <w:bCs/>
                <w:caps/>
                <w:noProof/>
              </w:rPr>
            </w:pPr>
          </w:p>
        </w:tc>
      </w:tr>
    </w:tbl>
    <w:p w14:paraId="25ED71CD" w14:textId="77777777" w:rsidR="00C0206A" w:rsidRDefault="00C0206A" w:rsidP="00C020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6A" w14:paraId="505D40CF" w14:textId="77777777" w:rsidTr="002D7B78">
        <w:tc>
          <w:tcPr>
            <w:tcW w:w="9640" w:type="dxa"/>
            <w:gridSpan w:val="11"/>
          </w:tcPr>
          <w:p w14:paraId="2133840A" w14:textId="77777777" w:rsidR="00C0206A" w:rsidRDefault="00C0206A" w:rsidP="002D7B78">
            <w:pPr>
              <w:pStyle w:val="CRCoverPage"/>
              <w:spacing w:after="0"/>
              <w:rPr>
                <w:noProof/>
                <w:sz w:val="8"/>
                <w:szCs w:val="8"/>
              </w:rPr>
            </w:pPr>
          </w:p>
        </w:tc>
      </w:tr>
      <w:tr w:rsidR="00C0206A" w14:paraId="25E054B3" w14:textId="77777777" w:rsidTr="002D7B78">
        <w:tc>
          <w:tcPr>
            <w:tcW w:w="1843" w:type="dxa"/>
            <w:tcBorders>
              <w:top w:val="single" w:sz="4" w:space="0" w:color="auto"/>
              <w:left w:val="single" w:sz="4" w:space="0" w:color="auto"/>
            </w:tcBorders>
          </w:tcPr>
          <w:p w14:paraId="248C227D" w14:textId="77777777" w:rsidR="00C0206A" w:rsidRDefault="00C0206A" w:rsidP="002D7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3CE5B" w14:textId="77777777" w:rsidR="00C0206A" w:rsidRDefault="00C34DA1" w:rsidP="002D7B78">
            <w:pPr>
              <w:pStyle w:val="CRCoverPage"/>
              <w:spacing w:after="0"/>
              <w:ind w:left="100"/>
              <w:rPr>
                <w:noProof/>
              </w:rPr>
            </w:pPr>
            <w:fldSimple w:instr=" DOCPROPERTY  CrTitle  \* MERGEFORMAT ">
              <w:r w:rsidR="00C0206A">
                <w:t>Correction to NR5GC testcase 11.3.5</w:t>
              </w:r>
            </w:fldSimple>
          </w:p>
        </w:tc>
      </w:tr>
      <w:tr w:rsidR="00C0206A" w14:paraId="3F0C0EF6" w14:textId="77777777" w:rsidTr="002D7B78">
        <w:tc>
          <w:tcPr>
            <w:tcW w:w="1843" w:type="dxa"/>
            <w:tcBorders>
              <w:left w:val="single" w:sz="4" w:space="0" w:color="auto"/>
            </w:tcBorders>
          </w:tcPr>
          <w:p w14:paraId="2A1E1020" w14:textId="77777777" w:rsidR="00C0206A" w:rsidRDefault="00C0206A" w:rsidP="002D7B78">
            <w:pPr>
              <w:pStyle w:val="CRCoverPage"/>
              <w:spacing w:after="0"/>
              <w:rPr>
                <w:b/>
                <w:i/>
                <w:noProof/>
                <w:sz w:val="8"/>
                <w:szCs w:val="8"/>
              </w:rPr>
            </w:pPr>
          </w:p>
        </w:tc>
        <w:tc>
          <w:tcPr>
            <w:tcW w:w="7797" w:type="dxa"/>
            <w:gridSpan w:val="10"/>
            <w:tcBorders>
              <w:right w:val="single" w:sz="4" w:space="0" w:color="auto"/>
            </w:tcBorders>
          </w:tcPr>
          <w:p w14:paraId="5E5D5ED6" w14:textId="77777777" w:rsidR="00C0206A" w:rsidRDefault="00C0206A" w:rsidP="002D7B78">
            <w:pPr>
              <w:pStyle w:val="CRCoverPage"/>
              <w:spacing w:after="0"/>
              <w:rPr>
                <w:noProof/>
                <w:sz w:val="8"/>
                <w:szCs w:val="8"/>
              </w:rPr>
            </w:pPr>
          </w:p>
        </w:tc>
      </w:tr>
      <w:tr w:rsidR="00C0206A" w14:paraId="0586046B" w14:textId="77777777" w:rsidTr="002D7B78">
        <w:tc>
          <w:tcPr>
            <w:tcW w:w="1843" w:type="dxa"/>
            <w:tcBorders>
              <w:left w:val="single" w:sz="4" w:space="0" w:color="auto"/>
            </w:tcBorders>
          </w:tcPr>
          <w:p w14:paraId="4CA6B754" w14:textId="77777777" w:rsidR="00C0206A" w:rsidRDefault="00C0206A" w:rsidP="002D7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3E1B1" w14:textId="77777777" w:rsidR="00C0206A" w:rsidRDefault="00C34DA1" w:rsidP="002D7B78">
            <w:pPr>
              <w:pStyle w:val="CRCoverPage"/>
              <w:spacing w:after="0"/>
              <w:ind w:left="100"/>
              <w:rPr>
                <w:noProof/>
              </w:rPr>
            </w:pPr>
            <w:fldSimple w:instr=" DOCPROPERTY  SourceIfWg  \* MERGEFORMAT ">
              <w:r w:rsidR="00C0206A">
                <w:rPr>
                  <w:noProof/>
                </w:rPr>
                <w:t>ROHDE &amp; SCHWARZ</w:t>
              </w:r>
            </w:fldSimple>
          </w:p>
        </w:tc>
      </w:tr>
      <w:tr w:rsidR="00C0206A" w14:paraId="2CDC8A65" w14:textId="77777777" w:rsidTr="002D7B78">
        <w:tc>
          <w:tcPr>
            <w:tcW w:w="1843" w:type="dxa"/>
            <w:tcBorders>
              <w:left w:val="single" w:sz="4" w:space="0" w:color="auto"/>
            </w:tcBorders>
          </w:tcPr>
          <w:p w14:paraId="01642A6F" w14:textId="77777777" w:rsidR="00C0206A" w:rsidRDefault="00C0206A" w:rsidP="002D7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C8238" w14:textId="1000AC61" w:rsidR="00C0206A" w:rsidRDefault="00C0206A" w:rsidP="002D7B78">
            <w:pPr>
              <w:pStyle w:val="CRCoverPage"/>
              <w:spacing w:after="0"/>
              <w:ind w:left="100"/>
              <w:rPr>
                <w:noProof/>
              </w:rPr>
            </w:pPr>
            <w:r>
              <w:t>R5</w:t>
            </w:r>
            <w:r>
              <w:fldChar w:fldCharType="begin"/>
            </w:r>
            <w:r>
              <w:instrText xml:space="preserve"> DOCPROPERTY  SourceIfTsg  \* MERGEFORMAT </w:instrText>
            </w:r>
            <w:r>
              <w:fldChar w:fldCharType="end"/>
            </w:r>
          </w:p>
        </w:tc>
      </w:tr>
      <w:tr w:rsidR="00C0206A" w14:paraId="2EE920F4" w14:textId="77777777" w:rsidTr="002D7B78">
        <w:tc>
          <w:tcPr>
            <w:tcW w:w="1843" w:type="dxa"/>
            <w:tcBorders>
              <w:left w:val="single" w:sz="4" w:space="0" w:color="auto"/>
            </w:tcBorders>
          </w:tcPr>
          <w:p w14:paraId="23B600DC" w14:textId="77777777" w:rsidR="00C0206A" w:rsidRDefault="00C0206A" w:rsidP="002D7B78">
            <w:pPr>
              <w:pStyle w:val="CRCoverPage"/>
              <w:spacing w:after="0"/>
              <w:rPr>
                <w:b/>
                <w:i/>
                <w:noProof/>
                <w:sz w:val="8"/>
                <w:szCs w:val="8"/>
              </w:rPr>
            </w:pPr>
          </w:p>
        </w:tc>
        <w:tc>
          <w:tcPr>
            <w:tcW w:w="7797" w:type="dxa"/>
            <w:gridSpan w:val="10"/>
            <w:tcBorders>
              <w:right w:val="single" w:sz="4" w:space="0" w:color="auto"/>
            </w:tcBorders>
          </w:tcPr>
          <w:p w14:paraId="184BCC4B" w14:textId="77777777" w:rsidR="00C0206A" w:rsidRDefault="00C0206A" w:rsidP="002D7B78">
            <w:pPr>
              <w:pStyle w:val="CRCoverPage"/>
              <w:spacing w:after="0"/>
              <w:rPr>
                <w:noProof/>
                <w:sz w:val="8"/>
                <w:szCs w:val="8"/>
              </w:rPr>
            </w:pPr>
          </w:p>
        </w:tc>
      </w:tr>
      <w:tr w:rsidR="00C0206A" w14:paraId="72EE1FF5" w14:textId="77777777" w:rsidTr="002D7B78">
        <w:tc>
          <w:tcPr>
            <w:tcW w:w="1843" w:type="dxa"/>
            <w:tcBorders>
              <w:left w:val="single" w:sz="4" w:space="0" w:color="auto"/>
            </w:tcBorders>
          </w:tcPr>
          <w:p w14:paraId="40A203F6" w14:textId="77777777" w:rsidR="00C0206A" w:rsidRDefault="00C0206A" w:rsidP="002D7B78">
            <w:pPr>
              <w:pStyle w:val="CRCoverPage"/>
              <w:tabs>
                <w:tab w:val="right" w:pos="1759"/>
              </w:tabs>
              <w:spacing w:after="0"/>
              <w:rPr>
                <w:b/>
                <w:i/>
                <w:noProof/>
              </w:rPr>
            </w:pPr>
            <w:r>
              <w:rPr>
                <w:b/>
                <w:i/>
                <w:noProof/>
              </w:rPr>
              <w:t>Work item code:</w:t>
            </w:r>
          </w:p>
        </w:tc>
        <w:tc>
          <w:tcPr>
            <w:tcW w:w="3686" w:type="dxa"/>
            <w:gridSpan w:val="5"/>
            <w:shd w:val="pct30" w:color="FFFF00" w:fill="auto"/>
          </w:tcPr>
          <w:p w14:paraId="227ECD9C" w14:textId="77777777" w:rsidR="00C0206A" w:rsidRDefault="00C34DA1" w:rsidP="002D7B78">
            <w:pPr>
              <w:pStyle w:val="CRCoverPage"/>
              <w:spacing w:after="0"/>
              <w:ind w:left="100"/>
              <w:rPr>
                <w:noProof/>
              </w:rPr>
            </w:pPr>
            <w:fldSimple w:instr=" DOCPROPERTY  RelatedWis  \* MERGEFORMAT ">
              <w:r w:rsidR="00C0206A">
                <w:rPr>
                  <w:noProof/>
                </w:rPr>
                <w:t>TEI15_Test, 5GS_NR_LTE-UEConTest</w:t>
              </w:r>
            </w:fldSimple>
          </w:p>
        </w:tc>
        <w:tc>
          <w:tcPr>
            <w:tcW w:w="567" w:type="dxa"/>
            <w:tcBorders>
              <w:left w:val="nil"/>
            </w:tcBorders>
          </w:tcPr>
          <w:p w14:paraId="75A299F5" w14:textId="77777777" w:rsidR="00C0206A" w:rsidRDefault="00C0206A" w:rsidP="002D7B78">
            <w:pPr>
              <w:pStyle w:val="CRCoverPage"/>
              <w:spacing w:after="0"/>
              <w:ind w:right="100"/>
              <w:rPr>
                <w:noProof/>
              </w:rPr>
            </w:pPr>
          </w:p>
        </w:tc>
        <w:tc>
          <w:tcPr>
            <w:tcW w:w="1417" w:type="dxa"/>
            <w:gridSpan w:val="3"/>
            <w:tcBorders>
              <w:left w:val="nil"/>
            </w:tcBorders>
          </w:tcPr>
          <w:p w14:paraId="79F9465C" w14:textId="77777777" w:rsidR="00C0206A" w:rsidRDefault="00C0206A" w:rsidP="002D7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D2916" w14:textId="77777777" w:rsidR="00C0206A" w:rsidRDefault="00C34DA1" w:rsidP="002D7B78">
            <w:pPr>
              <w:pStyle w:val="CRCoverPage"/>
              <w:spacing w:after="0"/>
              <w:ind w:left="100"/>
              <w:rPr>
                <w:noProof/>
              </w:rPr>
            </w:pPr>
            <w:fldSimple w:instr=" DOCPROPERTY  ResDate  \* MERGEFORMAT ">
              <w:r w:rsidR="00C0206A">
                <w:rPr>
                  <w:noProof/>
                </w:rPr>
                <w:t>2023-04-27</w:t>
              </w:r>
            </w:fldSimple>
          </w:p>
        </w:tc>
      </w:tr>
      <w:tr w:rsidR="00C0206A" w14:paraId="0E6AECE2" w14:textId="77777777" w:rsidTr="002D7B78">
        <w:tc>
          <w:tcPr>
            <w:tcW w:w="1843" w:type="dxa"/>
            <w:tcBorders>
              <w:left w:val="single" w:sz="4" w:space="0" w:color="auto"/>
            </w:tcBorders>
          </w:tcPr>
          <w:p w14:paraId="344CFAA8" w14:textId="77777777" w:rsidR="00C0206A" w:rsidRDefault="00C0206A" w:rsidP="002D7B78">
            <w:pPr>
              <w:pStyle w:val="CRCoverPage"/>
              <w:spacing w:after="0"/>
              <w:rPr>
                <w:b/>
                <w:i/>
                <w:noProof/>
                <w:sz w:val="8"/>
                <w:szCs w:val="8"/>
              </w:rPr>
            </w:pPr>
          </w:p>
        </w:tc>
        <w:tc>
          <w:tcPr>
            <w:tcW w:w="1986" w:type="dxa"/>
            <w:gridSpan w:val="4"/>
          </w:tcPr>
          <w:p w14:paraId="0838D43A" w14:textId="77777777" w:rsidR="00C0206A" w:rsidRDefault="00C0206A" w:rsidP="002D7B78">
            <w:pPr>
              <w:pStyle w:val="CRCoverPage"/>
              <w:spacing w:after="0"/>
              <w:rPr>
                <w:noProof/>
                <w:sz w:val="8"/>
                <w:szCs w:val="8"/>
              </w:rPr>
            </w:pPr>
          </w:p>
        </w:tc>
        <w:tc>
          <w:tcPr>
            <w:tcW w:w="2267" w:type="dxa"/>
            <w:gridSpan w:val="2"/>
          </w:tcPr>
          <w:p w14:paraId="07327CB5" w14:textId="77777777" w:rsidR="00C0206A" w:rsidRDefault="00C0206A" w:rsidP="002D7B78">
            <w:pPr>
              <w:pStyle w:val="CRCoverPage"/>
              <w:spacing w:after="0"/>
              <w:rPr>
                <w:noProof/>
                <w:sz w:val="8"/>
                <w:szCs w:val="8"/>
              </w:rPr>
            </w:pPr>
          </w:p>
        </w:tc>
        <w:tc>
          <w:tcPr>
            <w:tcW w:w="1417" w:type="dxa"/>
            <w:gridSpan w:val="3"/>
          </w:tcPr>
          <w:p w14:paraId="36E6D1BE" w14:textId="77777777" w:rsidR="00C0206A" w:rsidRDefault="00C0206A" w:rsidP="002D7B78">
            <w:pPr>
              <w:pStyle w:val="CRCoverPage"/>
              <w:spacing w:after="0"/>
              <w:rPr>
                <w:noProof/>
                <w:sz w:val="8"/>
                <w:szCs w:val="8"/>
              </w:rPr>
            </w:pPr>
          </w:p>
        </w:tc>
        <w:tc>
          <w:tcPr>
            <w:tcW w:w="2127" w:type="dxa"/>
            <w:tcBorders>
              <w:right w:val="single" w:sz="4" w:space="0" w:color="auto"/>
            </w:tcBorders>
          </w:tcPr>
          <w:p w14:paraId="50094362" w14:textId="77777777" w:rsidR="00C0206A" w:rsidRDefault="00C0206A" w:rsidP="002D7B78">
            <w:pPr>
              <w:pStyle w:val="CRCoverPage"/>
              <w:spacing w:after="0"/>
              <w:rPr>
                <w:noProof/>
                <w:sz w:val="8"/>
                <w:szCs w:val="8"/>
              </w:rPr>
            </w:pPr>
          </w:p>
        </w:tc>
      </w:tr>
      <w:tr w:rsidR="00C0206A" w14:paraId="60C85CEB" w14:textId="77777777" w:rsidTr="002D7B78">
        <w:trPr>
          <w:cantSplit/>
        </w:trPr>
        <w:tc>
          <w:tcPr>
            <w:tcW w:w="1843" w:type="dxa"/>
            <w:tcBorders>
              <w:left w:val="single" w:sz="4" w:space="0" w:color="auto"/>
            </w:tcBorders>
          </w:tcPr>
          <w:p w14:paraId="370E4B41" w14:textId="77777777" w:rsidR="00C0206A" w:rsidRDefault="00C0206A" w:rsidP="002D7B78">
            <w:pPr>
              <w:pStyle w:val="CRCoverPage"/>
              <w:tabs>
                <w:tab w:val="right" w:pos="1759"/>
              </w:tabs>
              <w:spacing w:after="0"/>
              <w:rPr>
                <w:b/>
                <w:i/>
                <w:noProof/>
              </w:rPr>
            </w:pPr>
            <w:r>
              <w:rPr>
                <w:b/>
                <w:i/>
                <w:noProof/>
              </w:rPr>
              <w:t>Category:</w:t>
            </w:r>
          </w:p>
        </w:tc>
        <w:tc>
          <w:tcPr>
            <w:tcW w:w="851" w:type="dxa"/>
            <w:shd w:val="pct30" w:color="FFFF00" w:fill="auto"/>
          </w:tcPr>
          <w:p w14:paraId="3A69DC72" w14:textId="77777777" w:rsidR="00C0206A" w:rsidRDefault="00C34DA1" w:rsidP="002D7B78">
            <w:pPr>
              <w:pStyle w:val="CRCoverPage"/>
              <w:spacing w:after="0"/>
              <w:ind w:left="100" w:right="-609"/>
              <w:rPr>
                <w:b/>
                <w:noProof/>
              </w:rPr>
            </w:pPr>
            <w:fldSimple w:instr=" DOCPROPERTY  Cat  \* MERGEFORMAT ">
              <w:r w:rsidR="00C0206A">
                <w:rPr>
                  <w:b/>
                  <w:noProof/>
                </w:rPr>
                <w:t>F</w:t>
              </w:r>
            </w:fldSimple>
          </w:p>
        </w:tc>
        <w:tc>
          <w:tcPr>
            <w:tcW w:w="3402" w:type="dxa"/>
            <w:gridSpan w:val="5"/>
            <w:tcBorders>
              <w:left w:val="nil"/>
            </w:tcBorders>
          </w:tcPr>
          <w:p w14:paraId="0A3AE778" w14:textId="77777777" w:rsidR="00C0206A" w:rsidRDefault="00C0206A" w:rsidP="002D7B78">
            <w:pPr>
              <w:pStyle w:val="CRCoverPage"/>
              <w:spacing w:after="0"/>
              <w:rPr>
                <w:noProof/>
              </w:rPr>
            </w:pPr>
          </w:p>
        </w:tc>
        <w:tc>
          <w:tcPr>
            <w:tcW w:w="1417" w:type="dxa"/>
            <w:gridSpan w:val="3"/>
            <w:tcBorders>
              <w:left w:val="nil"/>
            </w:tcBorders>
          </w:tcPr>
          <w:p w14:paraId="10CEA935" w14:textId="77777777" w:rsidR="00C0206A" w:rsidRDefault="00C0206A" w:rsidP="002D7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E1C16" w14:textId="77777777" w:rsidR="00C0206A" w:rsidRDefault="00C34DA1" w:rsidP="002D7B78">
            <w:pPr>
              <w:pStyle w:val="CRCoverPage"/>
              <w:spacing w:after="0"/>
              <w:ind w:left="100"/>
              <w:rPr>
                <w:noProof/>
              </w:rPr>
            </w:pPr>
            <w:fldSimple w:instr=" DOCPROPERTY  Release  \* MERGEFORMAT ">
              <w:r w:rsidR="00C0206A">
                <w:rPr>
                  <w:noProof/>
                </w:rPr>
                <w:t>Rel-17</w:t>
              </w:r>
            </w:fldSimple>
          </w:p>
        </w:tc>
      </w:tr>
      <w:tr w:rsidR="00C0206A" w14:paraId="23860D80" w14:textId="77777777" w:rsidTr="002D7B78">
        <w:tc>
          <w:tcPr>
            <w:tcW w:w="1843" w:type="dxa"/>
            <w:tcBorders>
              <w:left w:val="single" w:sz="4" w:space="0" w:color="auto"/>
              <w:bottom w:val="single" w:sz="4" w:space="0" w:color="auto"/>
            </w:tcBorders>
          </w:tcPr>
          <w:p w14:paraId="01A196EA" w14:textId="77777777" w:rsidR="00C0206A" w:rsidRDefault="00C0206A" w:rsidP="002D7B78">
            <w:pPr>
              <w:pStyle w:val="CRCoverPage"/>
              <w:spacing w:after="0"/>
              <w:rPr>
                <w:b/>
                <w:i/>
                <w:noProof/>
              </w:rPr>
            </w:pPr>
          </w:p>
        </w:tc>
        <w:tc>
          <w:tcPr>
            <w:tcW w:w="4677" w:type="dxa"/>
            <w:gridSpan w:val="8"/>
            <w:tcBorders>
              <w:bottom w:val="single" w:sz="4" w:space="0" w:color="auto"/>
            </w:tcBorders>
          </w:tcPr>
          <w:p w14:paraId="2F2745EE" w14:textId="77777777" w:rsidR="00C0206A" w:rsidRDefault="00C0206A" w:rsidP="002D7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29AC6" w14:textId="77777777" w:rsidR="00C0206A" w:rsidRDefault="00C0206A" w:rsidP="002D7B78">
            <w:pPr>
              <w:pStyle w:val="CRCoverPage"/>
              <w:rPr>
                <w:noProof/>
              </w:rPr>
            </w:pPr>
            <w:r>
              <w:rPr>
                <w:noProof/>
                <w:sz w:val="18"/>
              </w:rPr>
              <w:t>Detailed explanations of the above categories can</w:t>
            </w:r>
            <w:r>
              <w:rPr>
                <w:noProof/>
                <w:sz w:val="18"/>
              </w:rPr>
              <w:br/>
              <w:t xml:space="preserve">be found in 3GPP </w:t>
            </w:r>
            <w:hyperlink r:id="rId15"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2EE85EB5" w14:textId="77777777" w:rsidR="00C0206A" w:rsidRPr="007C2097" w:rsidRDefault="00C0206A" w:rsidP="002D7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6A" w14:paraId="1E44F091" w14:textId="77777777" w:rsidTr="002D7B78">
        <w:tc>
          <w:tcPr>
            <w:tcW w:w="1843" w:type="dxa"/>
          </w:tcPr>
          <w:p w14:paraId="68C0AB1F" w14:textId="77777777" w:rsidR="00C0206A" w:rsidRDefault="00C0206A" w:rsidP="002D7B78">
            <w:pPr>
              <w:pStyle w:val="CRCoverPage"/>
              <w:spacing w:after="0"/>
              <w:rPr>
                <w:b/>
                <w:i/>
                <w:noProof/>
                <w:sz w:val="8"/>
                <w:szCs w:val="8"/>
              </w:rPr>
            </w:pPr>
          </w:p>
        </w:tc>
        <w:tc>
          <w:tcPr>
            <w:tcW w:w="7797" w:type="dxa"/>
            <w:gridSpan w:val="10"/>
          </w:tcPr>
          <w:p w14:paraId="4271AE9F" w14:textId="77777777" w:rsidR="00C0206A" w:rsidRDefault="00C0206A" w:rsidP="002D7B78">
            <w:pPr>
              <w:pStyle w:val="CRCoverPage"/>
              <w:spacing w:after="0"/>
              <w:rPr>
                <w:noProof/>
                <w:sz w:val="8"/>
                <w:szCs w:val="8"/>
              </w:rPr>
            </w:pPr>
          </w:p>
        </w:tc>
      </w:tr>
      <w:tr w:rsidR="00314A4C" w14:paraId="49D630B0" w14:textId="77777777" w:rsidTr="002D7B78">
        <w:tc>
          <w:tcPr>
            <w:tcW w:w="2694" w:type="dxa"/>
            <w:gridSpan w:val="2"/>
            <w:tcBorders>
              <w:top w:val="single" w:sz="4" w:space="0" w:color="auto"/>
              <w:left w:val="single" w:sz="4" w:space="0" w:color="auto"/>
            </w:tcBorders>
          </w:tcPr>
          <w:p w14:paraId="55CDA63E" w14:textId="77777777" w:rsidR="00314A4C" w:rsidRDefault="00314A4C" w:rsidP="00314A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93FAA" w14:textId="77777777" w:rsidR="00314A4C" w:rsidRDefault="00314A4C" w:rsidP="00314A4C">
            <w:pPr>
              <w:pStyle w:val="CRCoverPage"/>
              <w:tabs>
                <w:tab w:val="right" w:pos="2893"/>
              </w:tabs>
              <w:spacing w:after="0"/>
              <w:rPr>
                <w:noProof/>
              </w:rPr>
            </w:pPr>
            <w:r>
              <w:rPr>
                <w:noProof/>
              </w:rPr>
              <w:t>In the current TTCN implementation at Step 25 the SIB1 is updated to include accessbarring information for NR Cell 1, and then immediately after this the NR Cell 1 is set to serving cell power (Step 26). This may result in the UE detecting the NR Cell 1 and reading the old SIB1, which does not contain access barring.</w:t>
            </w:r>
          </w:p>
          <w:p w14:paraId="60FC66D9" w14:textId="77777777" w:rsidR="00314A4C" w:rsidRDefault="00314A4C" w:rsidP="00314A4C">
            <w:pPr>
              <w:pStyle w:val="CRCoverPage"/>
              <w:tabs>
                <w:tab w:val="right" w:pos="2893"/>
              </w:tabs>
              <w:spacing w:after="0"/>
              <w:rPr>
                <w:noProof/>
              </w:rPr>
            </w:pPr>
            <w:r>
              <w:rPr>
                <w:noProof/>
              </w:rPr>
              <w:t>This will cause testcase failure at Step 34 because the UE will trigger the IMS video Call (Step 33).</w:t>
            </w:r>
          </w:p>
          <w:p w14:paraId="4E028A0B" w14:textId="77777777" w:rsidR="00314A4C" w:rsidRDefault="00314A4C" w:rsidP="00314A4C">
            <w:pPr>
              <w:pStyle w:val="CRCoverPage"/>
              <w:tabs>
                <w:tab w:val="right" w:pos="2893"/>
              </w:tabs>
              <w:spacing w:after="0"/>
              <w:rPr>
                <w:noProof/>
              </w:rPr>
            </w:pPr>
            <w:r>
              <w:rPr>
                <w:noProof/>
              </w:rPr>
              <w:t>This needs to be addressed.</w:t>
            </w:r>
          </w:p>
          <w:p w14:paraId="5276A176" w14:textId="77777777" w:rsidR="00314A4C" w:rsidRDefault="00314A4C" w:rsidP="00314A4C">
            <w:pPr>
              <w:pStyle w:val="CRCoverPage"/>
              <w:tabs>
                <w:tab w:val="right" w:pos="2893"/>
              </w:tabs>
              <w:spacing w:after="0"/>
              <w:rPr>
                <w:noProof/>
              </w:rPr>
            </w:pPr>
          </w:p>
          <w:p w14:paraId="2C1D0110" w14:textId="77777777" w:rsidR="00314A4C" w:rsidRDefault="00314A4C" w:rsidP="00314A4C">
            <w:pPr>
              <w:pStyle w:val="CRCoverPage"/>
              <w:tabs>
                <w:tab w:val="right" w:pos="2893"/>
              </w:tabs>
              <w:spacing w:after="0"/>
              <w:rPr>
                <w:noProof/>
              </w:rPr>
            </w:pPr>
            <w:r>
              <w:rPr>
                <w:noProof/>
              </w:rPr>
              <w:t>In the current TTCN implementation, at Step 33, the user is prompted to make a video call, and at Step 34 it is checked for 6s that the UE does not send a rrcSetupREQ for initiating the video call.</w:t>
            </w:r>
          </w:p>
          <w:p w14:paraId="6FBE8A71" w14:textId="77777777" w:rsidR="00314A4C" w:rsidRDefault="00314A4C" w:rsidP="00314A4C">
            <w:pPr>
              <w:pStyle w:val="CRCoverPage"/>
              <w:tabs>
                <w:tab w:val="right" w:pos="2893"/>
              </w:tabs>
              <w:spacing w:after="0"/>
              <w:rPr>
                <w:noProof/>
              </w:rPr>
            </w:pPr>
            <w:r>
              <w:rPr>
                <w:noProof/>
              </w:rPr>
              <w:t>In case the testcse is run manually (This is a special USIM testcase), then the user would 1) Press OK for the prompt to initiate a video call and, 2) Use AT command and proprietary mechanism to initiate video call on UE side. These actions take togather can easily take 10s, and by this time the check at Step 34 will have expired. Thus, there is  scope for a non-conformant UE to slip through this negative check.</w:t>
            </w:r>
          </w:p>
          <w:p w14:paraId="7BD203C3" w14:textId="77777777" w:rsidR="00314A4C" w:rsidRDefault="00314A4C" w:rsidP="00314A4C">
            <w:pPr>
              <w:pStyle w:val="CRCoverPage"/>
              <w:tabs>
                <w:tab w:val="right" w:pos="2893"/>
              </w:tabs>
              <w:spacing w:after="0"/>
              <w:rPr>
                <w:noProof/>
              </w:rPr>
            </w:pPr>
            <w:r>
              <w:rPr>
                <w:noProof/>
              </w:rPr>
              <w:t>This needs to be addressed</w:t>
            </w:r>
          </w:p>
          <w:p w14:paraId="42E753A4" w14:textId="77777777" w:rsidR="00314A4C" w:rsidRDefault="00314A4C" w:rsidP="00314A4C">
            <w:pPr>
              <w:pStyle w:val="CRCoverPage"/>
              <w:tabs>
                <w:tab w:val="right" w:pos="2893"/>
              </w:tabs>
              <w:spacing w:after="0"/>
              <w:rPr>
                <w:noProof/>
              </w:rPr>
            </w:pPr>
          </w:p>
          <w:p w14:paraId="3F808189" w14:textId="77777777" w:rsidR="00314A4C" w:rsidRDefault="00314A4C" w:rsidP="00314A4C">
            <w:pPr>
              <w:pStyle w:val="CRCoverPage"/>
              <w:tabs>
                <w:tab w:val="right" w:pos="2893"/>
              </w:tabs>
              <w:spacing w:after="0"/>
              <w:rPr>
                <w:noProof/>
              </w:rPr>
            </w:pPr>
            <w:r>
              <w:rPr>
                <w:noProof/>
              </w:rPr>
              <w:t xml:space="preserve">In the current TTCN imlpementation, at Step 10B and 10Eb3, tsc_DNNValue is used as DNN in the call </w:t>
            </w:r>
            <w:r w:rsidRPr="00B2017B">
              <w:rPr>
                <w:noProof/>
              </w:rPr>
              <w:t>f_UT_RequestPDUSession(UT, f_NR5GC_MobileInfo_GetNoOfSessions()+1, tsc_DNNValue);</w:t>
            </w:r>
          </w:p>
          <w:p w14:paraId="3FF63F22" w14:textId="77777777" w:rsidR="00314A4C" w:rsidRDefault="00314A4C" w:rsidP="00314A4C">
            <w:pPr>
              <w:pStyle w:val="CRCoverPage"/>
              <w:tabs>
                <w:tab w:val="right" w:pos="2893"/>
              </w:tabs>
              <w:spacing w:after="0"/>
              <w:rPr>
                <w:noProof/>
              </w:rPr>
            </w:pPr>
            <w:r>
              <w:rPr>
                <w:noProof/>
              </w:rPr>
              <w:t xml:space="preserve">However, this DNN is not passed on while expecting the PDU Session Establishment REQ in Steps 10Fa1-10Fa8 when function  </w:t>
            </w:r>
            <w:r w:rsidRPr="00B2017B">
              <w:rPr>
                <w:noProof/>
              </w:rPr>
              <w:t>f_NR5GC_PDUSessionEstablishment (nr_Cell12,-,tsc_NR_RbId_SRB2);</w:t>
            </w:r>
            <w:r>
              <w:rPr>
                <w:noProof/>
              </w:rPr>
              <w:t xml:space="preserve"> is called. This needs to be addressed.</w:t>
            </w:r>
          </w:p>
          <w:p w14:paraId="4D6F81DF" w14:textId="77777777" w:rsidR="00314A4C" w:rsidRDefault="00314A4C" w:rsidP="00314A4C">
            <w:pPr>
              <w:pStyle w:val="CRCoverPage"/>
              <w:spacing w:after="0"/>
              <w:ind w:left="100"/>
              <w:rPr>
                <w:noProof/>
              </w:rPr>
            </w:pPr>
          </w:p>
        </w:tc>
      </w:tr>
      <w:tr w:rsidR="00314A4C" w14:paraId="3D823D02" w14:textId="77777777" w:rsidTr="002D7B78">
        <w:tc>
          <w:tcPr>
            <w:tcW w:w="2694" w:type="dxa"/>
            <w:gridSpan w:val="2"/>
            <w:tcBorders>
              <w:left w:val="single" w:sz="4" w:space="0" w:color="auto"/>
            </w:tcBorders>
          </w:tcPr>
          <w:p w14:paraId="3916A043" w14:textId="77777777" w:rsidR="00314A4C" w:rsidRDefault="00314A4C" w:rsidP="00314A4C">
            <w:pPr>
              <w:pStyle w:val="CRCoverPage"/>
              <w:spacing w:after="0"/>
              <w:rPr>
                <w:b/>
                <w:i/>
                <w:noProof/>
                <w:sz w:val="8"/>
                <w:szCs w:val="8"/>
              </w:rPr>
            </w:pPr>
          </w:p>
        </w:tc>
        <w:tc>
          <w:tcPr>
            <w:tcW w:w="6946" w:type="dxa"/>
            <w:gridSpan w:val="9"/>
            <w:tcBorders>
              <w:right w:val="single" w:sz="4" w:space="0" w:color="auto"/>
            </w:tcBorders>
          </w:tcPr>
          <w:p w14:paraId="340EF964" w14:textId="77777777" w:rsidR="00314A4C" w:rsidRDefault="00314A4C" w:rsidP="00314A4C">
            <w:pPr>
              <w:pStyle w:val="CRCoverPage"/>
              <w:spacing w:after="0"/>
              <w:rPr>
                <w:noProof/>
                <w:sz w:val="8"/>
                <w:szCs w:val="8"/>
              </w:rPr>
            </w:pPr>
          </w:p>
        </w:tc>
      </w:tr>
      <w:tr w:rsidR="00314A4C" w14:paraId="5D8C151E" w14:textId="77777777" w:rsidTr="002D7B78">
        <w:tc>
          <w:tcPr>
            <w:tcW w:w="2694" w:type="dxa"/>
            <w:gridSpan w:val="2"/>
            <w:tcBorders>
              <w:left w:val="single" w:sz="4" w:space="0" w:color="auto"/>
            </w:tcBorders>
          </w:tcPr>
          <w:p w14:paraId="486B3ABC" w14:textId="77777777" w:rsidR="00314A4C" w:rsidRDefault="00314A4C" w:rsidP="00314A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0D770" w14:textId="77777777" w:rsidR="00314A4C" w:rsidRDefault="00314A4C" w:rsidP="00314A4C">
            <w:pPr>
              <w:pStyle w:val="CRCoverPage"/>
              <w:spacing w:after="0"/>
              <w:ind w:left="100"/>
              <w:rPr>
                <w:noProof/>
              </w:rPr>
            </w:pPr>
            <w:r>
              <w:rPr>
                <w:noProof/>
              </w:rPr>
              <w:t xml:space="preserve">After the call f_NR_CellInfo_SetSIB1_UacBarringInfo(nr_Cell1, cs_SIB1_UacBarringInfo(cs_UAC_BarringPerCatList_1Entry(5,1), -, </w:t>
            </w:r>
            <w:r>
              <w:rPr>
                <w:noProof/>
              </w:rPr>
              <w:lastRenderedPageBreak/>
              <w:t xml:space="preserve">cs_UAC_BarringInfoSetList_1Entry(p00, s16, '1111111'B)));, called functions </w:t>
            </w:r>
            <w:r w:rsidRPr="00DD3058">
              <w:rPr>
                <w:noProof/>
              </w:rPr>
              <w:t>f_NR_ModifySysinfo(nr_Cell1, false);</w:t>
            </w:r>
            <w:r>
              <w:rPr>
                <w:noProof/>
              </w:rPr>
              <w:t xml:space="preserve"> and </w:t>
            </w:r>
            <w:r w:rsidRPr="00DD3058">
              <w:rPr>
                <w:noProof/>
              </w:rPr>
              <w:t>f_NR_WaitModificationPeriods(nr_Cell1);</w:t>
            </w:r>
            <w:r>
              <w:rPr>
                <w:noProof/>
              </w:rPr>
              <w:t>.</w:t>
            </w:r>
          </w:p>
          <w:p w14:paraId="20B5C698" w14:textId="77777777" w:rsidR="00314A4C" w:rsidRDefault="00314A4C" w:rsidP="00314A4C">
            <w:pPr>
              <w:pStyle w:val="CRCoverPage"/>
              <w:spacing w:after="0"/>
              <w:ind w:left="100"/>
              <w:rPr>
                <w:noProof/>
              </w:rPr>
            </w:pPr>
            <w:r>
              <w:rPr>
                <w:noProof/>
              </w:rPr>
              <w:t>A Prose CR will be raised for this.</w:t>
            </w:r>
          </w:p>
          <w:p w14:paraId="78908610" w14:textId="77777777" w:rsidR="00314A4C" w:rsidRDefault="00314A4C" w:rsidP="00314A4C">
            <w:pPr>
              <w:pStyle w:val="CRCoverPage"/>
              <w:spacing w:after="0"/>
              <w:ind w:left="100"/>
              <w:rPr>
                <w:noProof/>
              </w:rPr>
            </w:pPr>
          </w:p>
          <w:p w14:paraId="5B7413A4" w14:textId="77777777" w:rsidR="00314A4C" w:rsidRDefault="00314A4C" w:rsidP="00314A4C">
            <w:pPr>
              <w:pStyle w:val="CRCoverPage"/>
              <w:spacing w:after="0"/>
              <w:ind w:left="100"/>
              <w:rPr>
                <w:noProof/>
              </w:rPr>
            </w:pPr>
            <w:r>
              <w:rPr>
                <w:noProof/>
              </w:rPr>
              <w:t xml:space="preserve">At Step 34, called </w:t>
            </w:r>
            <w:r w:rsidRPr="00DD3058">
              <w:rPr>
                <w:noProof/>
              </w:rPr>
              <w:t>f_NR_CheckNoRRCSetupReq(nr_Cell1, 30.0);</w:t>
            </w:r>
            <w:r>
              <w:rPr>
                <w:noProof/>
              </w:rPr>
              <w:t xml:space="preserve"> instead of </w:t>
            </w:r>
            <w:r w:rsidRPr="00DD3058">
              <w:rPr>
                <w:noProof/>
              </w:rPr>
              <w:t xml:space="preserve">f_NR_CheckNoRRCSetupReq(nr_Cell1, </w:t>
            </w:r>
            <w:r>
              <w:rPr>
                <w:noProof/>
              </w:rPr>
              <w:t>6</w:t>
            </w:r>
            <w:r w:rsidRPr="00DD3058">
              <w:rPr>
                <w:noProof/>
              </w:rPr>
              <w:t>.0);</w:t>
            </w:r>
          </w:p>
          <w:p w14:paraId="0F224FED" w14:textId="77777777" w:rsidR="00314A4C" w:rsidRDefault="00314A4C" w:rsidP="00314A4C">
            <w:pPr>
              <w:pStyle w:val="CRCoverPage"/>
              <w:spacing w:after="0"/>
              <w:ind w:left="100"/>
              <w:rPr>
                <w:noProof/>
              </w:rPr>
            </w:pPr>
            <w:r>
              <w:rPr>
                <w:noProof/>
              </w:rPr>
              <w:t>A Prose CR will be raised for this.</w:t>
            </w:r>
          </w:p>
          <w:p w14:paraId="3260E64E" w14:textId="77777777" w:rsidR="00314A4C" w:rsidRDefault="00314A4C" w:rsidP="00314A4C">
            <w:pPr>
              <w:pStyle w:val="CRCoverPage"/>
              <w:spacing w:after="0"/>
              <w:ind w:left="100"/>
              <w:rPr>
                <w:noProof/>
              </w:rPr>
            </w:pPr>
          </w:p>
          <w:p w14:paraId="4A700272" w14:textId="77777777" w:rsidR="00314A4C" w:rsidRDefault="00314A4C" w:rsidP="00314A4C">
            <w:pPr>
              <w:pStyle w:val="CRCoverPage"/>
              <w:spacing w:after="0"/>
              <w:ind w:left="100"/>
              <w:rPr>
                <w:noProof/>
              </w:rPr>
            </w:pPr>
            <w:r>
              <w:rPr>
                <w:noProof/>
              </w:rPr>
              <w:t xml:space="preserve">Initialized a new variable </w:t>
            </w:r>
            <w:r w:rsidRPr="00DD3058">
              <w:rPr>
                <w:noProof/>
              </w:rPr>
              <w:t>v_DNN := cs_DNN(-, f_DomainName_Encode(tsc_DNNValue));</w:t>
            </w:r>
            <w:r>
              <w:rPr>
                <w:noProof/>
              </w:rPr>
              <w:t xml:space="preserve"> and then used this in call to </w:t>
            </w:r>
            <w:r w:rsidRPr="00B2017B">
              <w:rPr>
                <w:noProof/>
              </w:rPr>
              <w:t>f_NR5GC_PDUSessionEstablishment</w:t>
            </w:r>
            <w:r>
              <w:rPr>
                <w:noProof/>
              </w:rPr>
              <w:t xml:space="preserve"> for Steps 10Fa1-10Fa8</w:t>
            </w:r>
          </w:p>
          <w:p w14:paraId="461AAD86" w14:textId="77777777" w:rsidR="00314A4C" w:rsidRDefault="00314A4C" w:rsidP="00314A4C">
            <w:pPr>
              <w:pStyle w:val="CRCoverPage"/>
              <w:spacing w:after="0"/>
              <w:ind w:left="100"/>
              <w:rPr>
                <w:noProof/>
              </w:rPr>
            </w:pPr>
          </w:p>
          <w:p w14:paraId="54B9234D" w14:textId="087FCCEB" w:rsidR="00314A4C" w:rsidRDefault="00314A4C" w:rsidP="00314A4C">
            <w:pPr>
              <w:pStyle w:val="CRCoverPage"/>
              <w:spacing w:after="0"/>
              <w:ind w:left="100"/>
              <w:rPr>
                <w:noProof/>
              </w:rPr>
            </w:pPr>
            <w:r>
              <w:rPr>
                <w:noProof/>
              </w:rPr>
              <w:t>Please see below for detailed changes.</w:t>
            </w:r>
          </w:p>
        </w:tc>
      </w:tr>
      <w:tr w:rsidR="00314A4C" w14:paraId="7DA47240" w14:textId="77777777" w:rsidTr="002D7B78">
        <w:tc>
          <w:tcPr>
            <w:tcW w:w="2694" w:type="dxa"/>
            <w:gridSpan w:val="2"/>
            <w:tcBorders>
              <w:left w:val="single" w:sz="4" w:space="0" w:color="auto"/>
            </w:tcBorders>
          </w:tcPr>
          <w:p w14:paraId="6212F910" w14:textId="77777777" w:rsidR="00314A4C" w:rsidRDefault="00314A4C" w:rsidP="00314A4C">
            <w:pPr>
              <w:pStyle w:val="CRCoverPage"/>
              <w:spacing w:after="0"/>
              <w:rPr>
                <w:b/>
                <w:i/>
                <w:noProof/>
                <w:sz w:val="8"/>
                <w:szCs w:val="8"/>
              </w:rPr>
            </w:pPr>
          </w:p>
        </w:tc>
        <w:tc>
          <w:tcPr>
            <w:tcW w:w="6946" w:type="dxa"/>
            <w:gridSpan w:val="9"/>
            <w:tcBorders>
              <w:right w:val="single" w:sz="4" w:space="0" w:color="auto"/>
            </w:tcBorders>
          </w:tcPr>
          <w:p w14:paraId="0CE9BA80" w14:textId="77777777" w:rsidR="00314A4C" w:rsidRDefault="00314A4C" w:rsidP="00314A4C">
            <w:pPr>
              <w:pStyle w:val="CRCoverPage"/>
              <w:spacing w:after="0"/>
              <w:rPr>
                <w:noProof/>
                <w:sz w:val="8"/>
                <w:szCs w:val="8"/>
              </w:rPr>
            </w:pPr>
          </w:p>
        </w:tc>
      </w:tr>
      <w:tr w:rsidR="00314A4C" w14:paraId="48347AB1" w14:textId="77777777" w:rsidTr="002D7B78">
        <w:tc>
          <w:tcPr>
            <w:tcW w:w="2694" w:type="dxa"/>
            <w:gridSpan w:val="2"/>
            <w:tcBorders>
              <w:left w:val="single" w:sz="4" w:space="0" w:color="auto"/>
              <w:bottom w:val="single" w:sz="4" w:space="0" w:color="auto"/>
            </w:tcBorders>
          </w:tcPr>
          <w:p w14:paraId="28BFF278" w14:textId="77777777" w:rsidR="00314A4C" w:rsidRDefault="00314A4C" w:rsidP="00314A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5AAC0" w14:textId="29E501AE" w:rsidR="00314A4C" w:rsidRDefault="00314A4C" w:rsidP="00314A4C">
            <w:pPr>
              <w:pStyle w:val="CRCoverPage"/>
              <w:spacing w:after="0"/>
              <w:ind w:left="100"/>
              <w:rPr>
                <w:noProof/>
              </w:rPr>
            </w:pPr>
            <w:r>
              <w:rPr>
                <w:noProof/>
              </w:rPr>
              <w:t>A conformant UE will fail the testcase</w:t>
            </w:r>
          </w:p>
        </w:tc>
      </w:tr>
      <w:tr w:rsidR="00314A4C" w14:paraId="7FC30F79" w14:textId="77777777" w:rsidTr="002D7B78">
        <w:tc>
          <w:tcPr>
            <w:tcW w:w="2694" w:type="dxa"/>
            <w:gridSpan w:val="2"/>
          </w:tcPr>
          <w:p w14:paraId="2053A435" w14:textId="77777777" w:rsidR="00314A4C" w:rsidRDefault="00314A4C" w:rsidP="00314A4C">
            <w:pPr>
              <w:pStyle w:val="CRCoverPage"/>
              <w:spacing w:after="0"/>
              <w:rPr>
                <w:b/>
                <w:i/>
                <w:noProof/>
                <w:sz w:val="8"/>
                <w:szCs w:val="8"/>
              </w:rPr>
            </w:pPr>
          </w:p>
        </w:tc>
        <w:tc>
          <w:tcPr>
            <w:tcW w:w="6946" w:type="dxa"/>
            <w:gridSpan w:val="9"/>
          </w:tcPr>
          <w:p w14:paraId="43CF38CE" w14:textId="77777777" w:rsidR="00314A4C" w:rsidRDefault="00314A4C" w:rsidP="00314A4C">
            <w:pPr>
              <w:pStyle w:val="CRCoverPage"/>
              <w:spacing w:after="0"/>
              <w:rPr>
                <w:noProof/>
                <w:sz w:val="8"/>
                <w:szCs w:val="8"/>
              </w:rPr>
            </w:pPr>
          </w:p>
        </w:tc>
      </w:tr>
      <w:tr w:rsidR="00314A4C" w14:paraId="5FDB738D" w14:textId="77777777" w:rsidTr="002D7B78">
        <w:tc>
          <w:tcPr>
            <w:tcW w:w="2694" w:type="dxa"/>
            <w:gridSpan w:val="2"/>
            <w:tcBorders>
              <w:top w:val="single" w:sz="4" w:space="0" w:color="auto"/>
              <w:left w:val="single" w:sz="4" w:space="0" w:color="auto"/>
            </w:tcBorders>
          </w:tcPr>
          <w:p w14:paraId="79359096" w14:textId="77777777" w:rsidR="00314A4C" w:rsidRDefault="00314A4C" w:rsidP="00314A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F8BF9C" w14:textId="517E2D6D" w:rsidR="00314A4C" w:rsidRDefault="00314A4C" w:rsidP="00314A4C">
            <w:pPr>
              <w:pStyle w:val="CRCoverPage"/>
              <w:spacing w:after="0"/>
              <w:ind w:left="100"/>
              <w:rPr>
                <w:noProof/>
              </w:rPr>
            </w:pPr>
            <w:r>
              <w:rPr>
                <w:noProof/>
              </w:rPr>
              <w:t>11.3.5.NR5GC</w:t>
            </w:r>
          </w:p>
        </w:tc>
      </w:tr>
      <w:tr w:rsidR="00314A4C" w14:paraId="088F359D" w14:textId="77777777" w:rsidTr="002D7B78">
        <w:tc>
          <w:tcPr>
            <w:tcW w:w="2694" w:type="dxa"/>
            <w:gridSpan w:val="2"/>
            <w:tcBorders>
              <w:left w:val="single" w:sz="4" w:space="0" w:color="auto"/>
            </w:tcBorders>
          </w:tcPr>
          <w:p w14:paraId="00ECC4B0" w14:textId="77777777" w:rsidR="00314A4C" w:rsidRDefault="00314A4C" w:rsidP="00314A4C">
            <w:pPr>
              <w:pStyle w:val="CRCoverPage"/>
              <w:spacing w:after="0"/>
              <w:rPr>
                <w:b/>
                <w:i/>
                <w:noProof/>
                <w:sz w:val="8"/>
                <w:szCs w:val="8"/>
              </w:rPr>
            </w:pPr>
          </w:p>
        </w:tc>
        <w:tc>
          <w:tcPr>
            <w:tcW w:w="6946" w:type="dxa"/>
            <w:gridSpan w:val="9"/>
            <w:tcBorders>
              <w:right w:val="single" w:sz="4" w:space="0" w:color="auto"/>
            </w:tcBorders>
          </w:tcPr>
          <w:p w14:paraId="16424CF6" w14:textId="77777777" w:rsidR="00314A4C" w:rsidRDefault="00314A4C" w:rsidP="00314A4C">
            <w:pPr>
              <w:pStyle w:val="CRCoverPage"/>
              <w:spacing w:after="0"/>
              <w:rPr>
                <w:noProof/>
                <w:sz w:val="8"/>
                <w:szCs w:val="8"/>
              </w:rPr>
            </w:pPr>
          </w:p>
        </w:tc>
      </w:tr>
      <w:tr w:rsidR="00314A4C" w14:paraId="2DE901A7" w14:textId="77777777" w:rsidTr="002D7B78">
        <w:tc>
          <w:tcPr>
            <w:tcW w:w="2694" w:type="dxa"/>
            <w:gridSpan w:val="2"/>
            <w:tcBorders>
              <w:left w:val="single" w:sz="4" w:space="0" w:color="auto"/>
            </w:tcBorders>
          </w:tcPr>
          <w:p w14:paraId="79088882" w14:textId="77777777" w:rsidR="00314A4C" w:rsidRDefault="00314A4C" w:rsidP="00314A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9DBD3" w14:textId="77777777" w:rsidR="00314A4C" w:rsidRDefault="00314A4C" w:rsidP="00314A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301CD" w14:textId="77777777" w:rsidR="00314A4C" w:rsidRDefault="00314A4C" w:rsidP="00314A4C">
            <w:pPr>
              <w:pStyle w:val="CRCoverPage"/>
              <w:spacing w:after="0"/>
              <w:jc w:val="center"/>
              <w:rPr>
                <w:b/>
                <w:caps/>
                <w:noProof/>
              </w:rPr>
            </w:pPr>
            <w:r>
              <w:rPr>
                <w:b/>
                <w:caps/>
                <w:noProof/>
              </w:rPr>
              <w:t>N</w:t>
            </w:r>
          </w:p>
        </w:tc>
        <w:tc>
          <w:tcPr>
            <w:tcW w:w="2977" w:type="dxa"/>
            <w:gridSpan w:val="4"/>
          </w:tcPr>
          <w:p w14:paraId="4108C846" w14:textId="77777777" w:rsidR="00314A4C" w:rsidRDefault="00314A4C" w:rsidP="00314A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8051E" w14:textId="77777777" w:rsidR="00314A4C" w:rsidRDefault="00314A4C" w:rsidP="00314A4C">
            <w:pPr>
              <w:pStyle w:val="CRCoverPage"/>
              <w:spacing w:after="0"/>
              <w:ind w:left="99"/>
              <w:rPr>
                <w:noProof/>
              </w:rPr>
            </w:pPr>
          </w:p>
        </w:tc>
      </w:tr>
      <w:tr w:rsidR="00314A4C" w14:paraId="2C551912" w14:textId="77777777" w:rsidTr="002D7B78">
        <w:tc>
          <w:tcPr>
            <w:tcW w:w="2694" w:type="dxa"/>
            <w:gridSpan w:val="2"/>
            <w:tcBorders>
              <w:left w:val="single" w:sz="4" w:space="0" w:color="auto"/>
            </w:tcBorders>
          </w:tcPr>
          <w:p w14:paraId="5EF12E85" w14:textId="77777777" w:rsidR="00314A4C" w:rsidRDefault="00314A4C" w:rsidP="00314A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928FC3" w14:textId="77777777" w:rsidR="00314A4C" w:rsidRDefault="00314A4C" w:rsidP="00314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217D0" w14:textId="31767AFF" w:rsidR="00314A4C" w:rsidRDefault="00314A4C" w:rsidP="00314A4C">
            <w:pPr>
              <w:pStyle w:val="CRCoverPage"/>
              <w:spacing w:after="0"/>
              <w:jc w:val="center"/>
              <w:rPr>
                <w:b/>
                <w:caps/>
                <w:noProof/>
              </w:rPr>
            </w:pPr>
            <w:r>
              <w:rPr>
                <w:b/>
                <w:caps/>
                <w:noProof/>
              </w:rPr>
              <w:t>x</w:t>
            </w:r>
          </w:p>
        </w:tc>
        <w:tc>
          <w:tcPr>
            <w:tcW w:w="2977" w:type="dxa"/>
            <w:gridSpan w:val="4"/>
          </w:tcPr>
          <w:p w14:paraId="5F785696" w14:textId="77777777" w:rsidR="00314A4C" w:rsidRDefault="00314A4C" w:rsidP="00314A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E9209" w14:textId="3F4980D0" w:rsidR="00314A4C" w:rsidRDefault="00314A4C" w:rsidP="00314A4C">
            <w:pPr>
              <w:pStyle w:val="CRCoverPage"/>
              <w:spacing w:after="0"/>
              <w:ind w:left="99"/>
              <w:rPr>
                <w:noProof/>
              </w:rPr>
            </w:pPr>
          </w:p>
        </w:tc>
      </w:tr>
      <w:tr w:rsidR="00314A4C" w14:paraId="0F5BB5C4" w14:textId="77777777" w:rsidTr="002D7B78">
        <w:tc>
          <w:tcPr>
            <w:tcW w:w="2694" w:type="dxa"/>
            <w:gridSpan w:val="2"/>
            <w:tcBorders>
              <w:left w:val="single" w:sz="4" w:space="0" w:color="auto"/>
            </w:tcBorders>
          </w:tcPr>
          <w:p w14:paraId="57AF8B0C" w14:textId="77777777" w:rsidR="00314A4C" w:rsidRDefault="00314A4C" w:rsidP="00314A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763E74" w14:textId="29595BE2" w:rsidR="00314A4C" w:rsidRDefault="00314A4C" w:rsidP="00314A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9B9E" w14:textId="77777777" w:rsidR="00314A4C" w:rsidRDefault="00314A4C" w:rsidP="00314A4C">
            <w:pPr>
              <w:pStyle w:val="CRCoverPage"/>
              <w:spacing w:after="0"/>
              <w:jc w:val="center"/>
              <w:rPr>
                <w:b/>
                <w:caps/>
                <w:noProof/>
              </w:rPr>
            </w:pPr>
          </w:p>
        </w:tc>
        <w:tc>
          <w:tcPr>
            <w:tcW w:w="2977" w:type="dxa"/>
            <w:gridSpan w:val="4"/>
          </w:tcPr>
          <w:p w14:paraId="7ACCCE11" w14:textId="77777777" w:rsidR="00314A4C" w:rsidRDefault="00314A4C" w:rsidP="00314A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A61EE" w14:textId="2A65D5FE" w:rsidR="00314A4C" w:rsidRDefault="0068560B" w:rsidP="00314A4C">
            <w:pPr>
              <w:pStyle w:val="CRCoverPage"/>
              <w:spacing w:after="0"/>
              <w:ind w:left="99"/>
              <w:rPr>
                <w:noProof/>
              </w:rPr>
            </w:pPr>
            <w:r>
              <w:rPr>
                <w:noProof/>
              </w:rPr>
              <w:t>38.523-1</w:t>
            </w:r>
          </w:p>
        </w:tc>
      </w:tr>
      <w:tr w:rsidR="00314A4C" w14:paraId="775CE0FA" w14:textId="77777777" w:rsidTr="002D7B78">
        <w:tc>
          <w:tcPr>
            <w:tcW w:w="2694" w:type="dxa"/>
            <w:gridSpan w:val="2"/>
            <w:tcBorders>
              <w:left w:val="single" w:sz="4" w:space="0" w:color="auto"/>
            </w:tcBorders>
          </w:tcPr>
          <w:p w14:paraId="4C58CC8F" w14:textId="77777777" w:rsidR="00314A4C" w:rsidRDefault="00314A4C" w:rsidP="00314A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AC782C" w14:textId="77777777" w:rsidR="00314A4C" w:rsidRDefault="00314A4C" w:rsidP="00314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AEAE1" w14:textId="6426BF5F" w:rsidR="00314A4C" w:rsidRDefault="00314A4C" w:rsidP="00314A4C">
            <w:pPr>
              <w:pStyle w:val="CRCoverPage"/>
              <w:spacing w:after="0"/>
              <w:jc w:val="center"/>
              <w:rPr>
                <w:b/>
                <w:caps/>
                <w:noProof/>
              </w:rPr>
            </w:pPr>
            <w:r>
              <w:rPr>
                <w:b/>
                <w:caps/>
                <w:noProof/>
              </w:rPr>
              <w:t>x</w:t>
            </w:r>
          </w:p>
        </w:tc>
        <w:tc>
          <w:tcPr>
            <w:tcW w:w="2977" w:type="dxa"/>
            <w:gridSpan w:val="4"/>
          </w:tcPr>
          <w:p w14:paraId="20618ABD" w14:textId="77777777" w:rsidR="00314A4C" w:rsidRDefault="00314A4C" w:rsidP="00314A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435B2" w14:textId="7683984B" w:rsidR="00314A4C" w:rsidRDefault="00314A4C" w:rsidP="00314A4C">
            <w:pPr>
              <w:pStyle w:val="CRCoverPage"/>
              <w:spacing w:after="0"/>
              <w:ind w:left="99"/>
              <w:rPr>
                <w:noProof/>
              </w:rPr>
            </w:pPr>
          </w:p>
        </w:tc>
      </w:tr>
      <w:tr w:rsidR="00314A4C" w14:paraId="038D2DCE" w14:textId="77777777" w:rsidTr="002D7B78">
        <w:tc>
          <w:tcPr>
            <w:tcW w:w="2694" w:type="dxa"/>
            <w:gridSpan w:val="2"/>
            <w:tcBorders>
              <w:left w:val="single" w:sz="4" w:space="0" w:color="auto"/>
            </w:tcBorders>
          </w:tcPr>
          <w:p w14:paraId="412FC591" w14:textId="77777777" w:rsidR="00314A4C" w:rsidRDefault="00314A4C" w:rsidP="00314A4C">
            <w:pPr>
              <w:pStyle w:val="CRCoverPage"/>
              <w:spacing w:after="0"/>
              <w:rPr>
                <w:b/>
                <w:i/>
                <w:noProof/>
              </w:rPr>
            </w:pPr>
          </w:p>
        </w:tc>
        <w:tc>
          <w:tcPr>
            <w:tcW w:w="6946" w:type="dxa"/>
            <w:gridSpan w:val="9"/>
            <w:tcBorders>
              <w:right w:val="single" w:sz="4" w:space="0" w:color="auto"/>
            </w:tcBorders>
          </w:tcPr>
          <w:p w14:paraId="60BB1122" w14:textId="77777777" w:rsidR="00314A4C" w:rsidRDefault="00314A4C" w:rsidP="00314A4C">
            <w:pPr>
              <w:pStyle w:val="CRCoverPage"/>
              <w:spacing w:after="0"/>
              <w:rPr>
                <w:noProof/>
              </w:rPr>
            </w:pPr>
          </w:p>
        </w:tc>
      </w:tr>
      <w:tr w:rsidR="00314A4C" w14:paraId="2CD13719" w14:textId="77777777" w:rsidTr="002D7B78">
        <w:tc>
          <w:tcPr>
            <w:tcW w:w="2694" w:type="dxa"/>
            <w:gridSpan w:val="2"/>
            <w:tcBorders>
              <w:left w:val="single" w:sz="4" w:space="0" w:color="auto"/>
              <w:bottom w:val="single" w:sz="4" w:space="0" w:color="auto"/>
            </w:tcBorders>
          </w:tcPr>
          <w:p w14:paraId="5A22F341" w14:textId="77777777" w:rsidR="00314A4C" w:rsidRDefault="00314A4C" w:rsidP="00314A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AE008" w14:textId="77777777" w:rsidR="00314A4C" w:rsidRDefault="00314A4C" w:rsidP="00314A4C">
            <w:pPr>
              <w:pStyle w:val="CRCoverPage"/>
              <w:spacing w:after="0"/>
              <w:ind w:left="100"/>
              <w:rPr>
                <w:noProof/>
              </w:rPr>
            </w:pPr>
          </w:p>
        </w:tc>
      </w:tr>
      <w:tr w:rsidR="00314A4C" w:rsidRPr="008863B9" w14:paraId="2F36423A" w14:textId="77777777" w:rsidTr="002D7B78">
        <w:tc>
          <w:tcPr>
            <w:tcW w:w="2694" w:type="dxa"/>
            <w:gridSpan w:val="2"/>
            <w:tcBorders>
              <w:top w:val="single" w:sz="4" w:space="0" w:color="auto"/>
              <w:bottom w:val="single" w:sz="4" w:space="0" w:color="auto"/>
            </w:tcBorders>
          </w:tcPr>
          <w:p w14:paraId="713B89A7" w14:textId="77777777" w:rsidR="00314A4C" w:rsidRPr="008863B9" w:rsidRDefault="00314A4C" w:rsidP="00314A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CC820" w14:textId="77777777" w:rsidR="00314A4C" w:rsidRPr="008863B9" w:rsidRDefault="00314A4C" w:rsidP="00314A4C">
            <w:pPr>
              <w:pStyle w:val="CRCoverPage"/>
              <w:spacing w:after="0"/>
              <w:ind w:left="100"/>
              <w:rPr>
                <w:noProof/>
                <w:sz w:val="8"/>
                <w:szCs w:val="8"/>
              </w:rPr>
            </w:pPr>
          </w:p>
        </w:tc>
      </w:tr>
      <w:tr w:rsidR="00314A4C" w14:paraId="2D1FB883" w14:textId="77777777" w:rsidTr="002D7B78">
        <w:tc>
          <w:tcPr>
            <w:tcW w:w="2694" w:type="dxa"/>
            <w:gridSpan w:val="2"/>
            <w:tcBorders>
              <w:top w:val="single" w:sz="4" w:space="0" w:color="auto"/>
              <w:left w:val="single" w:sz="4" w:space="0" w:color="auto"/>
              <w:bottom w:val="single" w:sz="4" w:space="0" w:color="auto"/>
            </w:tcBorders>
          </w:tcPr>
          <w:p w14:paraId="4F97734D" w14:textId="77777777" w:rsidR="00314A4C" w:rsidRDefault="00314A4C" w:rsidP="00314A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F2EB6" w14:textId="77777777" w:rsidR="00314A4C" w:rsidRDefault="00314A4C" w:rsidP="00314A4C">
            <w:pPr>
              <w:pStyle w:val="CRCoverPage"/>
              <w:spacing w:after="0"/>
              <w:ind w:left="100"/>
              <w:rPr>
                <w:noProof/>
              </w:rPr>
            </w:pPr>
          </w:p>
        </w:tc>
      </w:tr>
    </w:tbl>
    <w:p w14:paraId="714876FE" w14:textId="77777777" w:rsidR="0067320E" w:rsidRDefault="0067320E" w:rsidP="0067320E">
      <w:pPr>
        <w:pStyle w:val="CRCoverPage"/>
        <w:spacing w:after="0"/>
        <w:rPr>
          <w:noProof/>
          <w:sz w:val="8"/>
          <w:szCs w:val="8"/>
        </w:rPr>
      </w:pPr>
    </w:p>
    <w:p w14:paraId="0409E0D8" w14:textId="77777777" w:rsidR="0067320E" w:rsidRDefault="0067320E" w:rsidP="0067320E">
      <w:pPr>
        <w:rPr>
          <w:noProof/>
        </w:rPr>
        <w:sectPr w:rsidR="006732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03679C" w14:textId="77777777" w:rsidR="0067320E" w:rsidRDefault="0067320E" w:rsidP="0067320E">
      <w:pPr>
        <w:rPr>
          <w:noProof/>
        </w:rPr>
      </w:pPr>
    </w:p>
    <w:p w14:paraId="19219836" w14:textId="77777777" w:rsidR="009478EE" w:rsidRDefault="009478EE" w:rsidP="009478EE">
      <w:pPr>
        <w:rPr>
          <w:noProof/>
        </w:rPr>
      </w:pPr>
    </w:p>
    <w:p w14:paraId="22E0FC93" w14:textId="77777777" w:rsidR="007A73E5" w:rsidRPr="00D83A7A" w:rsidRDefault="007A73E5" w:rsidP="007A73E5">
      <w:pPr>
        <w:pStyle w:val="Ttulo"/>
        <w:jc w:val="left"/>
        <w:rPr>
          <w:rStyle w:val="nfasis"/>
          <w:rFonts w:ascii="Arial" w:hAnsi="Arial" w:cs="Arial"/>
          <w:i w:val="0"/>
          <w:lang w:eastAsia="en-GB"/>
        </w:rPr>
      </w:pPr>
      <w:bookmarkStart w:id="0" w:name="_Toc133501311"/>
      <w:r w:rsidRPr="00D83A7A">
        <w:rPr>
          <w:rStyle w:val="nfasis"/>
          <w:rFonts w:ascii="Arial" w:hAnsi="Arial" w:cs="Arial"/>
          <w:i w:val="0"/>
        </w:rPr>
        <w:t>Table of Contents</w:t>
      </w:r>
      <w:bookmarkEnd w:id="0"/>
    </w:p>
    <w:p w14:paraId="33E2D107" w14:textId="517B2503" w:rsidR="006C3A26" w:rsidRDefault="007A73E5">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C3A26" w:rsidRPr="004A5FF2">
        <w:rPr>
          <w:rFonts w:ascii="Arial" w:hAnsi="Arial" w:cs="Arial"/>
          <w:iCs/>
        </w:rPr>
        <w:t>Table of Contents</w:t>
      </w:r>
      <w:r w:rsidR="006C3A26">
        <w:tab/>
      </w:r>
      <w:r w:rsidR="006C3A26">
        <w:fldChar w:fldCharType="begin"/>
      </w:r>
      <w:r w:rsidR="006C3A26">
        <w:instrText xml:space="preserve"> PAGEREF _Toc133501311 \h </w:instrText>
      </w:r>
      <w:r w:rsidR="006C3A26">
        <w:fldChar w:fldCharType="separate"/>
      </w:r>
      <w:r w:rsidR="006C3A26">
        <w:t>3</w:t>
      </w:r>
      <w:r w:rsidR="006C3A26">
        <w:fldChar w:fldCharType="end"/>
      </w:r>
    </w:p>
    <w:p w14:paraId="1F79C659" w14:textId="4FF13462" w:rsidR="006C3A26" w:rsidRDefault="006C3A26">
      <w:pPr>
        <w:pStyle w:val="TDC1"/>
        <w:rPr>
          <w:rFonts w:asciiTheme="minorHAnsi" w:eastAsiaTheme="minorEastAsia" w:hAnsiTheme="minorHAnsi" w:cstheme="minorBidi"/>
          <w:szCs w:val="22"/>
          <w:lang w:eastAsia="en-GB"/>
        </w:rPr>
      </w:pPr>
      <w:r w:rsidRPr="004A5FF2">
        <w:rPr>
          <w:b/>
          <w:lang w:eastAsia="ja-JP"/>
        </w:rPr>
        <w:t>1</w:t>
      </w:r>
      <w:r>
        <w:rPr>
          <w:rFonts w:asciiTheme="minorHAnsi" w:eastAsiaTheme="minorEastAsia" w:hAnsiTheme="minorHAnsi" w:cstheme="minorBidi"/>
          <w:szCs w:val="22"/>
          <w:lang w:eastAsia="en-GB"/>
        </w:rPr>
        <w:tab/>
      </w:r>
      <w:r w:rsidRPr="004A5FF2">
        <w:rPr>
          <w:b/>
          <w:lang w:eastAsia="ja-JP"/>
        </w:rPr>
        <w:t>Overview</w:t>
      </w:r>
      <w:r>
        <w:tab/>
      </w:r>
      <w:r>
        <w:fldChar w:fldCharType="begin"/>
      </w:r>
      <w:r>
        <w:instrText xml:space="preserve"> PAGEREF _Toc133501312 \h </w:instrText>
      </w:r>
      <w:r>
        <w:fldChar w:fldCharType="separate"/>
      </w:r>
      <w:r>
        <w:t>3</w:t>
      </w:r>
      <w:r>
        <w:fldChar w:fldCharType="end"/>
      </w:r>
    </w:p>
    <w:p w14:paraId="1DBAFEC7" w14:textId="67B461CA" w:rsidR="006C3A26" w:rsidRDefault="006C3A26">
      <w:pPr>
        <w:pStyle w:val="TDC1"/>
        <w:rPr>
          <w:rFonts w:asciiTheme="minorHAnsi" w:eastAsiaTheme="minorEastAsia" w:hAnsiTheme="minorHAnsi" w:cstheme="minorBidi"/>
          <w:szCs w:val="22"/>
          <w:lang w:eastAsia="en-GB"/>
        </w:rPr>
      </w:pPr>
      <w:r w:rsidRPr="004A5FF2">
        <w:rPr>
          <w:b/>
        </w:rPr>
        <w:t>2</w:t>
      </w:r>
      <w:r>
        <w:rPr>
          <w:rFonts w:asciiTheme="minorHAnsi" w:eastAsiaTheme="minorEastAsia" w:hAnsiTheme="minorHAnsi" w:cstheme="minorBidi"/>
          <w:szCs w:val="22"/>
          <w:lang w:eastAsia="en-GB"/>
        </w:rPr>
        <w:tab/>
      </w:r>
      <w:r w:rsidRPr="004A5FF2">
        <w:rPr>
          <w:b/>
        </w:rPr>
        <w:t>Corrections required to test case 11.3.5</w:t>
      </w:r>
      <w:r>
        <w:tab/>
      </w:r>
      <w:r>
        <w:fldChar w:fldCharType="begin"/>
      </w:r>
      <w:r>
        <w:instrText xml:space="preserve"> PAGEREF _Toc133501313 \h </w:instrText>
      </w:r>
      <w:r>
        <w:fldChar w:fldCharType="separate"/>
      </w:r>
      <w:r>
        <w:t>3</w:t>
      </w:r>
      <w:r>
        <w:fldChar w:fldCharType="end"/>
      </w:r>
    </w:p>
    <w:p w14:paraId="29CCE5D8" w14:textId="388E37F7" w:rsidR="006C3A26" w:rsidRDefault="006C3A26">
      <w:pPr>
        <w:pStyle w:val="TDC2"/>
        <w:rPr>
          <w:rFonts w:asciiTheme="minorHAnsi" w:eastAsiaTheme="minorEastAsia" w:hAnsiTheme="minorHAnsi" w:cstheme="minorBidi"/>
          <w:sz w:val="22"/>
          <w:szCs w:val="22"/>
          <w:lang w:eastAsia="en-GB"/>
        </w:rPr>
      </w:pPr>
      <w:r w:rsidRPr="004A5FF2">
        <w:rPr>
          <w:rFonts w:cs="Arial"/>
          <w:b/>
          <w:lang w:eastAsia="en-GB"/>
        </w:rPr>
        <w:t>2.1</w:t>
      </w:r>
      <w:r>
        <w:rPr>
          <w:rFonts w:asciiTheme="minorHAnsi" w:eastAsiaTheme="minorEastAsia" w:hAnsiTheme="minorHAnsi" w:cstheme="minorBidi"/>
          <w:sz w:val="22"/>
          <w:szCs w:val="22"/>
          <w:lang w:eastAsia="en-GB"/>
        </w:rPr>
        <w:tab/>
      </w:r>
      <w:r w:rsidRPr="004A5FF2">
        <w:rPr>
          <w:b/>
        </w:rPr>
        <w:t>fl_TC_11_3_5_TestBody</w:t>
      </w:r>
      <w:r>
        <w:tab/>
      </w:r>
      <w:r>
        <w:fldChar w:fldCharType="begin"/>
      </w:r>
      <w:r>
        <w:instrText xml:space="preserve"> PAGEREF _Toc133501314 \h </w:instrText>
      </w:r>
      <w:r>
        <w:fldChar w:fldCharType="separate"/>
      </w:r>
      <w:r>
        <w:t>3</w:t>
      </w:r>
      <w:r>
        <w:fldChar w:fldCharType="end"/>
      </w:r>
    </w:p>
    <w:p w14:paraId="296FEF7D" w14:textId="5EB3D442" w:rsidR="007A73E5" w:rsidRDefault="007A73E5" w:rsidP="007A73E5">
      <w:pPr>
        <w:rPr>
          <w:b/>
          <w:sz w:val="24"/>
          <w:lang w:eastAsia="ja-JP"/>
        </w:rPr>
      </w:pPr>
      <w:r>
        <w:rPr>
          <w:rFonts w:cs="Arial"/>
          <w:noProof/>
        </w:rPr>
        <w:fldChar w:fldCharType="end"/>
      </w:r>
    </w:p>
    <w:p w14:paraId="1667FD50" w14:textId="77777777" w:rsidR="00B421DE" w:rsidRDefault="00B421DE" w:rsidP="00B421DE">
      <w:pPr>
        <w:pStyle w:val="Ttulo1"/>
        <w:numPr>
          <w:ilvl w:val="0"/>
          <w:numId w:val="1"/>
        </w:numPr>
        <w:autoSpaceDN w:val="0"/>
        <w:rPr>
          <w:b/>
          <w:lang w:eastAsia="ja-JP"/>
        </w:rPr>
      </w:pPr>
      <w:bookmarkStart w:id="1" w:name="_Toc122434485"/>
      <w:bookmarkStart w:id="2" w:name="_Toc54888060"/>
      <w:bookmarkStart w:id="3" w:name="_Toc133501312"/>
      <w:bookmarkStart w:id="4" w:name="_Toc122434488"/>
      <w:bookmarkStart w:id="5" w:name="_Toc295288959"/>
      <w:r>
        <w:rPr>
          <w:b/>
          <w:lang w:eastAsia="ja-JP"/>
        </w:rPr>
        <w:t>Overview</w:t>
      </w:r>
      <w:bookmarkEnd w:id="1"/>
      <w:bookmarkEnd w:id="2"/>
      <w:bookmarkEnd w:id="3"/>
    </w:p>
    <w:p w14:paraId="032A7AEB" w14:textId="3CA3D52D" w:rsidR="00B421DE" w:rsidRPr="00B421DE" w:rsidRDefault="00B421DE" w:rsidP="00B421DE">
      <w:pPr>
        <w:pBdr>
          <w:top w:val="single" w:sz="4" w:space="1" w:color="00B050"/>
          <w:left w:val="single" w:sz="4" w:space="4" w:color="00B050"/>
          <w:bottom w:val="single" w:sz="4" w:space="1" w:color="00B050"/>
          <w:right w:val="single" w:sz="4" w:space="4" w:color="00B050"/>
        </w:pBdr>
        <w:rPr>
          <w:rFonts w:cs="Arial"/>
          <w:lang w:eastAsia="ja-JP"/>
        </w:rPr>
      </w:pPr>
      <w:r w:rsidRPr="00B421DE">
        <w:rPr>
          <w:rFonts w:cs="Arial"/>
        </w:rPr>
        <w:t>This document lists all the essential changes needed to correct problems in the iwd-TTCN3-B2022-09_D23wk12 related to the title of this CR</w:t>
      </w:r>
      <w:r w:rsidRPr="00B421DE">
        <w:rPr>
          <w:rFonts w:cs="Arial"/>
          <w:lang w:eastAsia="ja-JP"/>
        </w:rPr>
        <w:t xml:space="preserve">. </w:t>
      </w:r>
    </w:p>
    <w:p w14:paraId="0FBA39A1"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B421DE">
        <w:rPr>
          <w:rFonts w:cs="Arial"/>
          <w:b/>
          <w:sz w:val="24"/>
          <w:lang w:eastAsia="ja-JP"/>
        </w:rPr>
        <w:t xml:space="preserve">Contact: </w:t>
      </w:r>
      <w:r w:rsidRPr="00B421DE">
        <w:rPr>
          <w:rFonts w:cs="Arial"/>
          <w:b/>
          <w:sz w:val="24"/>
          <w:lang w:eastAsia="ja-JP"/>
        </w:rPr>
        <w:tab/>
        <w:t>Parikshit Bhise</w:t>
      </w:r>
    </w:p>
    <w:p w14:paraId="76418810" w14:textId="77777777" w:rsidR="00B421DE" w:rsidRPr="00B421DE" w:rsidRDefault="00B421DE" w:rsidP="00B421D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B421DE">
        <w:rPr>
          <w:rFonts w:cs="Arial"/>
          <w:b/>
          <w:sz w:val="24"/>
          <w:lang w:eastAsia="ja-JP"/>
        </w:rPr>
        <w:tab/>
      </w:r>
      <w:hyperlink r:id="rId22" w:history="1">
        <w:r w:rsidRPr="00B421DE">
          <w:rPr>
            <w:rStyle w:val="Hipervnculo"/>
            <w:rFonts w:cs="Arial"/>
            <w:b/>
            <w:sz w:val="24"/>
            <w:lang w:eastAsia="ja-JP"/>
          </w:rPr>
          <w:t>Parikshit.bhise@rohde-schwarz.com</w:t>
        </w:r>
      </w:hyperlink>
      <w:r w:rsidRPr="00B421DE">
        <w:rPr>
          <w:rFonts w:cs="Arial"/>
          <w:b/>
          <w:sz w:val="24"/>
          <w:lang w:eastAsia="ja-JP"/>
        </w:rPr>
        <w:tab/>
      </w:r>
      <w:r w:rsidRPr="00B421DE">
        <w:rPr>
          <w:rFonts w:cs="Arial"/>
          <w:b/>
          <w:sz w:val="24"/>
          <w:lang w:eastAsia="ja-JP"/>
        </w:rPr>
        <w:tab/>
      </w:r>
      <w:r w:rsidRPr="00B421DE">
        <w:rPr>
          <w:rFonts w:cs="Arial"/>
          <w:sz w:val="24"/>
          <w:lang w:eastAsia="ja-JP"/>
        </w:rPr>
        <w:br/>
      </w:r>
      <w:r w:rsidRPr="00B421DE">
        <w:rPr>
          <w:rFonts w:cs="Arial"/>
          <w:b/>
          <w:lang w:eastAsia="ja-JP"/>
        </w:rPr>
        <w:tab/>
      </w:r>
    </w:p>
    <w:p w14:paraId="3B6F9137" w14:textId="31E2DC68" w:rsidR="007A73E5" w:rsidRDefault="007A73E5" w:rsidP="004717EA">
      <w:pPr>
        <w:pStyle w:val="Ttulo1"/>
        <w:numPr>
          <w:ilvl w:val="0"/>
          <w:numId w:val="1"/>
        </w:numPr>
        <w:overflowPunct w:val="0"/>
        <w:autoSpaceDE w:val="0"/>
        <w:autoSpaceDN w:val="0"/>
        <w:adjustRightInd w:val="0"/>
        <w:rPr>
          <w:b/>
        </w:rPr>
      </w:pPr>
      <w:bookmarkStart w:id="6" w:name="_Toc133501313"/>
      <w:r w:rsidRPr="00854C55">
        <w:rPr>
          <w:b/>
        </w:rPr>
        <w:t>Corrections required</w:t>
      </w:r>
      <w:bookmarkEnd w:id="4"/>
      <w:bookmarkEnd w:id="5"/>
      <w:r w:rsidR="00807E5F">
        <w:rPr>
          <w:b/>
        </w:rPr>
        <w:t xml:space="preserve"> to test case 11.</w:t>
      </w:r>
      <w:r w:rsidR="00E2126B">
        <w:rPr>
          <w:b/>
        </w:rPr>
        <w:t>3.5</w:t>
      </w:r>
      <w:bookmarkEnd w:id="6"/>
    </w:p>
    <w:p w14:paraId="78353081" w14:textId="66A48946" w:rsidR="00FB0A08" w:rsidRPr="00807E5F" w:rsidRDefault="00E2126B" w:rsidP="00FB0A08">
      <w:pPr>
        <w:pStyle w:val="Ttulo2"/>
        <w:numPr>
          <w:ilvl w:val="1"/>
          <w:numId w:val="2"/>
        </w:numPr>
        <w:overflowPunct w:val="0"/>
        <w:autoSpaceDE w:val="0"/>
        <w:autoSpaceDN w:val="0"/>
        <w:adjustRightInd w:val="0"/>
        <w:spacing w:before="480"/>
        <w:rPr>
          <w:rFonts w:cs="Arial"/>
          <w:b/>
          <w:color w:val="000000"/>
          <w:lang w:eastAsia="en-GB"/>
        </w:rPr>
      </w:pPr>
      <w:bookmarkStart w:id="7" w:name="_Toc133501314"/>
      <w:r w:rsidRPr="00E2126B">
        <w:rPr>
          <w:b/>
          <w:noProof/>
        </w:rPr>
        <w:t>fl_TC_11_3_5_TestBody</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14:paraId="542E0623"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8EB1860" w14:textId="77777777" w:rsidR="00FB0A08" w:rsidRDefault="0088363E"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71831B9" w14:textId="778BCA12" w:rsidR="00FB0A08" w:rsidRPr="00FA530C" w:rsidRDefault="00E2126B" w:rsidP="002B42D8">
            <w:pPr>
              <w:pStyle w:val="CRCoverPage"/>
              <w:spacing w:after="0"/>
              <w:rPr>
                <w:noProof/>
              </w:rPr>
            </w:pPr>
            <w:r w:rsidRPr="00E2126B">
              <w:rPr>
                <w:noProof/>
              </w:rPr>
              <w:t>fl_TC_11_3_5_TestBody</w:t>
            </w:r>
          </w:p>
        </w:tc>
      </w:tr>
      <w:tr w:rsidR="00FB0A08" w14:paraId="2634C532" w14:textId="77777777"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69F539" w14:textId="77777777"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49B12BF" w14:textId="77777777" w:rsidR="00E2126B" w:rsidRDefault="00E2126B" w:rsidP="00E2126B">
            <w:pPr>
              <w:pStyle w:val="CRCoverPage"/>
              <w:tabs>
                <w:tab w:val="right" w:pos="2893"/>
              </w:tabs>
              <w:spacing w:after="0"/>
              <w:rPr>
                <w:noProof/>
              </w:rPr>
            </w:pPr>
            <w:r>
              <w:rPr>
                <w:noProof/>
              </w:rPr>
              <w:t>In the current TTCN implementation at Step 25 the SIB1 is updated to include accessbarring information for NR Cell 1, and then immediately after this the NR Cell 1 is set to serving cell power (Step 26). This may result in the UE detecting the NR Cell 1 and reading the old SIB1, which does not contain access barring.</w:t>
            </w:r>
          </w:p>
          <w:p w14:paraId="3C2AFEBB" w14:textId="77777777" w:rsidR="00E2126B" w:rsidRDefault="00E2126B" w:rsidP="00E2126B">
            <w:pPr>
              <w:pStyle w:val="CRCoverPage"/>
              <w:tabs>
                <w:tab w:val="right" w:pos="2893"/>
              </w:tabs>
              <w:spacing w:after="0"/>
              <w:rPr>
                <w:noProof/>
              </w:rPr>
            </w:pPr>
            <w:r>
              <w:rPr>
                <w:noProof/>
              </w:rPr>
              <w:t>This will cause testcase failure at Step 34 because the UE will trigger the IMS video Call (Step 33).</w:t>
            </w:r>
          </w:p>
          <w:p w14:paraId="587B2180" w14:textId="77777777" w:rsidR="00E2126B" w:rsidRDefault="00E2126B" w:rsidP="00E2126B">
            <w:pPr>
              <w:pStyle w:val="CRCoverPage"/>
              <w:tabs>
                <w:tab w:val="right" w:pos="2893"/>
              </w:tabs>
              <w:spacing w:after="0"/>
              <w:rPr>
                <w:noProof/>
              </w:rPr>
            </w:pPr>
            <w:r>
              <w:rPr>
                <w:noProof/>
              </w:rPr>
              <w:t>This needs to be addressed.</w:t>
            </w:r>
          </w:p>
          <w:p w14:paraId="06C115FA" w14:textId="77777777" w:rsidR="00E2126B" w:rsidRDefault="00E2126B" w:rsidP="00E2126B">
            <w:pPr>
              <w:pStyle w:val="CRCoverPage"/>
              <w:tabs>
                <w:tab w:val="right" w:pos="2893"/>
              </w:tabs>
              <w:spacing w:after="0"/>
              <w:rPr>
                <w:noProof/>
              </w:rPr>
            </w:pPr>
          </w:p>
          <w:p w14:paraId="3874CF91" w14:textId="77777777" w:rsidR="00E2126B" w:rsidRDefault="00E2126B" w:rsidP="00E2126B">
            <w:pPr>
              <w:pStyle w:val="CRCoverPage"/>
              <w:tabs>
                <w:tab w:val="right" w:pos="2893"/>
              </w:tabs>
              <w:spacing w:after="0"/>
              <w:rPr>
                <w:noProof/>
              </w:rPr>
            </w:pPr>
            <w:r>
              <w:rPr>
                <w:noProof/>
              </w:rPr>
              <w:lastRenderedPageBreak/>
              <w:t>In the current TTCN implementation, at Step 33, the user is prompted to make a video call, and at Step 34 it is checked for 6s that the UE does not send a rrcSetupREQ for initiating the video call.</w:t>
            </w:r>
          </w:p>
          <w:p w14:paraId="744BCCE8" w14:textId="77777777" w:rsidR="00E2126B" w:rsidRDefault="00E2126B" w:rsidP="00E2126B">
            <w:pPr>
              <w:pStyle w:val="CRCoverPage"/>
              <w:tabs>
                <w:tab w:val="right" w:pos="2893"/>
              </w:tabs>
              <w:spacing w:after="0"/>
              <w:rPr>
                <w:noProof/>
              </w:rPr>
            </w:pPr>
            <w:r>
              <w:rPr>
                <w:noProof/>
              </w:rPr>
              <w:t>In case the testcse is run manually (This is a special USIM testcase), then the user would 1) Press OK for the prompt to initiate a video call and, 2) Use AT command and proprietary mechanism to initiate video call on UE side. These actions take togather can easily take 10s, and by this time the check at Step 34 will have expired. Thus, there is  scope for a non-conformant UE to slip through this negative check.</w:t>
            </w:r>
          </w:p>
          <w:p w14:paraId="1B00DB51" w14:textId="77777777" w:rsidR="00E2126B" w:rsidRDefault="00E2126B" w:rsidP="00E2126B">
            <w:pPr>
              <w:pStyle w:val="CRCoverPage"/>
              <w:tabs>
                <w:tab w:val="right" w:pos="2893"/>
              </w:tabs>
              <w:spacing w:after="0"/>
              <w:rPr>
                <w:noProof/>
              </w:rPr>
            </w:pPr>
            <w:r>
              <w:rPr>
                <w:noProof/>
              </w:rPr>
              <w:t>This needs to be addressed</w:t>
            </w:r>
          </w:p>
          <w:p w14:paraId="0AEA6FCC" w14:textId="77777777" w:rsidR="00E2126B" w:rsidRDefault="00E2126B" w:rsidP="00E2126B">
            <w:pPr>
              <w:pStyle w:val="CRCoverPage"/>
              <w:tabs>
                <w:tab w:val="right" w:pos="2893"/>
              </w:tabs>
              <w:spacing w:after="0"/>
              <w:rPr>
                <w:noProof/>
              </w:rPr>
            </w:pPr>
          </w:p>
          <w:p w14:paraId="5ECF8F84" w14:textId="77777777" w:rsidR="00E2126B" w:rsidRDefault="00E2126B" w:rsidP="00E2126B">
            <w:pPr>
              <w:pStyle w:val="CRCoverPage"/>
              <w:tabs>
                <w:tab w:val="right" w:pos="2893"/>
              </w:tabs>
              <w:spacing w:after="0"/>
              <w:rPr>
                <w:noProof/>
              </w:rPr>
            </w:pPr>
            <w:r>
              <w:rPr>
                <w:noProof/>
              </w:rPr>
              <w:t xml:space="preserve">In the current TTCN imlpementation, at Step 10B and 10Eb3, tsc_DNNValue is used as DNN in the call </w:t>
            </w:r>
            <w:r w:rsidRPr="00B2017B">
              <w:rPr>
                <w:noProof/>
              </w:rPr>
              <w:t>f_UT_RequestPDUSession(UT, f_NR5GC_MobileInfo_GetNoOfSessions()+1, tsc_DNNValue);</w:t>
            </w:r>
          </w:p>
          <w:p w14:paraId="5BC1B3D0" w14:textId="77777777" w:rsidR="00E2126B" w:rsidRDefault="00E2126B" w:rsidP="00E2126B">
            <w:pPr>
              <w:pStyle w:val="CRCoverPage"/>
              <w:tabs>
                <w:tab w:val="right" w:pos="2893"/>
              </w:tabs>
              <w:spacing w:after="0"/>
              <w:rPr>
                <w:noProof/>
              </w:rPr>
            </w:pPr>
            <w:r>
              <w:rPr>
                <w:noProof/>
              </w:rPr>
              <w:t xml:space="preserve">However, this DNN is not passed on while expecting the PDU Session Establishment REQ in Steps 10Fa1-10Fa8 when function  </w:t>
            </w:r>
            <w:r w:rsidRPr="00B2017B">
              <w:rPr>
                <w:noProof/>
              </w:rPr>
              <w:t>f_NR5GC_PDUSessionEstablishment (nr_Cell12,-,tsc_NR_RbId_SRB2);</w:t>
            </w:r>
            <w:r>
              <w:rPr>
                <w:noProof/>
              </w:rPr>
              <w:t xml:space="preserve"> is called. This needs to be addressed.</w:t>
            </w:r>
          </w:p>
          <w:p w14:paraId="2D917211" w14:textId="6CD7F9E7" w:rsidR="00FB0A08" w:rsidRPr="00AD4ADA" w:rsidRDefault="00FB0A08" w:rsidP="00C23E57">
            <w:pPr>
              <w:pStyle w:val="CRCoverPage"/>
              <w:spacing w:after="0"/>
              <w:rPr>
                <w:noProof/>
              </w:rPr>
            </w:pPr>
          </w:p>
        </w:tc>
      </w:tr>
      <w:tr w:rsidR="00FB0A08" w14:paraId="361C236E"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6778EC64" w14:textId="77777777" w:rsidR="00FB0A08" w:rsidRDefault="00FB0A08" w:rsidP="002B42D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CAAB70B" w14:textId="77777777" w:rsidR="00E2126B" w:rsidRDefault="00E2126B" w:rsidP="00E2126B">
            <w:pPr>
              <w:pStyle w:val="CRCoverPage"/>
              <w:spacing w:after="0"/>
              <w:ind w:left="100"/>
              <w:rPr>
                <w:noProof/>
              </w:rPr>
            </w:pPr>
            <w:r>
              <w:rPr>
                <w:noProof/>
              </w:rPr>
              <w:t xml:space="preserve">After the call f_NR_CellInfo_SetSIB1_UacBarringInfo(nr_Cell1, cs_SIB1_UacBarringInfo(cs_UAC_BarringPerCatList_1Entry(5,1), -, cs_UAC_BarringInfoSetList_1Entry(p00, s16, '1111111'B)));, called functions </w:t>
            </w:r>
            <w:r w:rsidRPr="00DD3058">
              <w:rPr>
                <w:noProof/>
              </w:rPr>
              <w:t>f_NR_ModifySysinfo(nr_Cell1, false);</w:t>
            </w:r>
            <w:r>
              <w:rPr>
                <w:noProof/>
              </w:rPr>
              <w:t xml:space="preserve"> and </w:t>
            </w:r>
            <w:r w:rsidRPr="00DD3058">
              <w:rPr>
                <w:noProof/>
              </w:rPr>
              <w:t>f_NR_WaitModificationPeriods(nr_Cell1);</w:t>
            </w:r>
            <w:r>
              <w:rPr>
                <w:noProof/>
              </w:rPr>
              <w:t>.</w:t>
            </w:r>
          </w:p>
          <w:p w14:paraId="0C3CDA05" w14:textId="77777777" w:rsidR="00E2126B" w:rsidRDefault="00E2126B" w:rsidP="00E2126B">
            <w:pPr>
              <w:pStyle w:val="CRCoverPage"/>
              <w:spacing w:after="0"/>
              <w:ind w:left="100"/>
              <w:rPr>
                <w:noProof/>
              </w:rPr>
            </w:pPr>
            <w:r>
              <w:rPr>
                <w:noProof/>
              </w:rPr>
              <w:t>A Prose CR will be raised for this.</w:t>
            </w:r>
          </w:p>
          <w:p w14:paraId="1584AE10" w14:textId="77777777" w:rsidR="00E2126B" w:rsidRDefault="00E2126B" w:rsidP="00E2126B">
            <w:pPr>
              <w:pStyle w:val="CRCoverPage"/>
              <w:spacing w:after="0"/>
              <w:ind w:left="100"/>
              <w:rPr>
                <w:noProof/>
              </w:rPr>
            </w:pPr>
          </w:p>
          <w:p w14:paraId="1E1650CA" w14:textId="77777777" w:rsidR="00E2126B" w:rsidRDefault="00E2126B" w:rsidP="00E2126B">
            <w:pPr>
              <w:pStyle w:val="CRCoverPage"/>
              <w:spacing w:after="0"/>
              <w:ind w:left="100"/>
              <w:rPr>
                <w:noProof/>
              </w:rPr>
            </w:pPr>
            <w:r>
              <w:rPr>
                <w:noProof/>
              </w:rPr>
              <w:t xml:space="preserve">At Step 34, called </w:t>
            </w:r>
            <w:r w:rsidRPr="00DD3058">
              <w:rPr>
                <w:noProof/>
              </w:rPr>
              <w:t>f_NR_CheckNoRRCSetupReq(nr_Cell1, 30.0);</w:t>
            </w:r>
            <w:r>
              <w:rPr>
                <w:noProof/>
              </w:rPr>
              <w:t xml:space="preserve"> instead of </w:t>
            </w:r>
            <w:r w:rsidRPr="00DD3058">
              <w:rPr>
                <w:noProof/>
              </w:rPr>
              <w:t xml:space="preserve">f_NR_CheckNoRRCSetupReq(nr_Cell1, </w:t>
            </w:r>
            <w:r>
              <w:rPr>
                <w:noProof/>
              </w:rPr>
              <w:t>6</w:t>
            </w:r>
            <w:r w:rsidRPr="00DD3058">
              <w:rPr>
                <w:noProof/>
              </w:rPr>
              <w:t>.0);</w:t>
            </w:r>
          </w:p>
          <w:p w14:paraId="592618F8" w14:textId="77777777" w:rsidR="00E2126B" w:rsidRDefault="00E2126B" w:rsidP="00E2126B">
            <w:pPr>
              <w:pStyle w:val="CRCoverPage"/>
              <w:spacing w:after="0"/>
              <w:ind w:left="100"/>
              <w:rPr>
                <w:noProof/>
              </w:rPr>
            </w:pPr>
            <w:r>
              <w:rPr>
                <w:noProof/>
              </w:rPr>
              <w:t>A Prose CR will be raised for this.</w:t>
            </w:r>
          </w:p>
          <w:p w14:paraId="2598B5CA" w14:textId="77777777" w:rsidR="00E2126B" w:rsidRDefault="00E2126B" w:rsidP="00E2126B">
            <w:pPr>
              <w:pStyle w:val="CRCoverPage"/>
              <w:spacing w:after="0"/>
              <w:ind w:left="100"/>
              <w:rPr>
                <w:noProof/>
              </w:rPr>
            </w:pPr>
          </w:p>
          <w:p w14:paraId="6E82DC19" w14:textId="77777777" w:rsidR="00E2126B" w:rsidRDefault="00E2126B" w:rsidP="00E2126B">
            <w:pPr>
              <w:pStyle w:val="CRCoverPage"/>
              <w:spacing w:after="0"/>
              <w:ind w:left="100"/>
              <w:rPr>
                <w:noProof/>
              </w:rPr>
            </w:pPr>
            <w:r>
              <w:rPr>
                <w:noProof/>
              </w:rPr>
              <w:t xml:space="preserve">Initialized a new variable </w:t>
            </w:r>
            <w:r w:rsidRPr="00DD3058">
              <w:rPr>
                <w:noProof/>
              </w:rPr>
              <w:t>v_DNN := cs_DNN(-, f_DomainName_Encode(tsc_DNNValue));</w:t>
            </w:r>
            <w:r>
              <w:rPr>
                <w:noProof/>
              </w:rPr>
              <w:t xml:space="preserve"> and then used this in call to </w:t>
            </w:r>
            <w:r w:rsidRPr="00B2017B">
              <w:rPr>
                <w:noProof/>
              </w:rPr>
              <w:t>f_NR5GC_PDUSessionEstablishment</w:t>
            </w:r>
            <w:r>
              <w:rPr>
                <w:noProof/>
              </w:rPr>
              <w:t xml:space="preserve"> for Steps 10Fa1-10Fa8</w:t>
            </w:r>
          </w:p>
          <w:p w14:paraId="2D42A37E" w14:textId="77777777" w:rsidR="00E2126B" w:rsidRDefault="00E2126B" w:rsidP="00E2126B">
            <w:pPr>
              <w:pStyle w:val="CRCoverPage"/>
              <w:spacing w:after="0"/>
              <w:ind w:left="100"/>
              <w:rPr>
                <w:noProof/>
              </w:rPr>
            </w:pPr>
          </w:p>
          <w:p w14:paraId="05178AC6" w14:textId="7086EEB7" w:rsidR="005C6479" w:rsidRPr="001124B3" w:rsidRDefault="00E2126B" w:rsidP="00E2126B">
            <w:pPr>
              <w:pStyle w:val="CRCoverPage"/>
              <w:spacing w:after="0"/>
              <w:rPr>
                <w:noProof/>
              </w:rPr>
            </w:pPr>
            <w:r>
              <w:rPr>
                <w:noProof/>
              </w:rPr>
              <w:t>Please see below for detailed changes.</w:t>
            </w:r>
          </w:p>
        </w:tc>
      </w:tr>
      <w:tr w:rsidR="00FB0A08" w14:paraId="331C1EA5" w14:textId="77777777" w:rsidTr="00807E5F">
        <w:tc>
          <w:tcPr>
            <w:tcW w:w="1985" w:type="dxa"/>
            <w:tcBorders>
              <w:top w:val="single" w:sz="4" w:space="0" w:color="auto"/>
              <w:left w:val="single" w:sz="4" w:space="0" w:color="auto"/>
              <w:bottom w:val="single" w:sz="4" w:space="0" w:color="auto"/>
              <w:right w:val="single" w:sz="4" w:space="0" w:color="auto"/>
            </w:tcBorders>
            <w:hideMark/>
          </w:tcPr>
          <w:p w14:paraId="1A608BF2" w14:textId="77777777"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DEAEBF0" w14:textId="2BFC450E" w:rsidR="00FB0A08" w:rsidRPr="00CC39F9" w:rsidRDefault="00E2126B" w:rsidP="002B42D8">
            <w:pPr>
              <w:spacing w:after="0"/>
              <w:rPr>
                <w:rFonts w:ascii="Arial" w:hAnsi="Arial" w:cs="Arial"/>
                <w:lang w:eastAsia="en-GB"/>
              </w:rPr>
            </w:pPr>
            <w:r>
              <w:rPr>
                <w:rFonts w:ascii="Arial" w:hAnsi="Arial" w:cs="Arial"/>
                <w:lang w:eastAsia="en-GB"/>
              </w:rPr>
              <w:t>UAC_NR5GC.ttcn</w:t>
            </w:r>
          </w:p>
        </w:tc>
      </w:tr>
      <w:tr w:rsidR="00FB0A08" w14:paraId="76950936" w14:textId="77777777" w:rsidTr="002B42D8">
        <w:tc>
          <w:tcPr>
            <w:tcW w:w="1985" w:type="dxa"/>
            <w:tcBorders>
              <w:top w:val="single" w:sz="4" w:space="0" w:color="auto"/>
              <w:left w:val="single" w:sz="4" w:space="0" w:color="auto"/>
              <w:bottom w:val="single" w:sz="4" w:space="0" w:color="auto"/>
              <w:right w:val="single" w:sz="4" w:space="0" w:color="auto"/>
            </w:tcBorders>
            <w:hideMark/>
          </w:tcPr>
          <w:p w14:paraId="258EDDBA" w14:textId="77777777" w:rsidR="00FB0A08" w:rsidRPr="00AC2519" w:rsidRDefault="00FB0A08" w:rsidP="002B42D8">
            <w:pPr>
              <w:spacing w:before="40" w:after="40"/>
              <w:rPr>
                <w:rFonts w:ascii="Arial" w:hAnsi="Arial" w:cs="Arial"/>
                <w:b/>
                <w:sz w:val="22"/>
                <w:szCs w:val="22"/>
                <w:highlight w:val="cyan"/>
              </w:rPr>
            </w:pPr>
            <w:r w:rsidRPr="00AC2519">
              <w:rPr>
                <w:rFonts w:ascii="Arial" w:hAnsi="Arial" w:cs="Arial"/>
                <w:b/>
                <w:sz w:val="22"/>
                <w:szCs w:val="22"/>
              </w:rPr>
              <w:t>MCC160 Comment</w:t>
            </w:r>
          </w:p>
        </w:tc>
        <w:tc>
          <w:tcPr>
            <w:tcW w:w="7513" w:type="dxa"/>
            <w:tcBorders>
              <w:top w:val="single" w:sz="4" w:space="0" w:color="auto"/>
              <w:left w:val="single" w:sz="4" w:space="0" w:color="auto"/>
              <w:bottom w:val="single" w:sz="4" w:space="0" w:color="auto"/>
              <w:right w:val="single" w:sz="4" w:space="0" w:color="auto"/>
            </w:tcBorders>
          </w:tcPr>
          <w:p w14:paraId="1E3925B8" w14:textId="77777777" w:rsidR="00B04E83" w:rsidRDefault="00B04E83" w:rsidP="00253A13">
            <w:pPr>
              <w:rPr>
                <w:rFonts w:ascii="Arial" w:hAnsi="Arial" w:cs="Arial"/>
                <w:color w:val="000000" w:themeColor="text1"/>
                <w:sz w:val="22"/>
                <w:szCs w:val="22"/>
                <w:highlight w:val="cyan"/>
              </w:rPr>
            </w:pPr>
          </w:p>
          <w:p w14:paraId="34160970" w14:textId="34E5AA4F" w:rsidR="00AC2519" w:rsidRPr="00B04E83" w:rsidRDefault="00B04E83" w:rsidP="00253A13">
            <w:pPr>
              <w:rPr>
                <w:rFonts w:ascii="Arial" w:hAnsi="Arial" w:cs="Arial"/>
                <w:color w:val="000000" w:themeColor="text1"/>
                <w:sz w:val="22"/>
                <w:szCs w:val="22"/>
              </w:rPr>
            </w:pPr>
            <w:r w:rsidRPr="00B04E83">
              <w:rPr>
                <w:rFonts w:ascii="Arial" w:hAnsi="Arial" w:cs="Arial"/>
                <w:color w:val="000000" w:themeColor="text1"/>
                <w:sz w:val="22"/>
                <w:szCs w:val="22"/>
              </w:rPr>
              <w:t xml:space="preserve">   </w:t>
            </w:r>
            <w:r>
              <w:rPr>
                <w:rFonts w:ascii="Arial" w:hAnsi="Arial" w:cs="Arial"/>
                <w:color w:val="000000" w:themeColor="text1"/>
                <w:sz w:val="22"/>
                <w:szCs w:val="22"/>
                <w:highlight w:val="red"/>
              </w:rPr>
              <w:t>1.</w:t>
            </w:r>
            <w:r w:rsidR="00FD0AE6" w:rsidRPr="00AC2519">
              <w:rPr>
                <w:rFonts w:ascii="Arial" w:hAnsi="Arial" w:cs="Arial"/>
                <w:color w:val="000000" w:themeColor="text1"/>
                <w:sz w:val="22"/>
                <w:szCs w:val="22"/>
                <w:highlight w:val="red"/>
              </w:rPr>
              <w:t xml:space="preserve"> Not needed.</w:t>
            </w:r>
            <w:r w:rsidR="00C24502" w:rsidRPr="00AC2519">
              <w:rPr>
                <w:rFonts w:ascii="Arial" w:hAnsi="Arial" w:cs="Arial"/>
                <w:color w:val="000000" w:themeColor="text1"/>
                <w:sz w:val="22"/>
                <w:szCs w:val="22"/>
                <w:highlight w:val="red"/>
              </w:rPr>
              <w:t xml:space="preserve"> </w:t>
            </w:r>
            <w:r w:rsidR="00B73929" w:rsidRPr="00AC2519">
              <w:rPr>
                <w:rFonts w:ascii="Arial" w:hAnsi="Arial" w:cs="Arial"/>
                <w:color w:val="000000" w:themeColor="text1"/>
                <w:sz w:val="22"/>
                <w:szCs w:val="22"/>
                <w:highlight w:val="red"/>
              </w:rPr>
              <w:t xml:space="preserve">Function f_NR_SS_ConfigureSysinfo </w:t>
            </w:r>
            <w:r w:rsidR="00AC2519" w:rsidRPr="00AC2519">
              <w:rPr>
                <w:rFonts w:ascii="Arial" w:hAnsi="Arial" w:cs="Arial"/>
                <w:color w:val="000000" w:themeColor="text1"/>
                <w:sz w:val="22"/>
                <w:szCs w:val="22"/>
                <w:highlight w:val="red"/>
              </w:rPr>
              <w:t xml:space="preserve">can be </w:t>
            </w:r>
            <w:r w:rsidR="00B73929" w:rsidRPr="00AC2519">
              <w:rPr>
                <w:rFonts w:ascii="Arial" w:hAnsi="Arial" w:cs="Arial"/>
                <w:color w:val="000000" w:themeColor="text1"/>
                <w:sz w:val="22"/>
                <w:szCs w:val="22"/>
                <w:highlight w:val="red"/>
              </w:rPr>
              <w:t>us</w:t>
            </w:r>
            <w:r w:rsidR="00463504">
              <w:rPr>
                <w:rFonts w:ascii="Arial" w:hAnsi="Arial" w:cs="Arial"/>
                <w:color w:val="000000" w:themeColor="text1"/>
                <w:sz w:val="22"/>
                <w:szCs w:val="22"/>
                <w:highlight w:val="red"/>
              </w:rPr>
              <w:t>e</w:t>
            </w:r>
            <w:r w:rsidR="00B73929" w:rsidRPr="00AC2519">
              <w:rPr>
                <w:rFonts w:ascii="Arial" w:hAnsi="Arial" w:cs="Arial"/>
                <w:color w:val="000000" w:themeColor="text1"/>
                <w:sz w:val="22"/>
                <w:szCs w:val="22"/>
                <w:highlight w:val="red"/>
              </w:rPr>
              <w:t>d</w:t>
            </w:r>
            <w:r w:rsidR="00AC2519" w:rsidRPr="00AC2519">
              <w:rPr>
                <w:rFonts w:ascii="Arial" w:hAnsi="Arial" w:cs="Arial"/>
                <w:sz w:val="22"/>
                <w:szCs w:val="22"/>
                <w:highlight w:val="red"/>
              </w:rPr>
              <w:t xml:space="preserve"> </w:t>
            </w:r>
            <w:r w:rsidR="00AC2519">
              <w:rPr>
                <w:rFonts w:ascii="Arial" w:hAnsi="Arial" w:cs="Arial"/>
                <w:sz w:val="22"/>
                <w:szCs w:val="22"/>
                <w:highlight w:val="red"/>
              </w:rPr>
              <w:t xml:space="preserve"> </w:t>
            </w:r>
          </w:p>
          <w:p w14:paraId="1FFEFFD8" w14:textId="0F2C0FEF" w:rsidR="00FD0AE6" w:rsidRPr="00AC2519" w:rsidRDefault="00AC2519" w:rsidP="00C021F3">
            <w:pPr>
              <w:rPr>
                <w:rFonts w:ascii="Arial" w:hAnsi="Arial" w:cs="Arial"/>
                <w:sz w:val="22"/>
                <w:szCs w:val="22"/>
                <w:highlight w:val="red"/>
              </w:rPr>
            </w:pPr>
            <w:r w:rsidRPr="00AC2519">
              <w:rPr>
                <w:rFonts w:ascii="Arial" w:hAnsi="Arial" w:cs="Arial"/>
                <w:sz w:val="22"/>
                <w:szCs w:val="22"/>
              </w:rPr>
              <w:lastRenderedPageBreak/>
              <w:t xml:space="preserve">         </w:t>
            </w:r>
            <w:r>
              <w:rPr>
                <w:rFonts w:ascii="Arial" w:hAnsi="Arial" w:cs="Arial"/>
                <w:sz w:val="22"/>
                <w:szCs w:val="22"/>
                <w:highlight w:val="red"/>
              </w:rPr>
              <w:t xml:space="preserve"> </w:t>
            </w:r>
            <w:r w:rsidR="00F10EA8">
              <w:rPr>
                <w:rFonts w:ascii="Arial" w:hAnsi="Arial" w:cs="Arial"/>
                <w:sz w:val="22"/>
                <w:szCs w:val="22"/>
                <w:highlight w:val="red"/>
              </w:rPr>
              <w:t>t</w:t>
            </w:r>
            <w:r w:rsidR="00AE4C85">
              <w:rPr>
                <w:rFonts w:ascii="Arial" w:hAnsi="Arial" w:cs="Arial"/>
                <w:sz w:val="22"/>
                <w:szCs w:val="22"/>
                <w:highlight w:val="red"/>
              </w:rPr>
              <w:t>o update Sys</w:t>
            </w:r>
            <w:r w:rsidR="005B1C1E">
              <w:rPr>
                <w:rFonts w:ascii="Arial" w:hAnsi="Arial" w:cs="Arial"/>
                <w:sz w:val="22"/>
                <w:szCs w:val="22"/>
                <w:highlight w:val="red"/>
              </w:rPr>
              <w:t>Info i</w:t>
            </w:r>
            <w:r w:rsidR="00F10EA8">
              <w:rPr>
                <w:rFonts w:ascii="Arial" w:hAnsi="Arial" w:cs="Arial"/>
                <w:sz w:val="22"/>
                <w:szCs w:val="22"/>
                <w:highlight w:val="red"/>
              </w:rPr>
              <w:t>m</w:t>
            </w:r>
            <w:r w:rsidR="005B1C1E">
              <w:rPr>
                <w:rFonts w:ascii="Arial" w:hAnsi="Arial" w:cs="Arial"/>
                <w:sz w:val="22"/>
                <w:szCs w:val="22"/>
                <w:highlight w:val="red"/>
              </w:rPr>
              <w:t>mediately</w:t>
            </w:r>
            <w:r w:rsidR="00887CA1">
              <w:rPr>
                <w:rFonts w:ascii="Arial" w:hAnsi="Arial" w:cs="Arial"/>
                <w:sz w:val="22"/>
                <w:szCs w:val="22"/>
                <w:highlight w:val="red"/>
              </w:rPr>
              <w:t>, not needed to wait for 2</w:t>
            </w:r>
            <w:r w:rsidR="00463504">
              <w:rPr>
                <w:rFonts w:ascii="Arial" w:hAnsi="Arial" w:cs="Arial"/>
                <w:sz w:val="22"/>
                <w:szCs w:val="22"/>
                <w:highlight w:val="red"/>
              </w:rPr>
              <w:t>.</w:t>
            </w:r>
            <w:r w:rsidR="00887CA1">
              <w:rPr>
                <w:rFonts w:ascii="Arial" w:hAnsi="Arial" w:cs="Arial"/>
                <w:sz w:val="22"/>
                <w:szCs w:val="22"/>
                <w:highlight w:val="red"/>
              </w:rPr>
              <w:t>1 MPs</w:t>
            </w:r>
            <w:r w:rsidR="00463504">
              <w:rPr>
                <w:rFonts w:ascii="Arial" w:hAnsi="Arial" w:cs="Arial"/>
                <w:sz w:val="22"/>
                <w:szCs w:val="22"/>
                <w:highlight w:val="red"/>
              </w:rPr>
              <w:t xml:space="preserve">. </w:t>
            </w:r>
            <w:r w:rsidR="00742D0C">
              <w:rPr>
                <w:rFonts w:ascii="Arial" w:hAnsi="Arial" w:cs="Arial"/>
                <w:sz w:val="22"/>
                <w:szCs w:val="22"/>
                <w:highlight w:val="red"/>
              </w:rPr>
              <w:t xml:space="preserve">See MCC160 </w:t>
            </w:r>
            <w:proofErr w:type="gramStart"/>
            <w:r w:rsidR="00742D0C">
              <w:rPr>
                <w:rFonts w:ascii="Arial" w:hAnsi="Arial" w:cs="Arial"/>
                <w:sz w:val="22"/>
                <w:szCs w:val="22"/>
                <w:highlight w:val="red"/>
              </w:rPr>
              <w:t>implementation</w:t>
            </w:r>
            <w:proofErr w:type="gramEnd"/>
            <w:r w:rsidR="00DC3F13">
              <w:rPr>
                <w:rFonts w:ascii="Arial" w:hAnsi="Arial" w:cs="Arial"/>
                <w:sz w:val="22"/>
                <w:szCs w:val="22"/>
                <w:highlight w:val="red"/>
              </w:rPr>
              <w:t xml:space="preserve"> </w:t>
            </w:r>
          </w:p>
          <w:p w14:paraId="12CDB0CE" w14:textId="2E074C11" w:rsidR="00FB0A08" w:rsidRPr="00AC2519" w:rsidRDefault="00C24502" w:rsidP="00253A13">
            <w:pPr>
              <w:rPr>
                <w:rFonts w:ascii="Arial" w:hAnsi="Arial" w:cs="Arial"/>
                <w:sz w:val="22"/>
                <w:szCs w:val="22"/>
                <w:highlight w:val="cyan"/>
                <w:lang w:eastAsia="zh-CN"/>
              </w:rPr>
            </w:pPr>
            <w:r w:rsidRPr="00AC2519">
              <w:rPr>
                <w:rFonts w:ascii="Arial" w:hAnsi="Arial" w:cs="Arial"/>
                <w:color w:val="000000" w:themeColor="text1"/>
                <w:sz w:val="22"/>
                <w:szCs w:val="22"/>
              </w:rPr>
              <w:t xml:space="preserve"> </w:t>
            </w:r>
            <w:r w:rsidR="00FD0AE6" w:rsidRPr="00AC2519">
              <w:rPr>
                <w:rFonts w:ascii="Arial" w:hAnsi="Arial" w:cs="Arial"/>
                <w:color w:val="000000" w:themeColor="text1"/>
                <w:sz w:val="22"/>
                <w:szCs w:val="22"/>
              </w:rPr>
              <w:t xml:space="preserve">   </w:t>
            </w:r>
            <w:r w:rsidR="00FD0AE6" w:rsidRPr="00B04E83">
              <w:rPr>
                <w:rFonts w:ascii="Arial" w:hAnsi="Arial" w:cs="Arial"/>
                <w:color w:val="000000" w:themeColor="text1"/>
                <w:sz w:val="22"/>
                <w:szCs w:val="22"/>
              </w:rPr>
              <w:t xml:space="preserve"> </w:t>
            </w:r>
            <w:r w:rsidR="00FD0AE6" w:rsidRPr="00AC2519">
              <w:rPr>
                <w:rFonts w:ascii="Arial" w:hAnsi="Arial" w:cs="Arial"/>
                <w:color w:val="000000" w:themeColor="text1"/>
                <w:sz w:val="22"/>
                <w:szCs w:val="22"/>
                <w:highlight w:val="cyan"/>
              </w:rPr>
              <w:t xml:space="preserve"> </w:t>
            </w:r>
            <w:r w:rsidRPr="00AC2519">
              <w:rPr>
                <w:rFonts w:ascii="Arial" w:hAnsi="Arial" w:cs="Arial"/>
                <w:color w:val="000000" w:themeColor="text1"/>
                <w:sz w:val="22"/>
                <w:szCs w:val="22"/>
                <w:highlight w:val="cyan"/>
              </w:rPr>
              <w:t xml:space="preserve">2.  </w:t>
            </w:r>
            <w:r w:rsidR="004A190B" w:rsidRPr="00AC2519">
              <w:rPr>
                <w:rFonts w:ascii="Arial" w:hAnsi="Arial" w:cs="Arial"/>
                <w:sz w:val="22"/>
                <w:szCs w:val="22"/>
                <w:highlight w:val="cyan"/>
              </w:rPr>
              <w:t>Accepted</w:t>
            </w:r>
            <w:r w:rsidR="00C67C1C">
              <w:rPr>
                <w:rFonts w:ascii="Arial" w:hAnsi="Arial" w:cs="Arial"/>
                <w:sz w:val="22"/>
                <w:szCs w:val="22"/>
                <w:highlight w:val="cyan"/>
              </w:rPr>
              <w:t xml:space="preserve"> by R5-</w:t>
            </w:r>
            <w:r w:rsidR="00C34DA1">
              <w:rPr>
                <w:rFonts w:ascii="Arial" w:hAnsi="Arial" w:cs="Arial"/>
                <w:sz w:val="22"/>
                <w:szCs w:val="22"/>
                <w:highlight w:val="cyan"/>
              </w:rPr>
              <w:t>232361</w:t>
            </w:r>
          </w:p>
          <w:p w14:paraId="7194DBDC" w14:textId="03E9AB80" w:rsidR="00253A13" w:rsidRPr="00AC2519" w:rsidRDefault="00C24502" w:rsidP="00C24502">
            <w:pPr>
              <w:rPr>
                <w:rFonts w:ascii="Arial" w:hAnsi="Arial" w:cs="Arial"/>
                <w:sz w:val="22"/>
                <w:szCs w:val="22"/>
                <w:highlight w:val="cyan"/>
                <w:lang w:eastAsia="zh-CN"/>
              </w:rPr>
            </w:pPr>
            <w:r w:rsidRPr="00AC2519">
              <w:rPr>
                <w:rFonts w:ascii="Arial" w:hAnsi="Arial" w:cs="Arial"/>
                <w:sz w:val="22"/>
                <w:szCs w:val="22"/>
              </w:rPr>
              <w:t xml:space="preserve">     </w:t>
            </w:r>
            <w:r w:rsidRPr="00AC2519">
              <w:rPr>
                <w:rFonts w:ascii="Arial" w:hAnsi="Arial" w:cs="Arial"/>
                <w:sz w:val="22"/>
                <w:szCs w:val="22"/>
                <w:highlight w:val="cyan"/>
              </w:rPr>
              <w:t xml:space="preserve"> 3. </w:t>
            </w:r>
            <w:r w:rsidR="00253A13" w:rsidRPr="00AC2519">
              <w:rPr>
                <w:rFonts w:ascii="Arial" w:hAnsi="Arial" w:cs="Arial"/>
                <w:sz w:val="22"/>
                <w:szCs w:val="22"/>
                <w:highlight w:val="cyan"/>
              </w:rPr>
              <w:t>Accepted</w:t>
            </w:r>
          </w:p>
        </w:tc>
      </w:tr>
      <w:tr w:rsidR="00B04E83" w14:paraId="12E63CFD" w14:textId="77777777" w:rsidTr="002B42D8">
        <w:tc>
          <w:tcPr>
            <w:tcW w:w="1985" w:type="dxa"/>
            <w:tcBorders>
              <w:top w:val="single" w:sz="4" w:space="0" w:color="auto"/>
              <w:left w:val="single" w:sz="4" w:space="0" w:color="auto"/>
              <w:bottom w:val="single" w:sz="4" w:space="0" w:color="auto"/>
              <w:right w:val="single" w:sz="4" w:space="0" w:color="auto"/>
            </w:tcBorders>
          </w:tcPr>
          <w:p w14:paraId="420D6227" w14:textId="3448851C" w:rsidR="00B04E83" w:rsidRPr="00AC2519" w:rsidRDefault="00B04E83" w:rsidP="002B42D8">
            <w:pPr>
              <w:spacing w:before="40" w:after="40"/>
              <w:rPr>
                <w:rFonts w:ascii="Arial" w:hAnsi="Arial" w:cs="Arial"/>
                <w:b/>
                <w:sz w:val="22"/>
                <w:szCs w:val="22"/>
              </w:rPr>
            </w:pPr>
            <w:r>
              <w:rPr>
                <w:rFonts w:ascii="Arial" w:hAnsi="Arial" w:cs="Arial"/>
                <w:b/>
                <w:sz w:val="22"/>
                <w:szCs w:val="22"/>
              </w:rPr>
              <w:lastRenderedPageBreak/>
              <w:t xml:space="preserve"> </w:t>
            </w:r>
          </w:p>
        </w:tc>
        <w:tc>
          <w:tcPr>
            <w:tcW w:w="7513" w:type="dxa"/>
            <w:tcBorders>
              <w:top w:val="single" w:sz="4" w:space="0" w:color="auto"/>
              <w:left w:val="single" w:sz="4" w:space="0" w:color="auto"/>
              <w:bottom w:val="single" w:sz="4" w:space="0" w:color="auto"/>
              <w:right w:val="single" w:sz="4" w:space="0" w:color="auto"/>
            </w:tcBorders>
          </w:tcPr>
          <w:p w14:paraId="167B4A83" w14:textId="77777777" w:rsidR="00B04E83" w:rsidRDefault="00B04E83" w:rsidP="00253A13">
            <w:pPr>
              <w:rPr>
                <w:rFonts w:ascii="Arial" w:hAnsi="Arial" w:cs="Arial"/>
                <w:color w:val="000000" w:themeColor="text1"/>
                <w:sz w:val="22"/>
                <w:szCs w:val="22"/>
                <w:highlight w:val="cyan"/>
              </w:rPr>
            </w:pPr>
          </w:p>
        </w:tc>
      </w:tr>
    </w:tbl>
    <w:p w14:paraId="769D0D3C" w14:textId="77777777" w:rsidR="00FB0A08" w:rsidRDefault="00FB0A08" w:rsidP="00FB0A08">
      <w:pPr>
        <w:spacing w:after="0"/>
        <w:rPr>
          <w:rFonts w:ascii="Arial" w:hAnsi="Arial"/>
          <w:b/>
          <w:lang w:eastAsia="en-GB"/>
        </w:rPr>
      </w:pPr>
    </w:p>
    <w:p w14:paraId="39B6B1D1" w14:textId="77777777" w:rsidR="00FB0A08" w:rsidRDefault="00FB0A08" w:rsidP="00CE52B0">
      <w:pPr>
        <w:spacing w:after="0"/>
        <w:rPr>
          <w:rFonts w:ascii="Arial" w:hAnsi="Arial"/>
          <w:b/>
          <w:lang w:eastAsia="en-GB"/>
        </w:rPr>
      </w:pPr>
      <w:r w:rsidRPr="002249E0">
        <w:rPr>
          <w:rFonts w:ascii="Arial" w:hAnsi="Arial"/>
          <w:b/>
          <w:lang w:eastAsia="en-GB"/>
        </w:rPr>
        <w:t xml:space="preserve">    </w:t>
      </w:r>
    </w:p>
    <w:p w14:paraId="1826C679" w14:textId="77777777"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68BBDA68" w14:textId="77777777" w:rsidTr="002B42D8">
        <w:tc>
          <w:tcPr>
            <w:tcW w:w="13575" w:type="dxa"/>
            <w:tcBorders>
              <w:top w:val="single" w:sz="4" w:space="0" w:color="auto"/>
              <w:left w:val="single" w:sz="4" w:space="0" w:color="auto"/>
              <w:bottom w:val="single" w:sz="4" w:space="0" w:color="auto"/>
              <w:right w:val="single" w:sz="4" w:space="0" w:color="auto"/>
            </w:tcBorders>
          </w:tcPr>
          <w:p w14:paraId="483FEF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function fl_TC_11_3_5_TestBody() runs on NR5GC_PTC</w:t>
            </w:r>
          </w:p>
          <w:p w14:paraId="57E519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B0DC79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 := f_NR5GC_CellInfo_GetGutiParameters(nr_Cell12);</w:t>
            </w:r>
          </w:p>
          <w:p w14:paraId="2AADAC0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 := f_NG_S_TMSI2MobileIdentity(omit, v_GutiParams);</w:t>
            </w:r>
          </w:p>
          <w:p w14:paraId="63ADD57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v_GutiParams_NRCell1 := f_NR5GC_CellInfo_GetGutiParameters(nr_Cell1);</w:t>
            </w:r>
          </w:p>
          <w:p w14:paraId="1EE354A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v_S_TMSI_NR_Cell1 := f_NG_S_TMSI2MobileIdentity(omit, v_GutiParams_NRCell1);</w:t>
            </w:r>
          </w:p>
          <w:p w14:paraId="12327DE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PLMN_Identity v_ASN_PLMN := f_NR_CellInfo_GetPLMN (nr_Cell12);</w:t>
            </w:r>
          </w:p>
          <w:p w14:paraId="3613EEF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TrackingAreaCode v_TAC := f_NR_CellInfo_GetTAC (nr_Cell12);</w:t>
            </w:r>
          </w:p>
          <w:p w14:paraId="35C3457C" w14:textId="77777777" w:rsidR="0074038C" w:rsidRPr="00D91B67" w:rsidRDefault="0074038C" w:rsidP="0074038C">
            <w:pPr>
              <w:autoSpaceDE w:val="0"/>
              <w:autoSpaceDN w:val="0"/>
              <w:adjustRightInd w:val="0"/>
              <w:spacing w:after="0"/>
              <w:rPr>
                <w:rFonts w:ascii="Courier New" w:hAnsi="Courier New" w:cs="Courier New"/>
                <w:color w:val="000000"/>
                <w:lang w:val="es-ES" w:eastAsia="de-DE"/>
              </w:rPr>
            </w:pPr>
            <w:r w:rsidRPr="0074038C">
              <w:rPr>
                <w:rFonts w:ascii="Courier New" w:hAnsi="Courier New" w:cs="Courier New"/>
                <w:color w:val="000000"/>
                <w:lang w:eastAsia="de-DE"/>
              </w:rPr>
              <w:t xml:space="preserve">    </w:t>
            </w:r>
            <w:r w:rsidRPr="00D91B67">
              <w:rPr>
                <w:rFonts w:ascii="Courier New" w:hAnsi="Courier New" w:cs="Courier New"/>
                <w:color w:val="000000"/>
                <w:lang w:val="es-ES" w:eastAsia="de-DE"/>
              </w:rPr>
              <w:t>var NAS_PlmnId v_PLMN := f_NR_Asn2Nas_PlmnId(v_ASN_PLMN);</w:t>
            </w:r>
          </w:p>
          <w:p w14:paraId="1F4D72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D91B67">
              <w:rPr>
                <w:rFonts w:ascii="Courier New" w:hAnsi="Courier New" w:cs="Courier New"/>
                <w:color w:val="000000"/>
                <w:lang w:val="es-ES" w:eastAsia="de-DE"/>
              </w:rPr>
              <w:t xml:space="preserve">    </w:t>
            </w:r>
            <w:r w:rsidRPr="0074038C">
              <w:rPr>
                <w:rFonts w:ascii="Courier New" w:hAnsi="Courier New" w:cs="Courier New"/>
                <w:color w:val="000000"/>
                <w:lang w:eastAsia="de-DE"/>
              </w:rPr>
              <w:t>var template (value) NG_MobileIdentity v_GUTIToSend := f_NG_GutiParameters2MobileIdentity (v_PLMN, v_GutiParams);</w:t>
            </w:r>
          </w:p>
          <w:p w14:paraId="791C31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NG_TrackingAreaIdList v_TAIList := cs_NG_TAIListNonConsecutive(v_PLMN, {bit2oct(v_TAC)});</w:t>
            </w:r>
          </w:p>
          <w:p w14:paraId="4993075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NG_NAS_DL_Message_Type v_MsgToSend;</w:t>
            </w:r>
          </w:p>
          <w:p w14:paraId="288D1D8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NG_NAS_MSG_Indication_Type v_ReceivedMsg;</w:t>
            </w:r>
          </w:p>
          <w:p w14:paraId="48B268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GMM_MobilityInfo_Type v_GMM_MobilityInfo;</w:t>
            </w:r>
          </w:p>
          <w:p w14:paraId="7F69B47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(omit) GSM_MobilityInfo_Type v_GSM_MobilityInfo;</w:t>
            </w:r>
          </w:p>
          <w:p w14:paraId="153D18D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NR_SRB_COMMON_IND v_ReceivedAsp;</w:t>
            </w:r>
          </w:p>
          <w:p w14:paraId="63EEC1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v_CellPowerList_T1;</w:t>
            </w:r>
          </w:p>
          <w:p w14:paraId="5978A99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v_CellPowerList_T2;</w:t>
            </w:r>
          </w:p>
          <w:p w14:paraId="050ECA9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TypeOfRegistration_Type v_TypeOfRegistration;</w:t>
            </w:r>
          </w:p>
          <w:p w14:paraId="237DE5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float v_TimerValue1 := 10.0;</w:t>
            </w:r>
          </w:p>
          <w:p w14:paraId="2FE5F4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t_WaitTime;</w:t>
            </w:r>
          </w:p>
          <w:p w14:paraId="23E050E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w:t>
            </w:r>
          </w:p>
          <w:p w14:paraId="6F8C4EF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4BE11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v_CellPowerList_T1 := {</w:t>
            </w:r>
          </w:p>
          <w:p w14:paraId="3AA5D51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tsc_NR_NonSuitableOffCellSSS_EPRE, tsc_NR_NonSuitableOffCellSSS_EPRE),</w:t>
            </w:r>
          </w:p>
          <w:p w14:paraId="06EBF8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-80, -80)  // Power level for FR2 is FFS</w:t>
            </w:r>
          </w:p>
          <w:p w14:paraId="25B3604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806A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27F45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v_CellPowerList_T2 := {</w:t>
            </w:r>
          </w:p>
          <w:p w14:paraId="179301F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-80, -80),  // Power level for FR2 is FFS</w:t>
            </w:r>
          </w:p>
          <w:p w14:paraId="7DBFADA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tsc_NR_NonSuitableOffCellSSS_EPRE, tsc_NR_NonSuitableOffCellSSS_EPRE)</w:t>
            </w:r>
          </w:p>
          <w:p w14:paraId="3D75FE1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2A0ABB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18E867A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 siclog@</w:t>
            </w:r>
          </w:p>
          <w:p w14:paraId="26DCE89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"T1" in table 11.3.5.3.2-1/2.</w:t>
            </w:r>
          </w:p>
          <w:p w14:paraId="03D4369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7F3FD0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1A" siclog@</w:t>
            </w:r>
          </w:p>
          <w:p w14:paraId="4E25B97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1849C2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60C157D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1B" siclog@</w:t>
            </w:r>
          </w:p>
          <w:p w14:paraId="74543C0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5E90DA9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61E0C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 siclog@</w:t>
            </w:r>
          </w:p>
          <w:p w14:paraId="79C10F9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on NR cell 12 including the establishmentCause which is any value except mps-PriorityAccess.</w:t>
            </w:r>
          </w:p>
          <w:p w14:paraId="7E80B93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SRB.receive(car_NR_SRB0_RrcPdu_IND(nr_Cell12, cr_38508_RRCSetupRequest())) -&gt; value v_ReceivedAsp;</w:t>
            </w:r>
          </w:p>
          <w:p w14:paraId="2B4DB8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if(match(v_ReceivedAsp.Signalling.Rrc.Ccch.message_.c1.rrcSetupRequest.rrcSetupRequest.establishmentCause, mps_PriorityAccess))</w:t>
            </w:r>
          </w:p>
          <w:p w14:paraId="5F9EE69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E02208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2");</w:t>
            </w:r>
          </w:p>
          <w:p w14:paraId="62A7A34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30B85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else</w:t>
            </w:r>
          </w:p>
          <w:p w14:paraId="6C1C7C4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D8A31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2");</w:t>
            </w:r>
          </w:p>
          <w:p w14:paraId="60F631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FDAB9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65156A9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2A- 2B" siclog@</w:t>
            </w:r>
          </w:p>
          <w:p w14:paraId="01A733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3-4 of Table 4.5.2.2-2 of the generic procedure in TS 38.508-1 [4] are performed on NR Cell 12</w:t>
            </w:r>
          </w:p>
          <w:p w14:paraId="06740B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CEB907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6412EB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f_NR_RRCSetup_Def(nr_Cell12);</w:t>
            </w:r>
          </w:p>
          <w:p w14:paraId="44D5F1A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5EA3BDC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w:t>
            </w:r>
          </w:p>
          <w:p w14:paraId="4AB5352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24C5885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2B, THEN Steps 5 to 19 of the generic test procedure in TS 38.508-1 Table 4.5.2.2-2 are performed without RRC release.on NR Cell 12</w:t>
            </w:r>
          </w:p>
          <w:p w14:paraId="490C43A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68C33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7BA1EE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select (v_ReceivedMsg.Pdu.Msg.registration_Request.registrationType.registrationType) {</w:t>
            </w:r>
          </w:p>
          <w:p w14:paraId="0E512FD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5BA4265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435FA1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46B1B0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29C9735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05A266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0D80CC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143B7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noRrcConnectionRelease, Initial_Secure);</w:t>
            </w:r>
          </w:p>
          <w:p w14:paraId="3DD19A8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22FB9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321AF76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"2Cb1-2Cb2" siclog@</w:t>
            </w:r>
          </w:p>
          <w:p w14:paraId="4F91BD3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251524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371C7E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B27E0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23E2CCC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ED69AC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v_GMM_MobilityInfo, -, -, noRrcConnectionRelease);</w:t>
            </w:r>
          </w:p>
          <w:p w14:paraId="19FD80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2E89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6D66299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0356663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49C163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30DD5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3 - 10" siclog@</w:t>
            </w:r>
          </w:p>
          <w:p w14:paraId="14D23F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60DADE8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10A" siclog@</w:t>
            </w:r>
          </w:p>
          <w:p w14:paraId="4797B0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156D3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1B0B39A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10B" siclog@</w:t>
            </w:r>
          </w:p>
          <w:p w14:paraId="18AE95A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CAF07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f_UT_RequestPDUSession(UT, f_NR5GC_MobileInfo_GetNoOfSessions()+1, tsc_DNNValue);</w:t>
            </w:r>
          </w:p>
          <w:p w14:paraId="61C1595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10C" siclog@</w:t>
            </w:r>
          </w:p>
          <w:p w14:paraId="518CD2D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2816E7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t_WaitTime.start(21.0);</w:t>
            </w:r>
          </w:p>
          <w:p w14:paraId="5A7724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27C592E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within 21s on NR Cell 12?</w:t>
            </w:r>
          </w:p>
          <w:p w14:paraId="61A0796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 ?)))</w:t>
            </w:r>
          </w:p>
          <w:p w14:paraId="645E89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9CA59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02E909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10C");</w:t>
            </w:r>
          </w:p>
          <w:p w14:paraId="410C3E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
          <w:p w14:paraId="0DBD7FB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39D84A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10C");</w:t>
            </w:r>
          </w:p>
          <w:p w14:paraId="39A60F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2BD25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D4621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10D" siclog@</w:t>
            </w:r>
          </w:p>
          <w:p w14:paraId="267C520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A636F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12 according to Table 11.3.5.3.3-2 and sends Short Message on PDCCH using P-RNTI.</w:t>
            </w:r>
          </w:p>
          <w:p w14:paraId="23B361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f_NR_CellInfo_SetSIB1_UacBarringInfo(nr_Cell12, omit);</w:t>
            </w:r>
          </w:p>
          <w:p w14:paraId="33B15A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f_NR_ModifySysinfo(nr_Cell12);</w:t>
            </w:r>
          </w:p>
          <w:p w14:paraId="35F24D84"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//@siclog "Steps 10E" siclog@</w:t>
            </w:r>
          </w:p>
          <w:p w14:paraId="2B94806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@sic R5-223436 sic@</w:t>
            </w:r>
          </w:p>
          <w:p w14:paraId="7B0F5C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t_WaitTime.start(28.0);</w:t>
            </w:r>
          </w:p>
          <w:p w14:paraId="176D5B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596592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10Ea1" siclog@</w:t>
            </w:r>
          </w:p>
          <w:p w14:paraId="28A919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A40C1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mo_Data?</w:t>
            </w:r>
          </w:p>
          <w:p w14:paraId="21562FE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cr_38508_RRCSetupRequest(mo_Data, ?))) //@sic R5s221172 sic@</w:t>
            </w:r>
          </w:p>
          <w:p w14:paraId="027897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75E6F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10Ea2" siclog@ // @sic R5-223436 sic@</w:t>
            </w:r>
          </w:p>
          <w:p w14:paraId="2CF7DE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3C1B7B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10Ea1");</w:t>
            </w:r>
          </w:p>
          <w:p w14:paraId="0554D0D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1DCD2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10Eb1" siclog@ // @sic R5-223436 sic@</w:t>
            </w:r>
          </w:p>
          <w:p w14:paraId="2F957E0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150FE2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10Eb2" siclog@ // @sic R5-223436 sic@</w:t>
            </w:r>
          </w:p>
          <w:p w14:paraId="1D6C59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f_UT_RequestPDUSession(UT, f_NR5GC_MobileInfo_GetNoOfSessions()+1, tsc_DNNValue);</w:t>
            </w:r>
          </w:p>
          <w:p w14:paraId="60C3169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374686D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27B05DE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"Steps 10Eb3" siclog@ // @sic R5-223436 sic@</w:t>
            </w:r>
          </w:p>
          <w:p w14:paraId="340EE7F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SRB.receive(car_NR_SRB0_RrcPdu_IND(nr_Cell12, cr_38508_RRCSetupRequest(mo_Data, ?)))</w:t>
            </w:r>
          </w:p>
          <w:p w14:paraId="3AE5DD6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F6B76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t_Wait.stop; // @sic R5s230200 sic@</w:t>
            </w:r>
          </w:p>
          <w:p w14:paraId="78B7CF1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10Eb3");</w:t>
            </w:r>
          </w:p>
          <w:p w14:paraId="3E914ED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789AC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[]t_Wait.timeout {</w:t>
            </w:r>
          </w:p>
          <w:p w14:paraId="27B043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10Eb3");</w:t>
            </w:r>
          </w:p>
          <w:p w14:paraId="3029BD3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C4D186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AE52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EAA85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
          <w:p w14:paraId="1EE14C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10Fa1-10Fa8" siclog@</w:t>
            </w:r>
          </w:p>
          <w:p w14:paraId="4449AE9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59BB14E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791E5B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1C9DBFF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6AD969A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31B7E59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76F0BB3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4BC8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'0000'B)) { // @sic R5s230103 sic@</w:t>
            </w:r>
          </w:p>
          <w:p w14:paraId="525DC9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7309C4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8C9BE0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v_ReceivedMsg); // @sic R5s221172 sic@</w:t>
            </w:r>
          </w:p>
          <w:p w14:paraId="4E8C663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3A2A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f_NR5GC_PDUSessionEstablishment (nr_Cell12,-,tsc_NR_RbId_SRB2); // @sic R5s230200 sic@</w:t>
            </w:r>
          </w:p>
          <w:p w14:paraId="019012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0F10D3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10H" siclog@ // @sic R5-223436 sic@</w:t>
            </w:r>
          </w:p>
          <w:p w14:paraId="1386869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off by executing generic procedure in Table 4.9.6.3-1 in TS 38.508-1 [4]</w:t>
            </w:r>
          </w:p>
          <w:p w14:paraId="2AE52EF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f_NR_UE_DeRegisterOnSwitchOff(nr_Cell12, STATE_CONNECTED_3A);</w:t>
            </w:r>
          </w:p>
          <w:p w14:paraId="3548C5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43C679F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Tell IMS PTC to stop waiting for De-register</w:t>
            </w:r>
          </w:p>
          <w:p w14:paraId="30430B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 @sic R5s230200 sic@</w:t>
            </w:r>
          </w:p>
          <w:p w14:paraId="171790C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E1AF42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f_NR5GC_MobileInfo_Init();</w:t>
            </w:r>
          </w:p>
          <w:p w14:paraId="6B1509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11A" siclog@</w:t>
            </w:r>
          </w:p>
          <w:p w14:paraId="212BBFA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664B77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00E05B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11B" siclog@ // @sic R5-223436 sic@</w:t>
            </w:r>
          </w:p>
          <w:p w14:paraId="3A2AD6B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ON. The generic test procedure in TS 38.508-1 [4] Table 4.5.2.2-2 indicate that the UE performs registration on NR Cell 1.</w:t>
            </w:r>
          </w:p>
          <w:p w14:paraId="187B17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f_NR5GC_SwitchOnAndResetIMS();</w:t>
            </w:r>
          </w:p>
          <w:p w14:paraId="452F14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f_NR5GC_RRC_IdleState1N_Def(nr_Cell1);</w:t>
            </w:r>
          </w:p>
          <w:p w14:paraId="3A324BB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11C" siclog@ // @sic R5-223436 sic@</w:t>
            </w:r>
          </w:p>
          <w:p w14:paraId="369078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5F64690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11D- 11F" siclog@ // @sic R5-223436 sic@</w:t>
            </w:r>
          </w:p>
          <w:p w14:paraId="2A1F2FA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2-4 of Table 4.5.2.2-2 of the generic procedure in TS 38.508-1 [4] are performed on NR Cell 12. (Note 2)</w:t>
            </w:r>
          </w:p>
          <w:p w14:paraId="0974E7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(nr_Cell12, tsc_NR_RRC_TI_Def, ?, (tsc_SHT_NoSecurityProtection, tsc_SHT_IntegrityProtected));</w:t>
            </w:r>
          </w:p>
          <w:p w14:paraId="64EC6E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5D502B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select (v_ReceivedMsg.Pdu.Msg.registration_Request.registrationType.registrationType) {</w:t>
            </w:r>
          </w:p>
          <w:p w14:paraId="67A1E22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486E00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3F1FDF5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44C8677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73656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A9CEE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16748F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11Fa1-11Fa16a1" siclog@</w:t>
            </w:r>
          </w:p>
          <w:p w14:paraId="0268012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11F, THEN Steps 5 to 20a1of the generic test procedure in TS 38.508-1 Table 4.5.2.2-2 are performed on NR Cell 12.</w:t>
            </w:r>
          </w:p>
          <w:p w14:paraId="6B02116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 Initial_Secure);</w:t>
            </w:r>
          </w:p>
          <w:p w14:paraId="4963B35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f_NR5GC_RRC_Idle_Steps5_13 (v_GMM_MobilityInfo, nr_Cell12, v_ReceivedMsg, v_PLMN, TESTMode_OFF, Initial_Secure, NOT_SUPPORTED);</w:t>
            </w:r>
          </w:p>
          <w:p w14:paraId="10E487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(Initial_Secure,</w:t>
            </w:r>
          </w:p>
          <w:p w14:paraId="2A291A4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05E1F16F"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47F7E86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v_TAIList,</w:t>
            </w:r>
          </w:p>
          <w:p w14:paraId="0C9C3A73"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omit,</w:t>
            </w:r>
          </w:p>
          <w:p w14:paraId="607AFEA1"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 -,</w:t>
            </w:r>
          </w:p>
          <w:p w14:paraId="698750CF"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cds_NG_NetworkFeatureSupport_mpsi_NoEMC);</w:t>
            </w:r>
          </w:p>
          <w:p w14:paraId="07340BBD" w14:textId="77777777" w:rsidR="0074038C" w:rsidRPr="0068560B"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68560B">
              <w:rPr>
                <w:rFonts w:ascii="Courier New" w:hAnsi="Courier New" w:cs="Courier New"/>
                <w:color w:val="000000"/>
                <w:lang w:eastAsia="de-DE"/>
              </w:rPr>
              <w:t>SRB.send(cas_NR_SRB_NasPdu_REQ(nr_Cell12, tsc_NR_RbId_SRB1, -, cs_NG_NAS_Request(tsc_SHT_IntegrityProtected_Ciphered, v_MsgToSend)));</w:t>
            </w:r>
          </w:p>
          <w:p w14:paraId="72B312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68560B">
              <w:rPr>
                <w:rFonts w:ascii="Courier New" w:hAnsi="Courier New" w:cs="Courier New"/>
                <w:color w:val="000000"/>
                <w:lang w:eastAsia="de-DE"/>
              </w:rPr>
              <w:t xml:space="preserve">            </w:t>
            </w:r>
            <w:r w:rsidRPr="0074038C">
              <w:rPr>
                <w:rFonts w:ascii="Courier New" w:hAnsi="Courier New" w:cs="Courier New"/>
                <w:color w:val="000000"/>
                <w:lang w:eastAsia="de-DE"/>
              </w:rPr>
              <w:t>// Step 15</w:t>
            </w:r>
          </w:p>
          <w:p w14:paraId="5AE409D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w:t>
            </w:r>
          </w:p>
          <w:p w14:paraId="795AB47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7C9B23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7FC5B29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5E60BB1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3FF768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178B66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EFB692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FE238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11Fb1-11Fb3a1" siclog@</w:t>
            </w:r>
          </w:p>
          <w:p w14:paraId="49A5155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211F, THEN Steps 4 to 6a1 of the generic test procedure in TS 38.508-1 Table 4.9.5.2.2-1 are performed on NR Cell 12.</w:t>
            </w:r>
          </w:p>
          <w:p w14:paraId="5D3129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4220BD8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v_GMM_MobilityInfo, -, -, -);</w:t>
            </w:r>
          </w:p>
          <w:p w14:paraId="7D1402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(Mobility,</w:t>
            </w:r>
          </w:p>
          <w:p w14:paraId="03C2A18A"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CBBDC82"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2E075BF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v_TAIList,</w:t>
            </w:r>
          </w:p>
          <w:p w14:paraId="6B5FEC6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lastRenderedPageBreak/>
              <w:t xml:space="preserve">                                                       omit,</w:t>
            </w:r>
          </w:p>
          <w:p w14:paraId="59FDAEF8"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 -,</w:t>
            </w:r>
          </w:p>
          <w:p w14:paraId="742E41B9"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cds_NG_NetworkFeatureSupport_mpsi_NoEMC);</w:t>
            </w:r>
          </w:p>
          <w:p w14:paraId="2D9C4A0C" w14:textId="77777777" w:rsidR="0074038C" w:rsidRPr="0068560B"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68560B">
              <w:rPr>
                <w:rFonts w:ascii="Courier New" w:hAnsi="Courier New" w:cs="Courier New"/>
                <w:color w:val="000000"/>
                <w:lang w:eastAsia="de-DE"/>
              </w:rPr>
              <w:t>SRB.send(cas_NR_SRB_NasPdu_REQ(nr_Cell12, tsc_NR_RbId_SRB1, -, cs_NG_NAS_Request(tsc_SHT_IntegrityProtected_Ciphered, v_MsgToSend)));</w:t>
            </w:r>
          </w:p>
          <w:p w14:paraId="5FD181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68560B">
              <w:rPr>
                <w:rFonts w:ascii="Courier New" w:hAnsi="Courier New" w:cs="Courier New"/>
                <w:color w:val="000000"/>
                <w:lang w:eastAsia="de-DE"/>
              </w:rPr>
              <w:t xml:space="preserve">             </w:t>
            </w:r>
            <w:r w:rsidRPr="0074038C">
              <w:rPr>
                <w:rFonts w:ascii="Courier New" w:hAnsi="Courier New" w:cs="Courier New"/>
                <w:color w:val="000000"/>
                <w:lang w:eastAsia="de-DE"/>
              </w:rPr>
              <w:t>f_NR5GC_Registration_Complete(nr_Cell12); // No SRB2 so must be on SRB1</w:t>
            </w:r>
          </w:p>
          <w:p w14:paraId="035A6A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EA515F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5E48E9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2E439F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34674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0FCB7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A05F1B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4117BF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12 siclog@</w:t>
            </w:r>
          </w:p>
          <w:p w14:paraId="4708EB9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transmits a Paging message including a matched identity (correct fullI-RNTI).</w:t>
            </w:r>
          </w:p>
          <w:p w14:paraId="3C434E4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f_NR_Paging_Def(nr_Cell12, RRC_IDLE);</w:t>
            </w:r>
          </w:p>
          <w:p w14:paraId="7D1F0A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AD381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14 siclog@</w:t>
            </w:r>
          </w:p>
          <w:p w14:paraId="0F1C07A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t_WaitTime.start(v_TimerValue1);</w:t>
            </w:r>
          </w:p>
          <w:p w14:paraId="415E91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63EF4B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6E212B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cr_38508_RRCSetupRequest(mps_PriorityAccess, ?)))</w:t>
            </w:r>
          </w:p>
          <w:p w14:paraId="0981DAB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5B0DD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7D38C45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14");</w:t>
            </w:r>
          </w:p>
          <w:p w14:paraId="05D19F3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5D5D7D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07C5812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14");</w:t>
            </w:r>
          </w:p>
          <w:p w14:paraId="3EF7DA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578099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914CB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15 - 20 siclog@</w:t>
            </w:r>
          </w:p>
          <w:p w14:paraId="1DCB4D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1B5C009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338EE9B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0CA8AA9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3DA4EA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7AB978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85935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 {</w:t>
            </w:r>
          </w:p>
          <w:p w14:paraId="51538BD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0D2838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B161DC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f_NR5GC_RRC_ConnectedState3N_Steps5_8(nr_Cell12 ,v_ReceivedMsg);</w:t>
            </w:r>
          </w:p>
          <w:p w14:paraId="7A822B9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24 siclog@</w:t>
            </w:r>
          </w:p>
          <w:p w14:paraId="6ECE61A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7E85D10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//Set SIB1 for NR cell 1 according to Table 11.3.5.3.3-1 for Step 25 and 35</w:t>
            </w:r>
          </w:p>
          <w:p w14:paraId="6EB120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w:t>
            </w:r>
          </w:p>
          <w:p w14:paraId="1C29A3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cs_SIB1_UacBarringInfo(cs_UAC_BarringPerCatList_1Entry(5,1), -, cs_UAC_BarringInfoSetList_1Entry(p00, s16, '1111111'B))); // @sic R5-223436 sic@</w:t>
            </w:r>
          </w:p>
          <w:p w14:paraId="04824E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 siclog@</w:t>
            </w:r>
          </w:p>
          <w:p w14:paraId="161605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"T2" in table 11.3.5.3.2-1/2.</w:t>
            </w:r>
          </w:p>
          <w:p w14:paraId="65ED83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63E0667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26A - 26C" siclog@</w:t>
            </w:r>
          </w:p>
          <w:p w14:paraId="32C9054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 tsc_NR_RRC_TI_Def, ?, tsc_SHT_IntegrityProtected);</w:t>
            </w:r>
          </w:p>
          <w:p w14:paraId="64DB76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5268031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7B4C351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Initial_Secure;</w:t>
            </w:r>
          </w:p>
          <w:p w14:paraId="359CBC9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v_TypeOfRegistration)) {</w:t>
            </w:r>
          </w:p>
          <w:p w14:paraId="58FBF0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457A36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w:t>
            </w:r>
          </w:p>
          <w:p w14:paraId="412442F7"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26Da1-26Da16a1" siclog@</w:t>
            </w:r>
          </w:p>
          <w:p w14:paraId="2729DF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//IF 5GS registration type is set as Initial Registration in step 26C, THEN Steps 5 to 20a1of the generic test procedure in TS 38.508-1 Table 4.5.2.2-2 are performed on NR Cell 1.</w:t>
            </w:r>
          </w:p>
          <w:p w14:paraId="0C6DA02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 v_ReceivedMsg, TESTMode_OFF, -, Initial_Secure);</w:t>
            </w:r>
          </w:p>
          <w:p w14:paraId="64A5070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0B66B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127160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Mobility;</w:t>
            </w:r>
          </w:p>
          <w:p w14:paraId="229530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v_TypeOfRegistration)) {</w:t>
            </w:r>
          </w:p>
          <w:p w14:paraId="506C85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6E52D7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1AC8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26Db1-26Db3a1" siclog@</w:t>
            </w:r>
          </w:p>
          <w:p w14:paraId="4D7824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26C, THEN Steps 4 to 6a1 of the generic test procedure in TS 38.508-1 Table 4.9.5.2.2-1 are performed on NR Cell 1.</w:t>
            </w:r>
          </w:p>
          <w:p w14:paraId="152BCD7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 v_GMM_MobilityInfo);</w:t>
            </w:r>
          </w:p>
          <w:p w14:paraId="4C752BA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617DF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1CF5C35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1B5498D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777F9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0A1C5D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33" siclog@</w:t>
            </w:r>
          </w:p>
          <w:p w14:paraId="0930C9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2FB452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//@siclog "Steps 34" siclog@</w:t>
            </w:r>
          </w:p>
          <w:p w14:paraId="33DEFAD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Check: Does the UE transmit in the next 10 sec an RRCSetupRequest message?</w:t>
            </w:r>
          </w:p>
          <w:p w14:paraId="0C4AA7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f_NR_CheckNoRRCSetupReq(nr_Cell1, 6.0);</w:t>
            </w:r>
          </w:p>
          <w:p w14:paraId="27147A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 siclog@</w:t>
            </w:r>
          </w:p>
          <w:p w14:paraId="57AD6E1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 according to Table 11.3.5.3.3-1 and notifies the UE of change of System Information on NR Cell 1 by send Short Message on PDCCH using P-RNTI</w:t>
            </w:r>
          </w:p>
          <w:p w14:paraId="3364B1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 omit);</w:t>
            </w:r>
          </w:p>
          <w:p w14:paraId="38F4E3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w:t>
            </w:r>
          </w:p>
          <w:p w14:paraId="25D4E17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 siclog@</w:t>
            </w:r>
          </w:p>
          <w:p w14:paraId="72DAFE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t_WaitTime.start(26.0);</w:t>
            </w:r>
          </w:p>
          <w:p w14:paraId="5667434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528BC3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35Aa1 siclog@</w:t>
            </w:r>
          </w:p>
          <w:p w14:paraId="56CFF4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02DC28E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 cr_38508_RRCSetupRequest(mps_PriorityAccess, ?)))</w:t>
            </w:r>
          </w:p>
          <w:p w14:paraId="531B0F1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01E12D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35Aa2 siclog@</w:t>
            </w:r>
          </w:p>
          <w:p w14:paraId="2CC673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5441B0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35Aa1");</w:t>
            </w:r>
          </w:p>
          <w:p w14:paraId="772C71A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F10BE1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35Ab1 siclog@</w:t>
            </w:r>
          </w:p>
          <w:p w14:paraId="4058D7E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2B5FECF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35Ab2" siclog@</w:t>
            </w:r>
          </w:p>
          <w:p w14:paraId="1A12D27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5F20058D"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6A81DD8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131C155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35Ab3" siclog@</w:t>
            </w:r>
          </w:p>
          <w:p w14:paraId="376BF5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//Check: Does the UE transmit an RRCSetupREQ message with establishmentCause of mps-PriorityAccess?</w:t>
            </w:r>
          </w:p>
          <w:p w14:paraId="43C7B72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 cr_38508_RRCSetupRequest(mps_PriorityAccess, ?)))</w:t>
            </w:r>
          </w:p>
          <w:p w14:paraId="5FCA5CB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154850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t_Wait.stop; // @sic R5s230331 sic@</w:t>
            </w:r>
          </w:p>
          <w:p w14:paraId="527FD9C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35Ab3");</w:t>
            </w:r>
          </w:p>
          <w:p w14:paraId="0DD33D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FC811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t_Wait.timeout { // @sic R5s230331 sic@</w:t>
            </w:r>
          </w:p>
          <w:p w14:paraId="20F267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35Ab3");</w:t>
            </w:r>
          </w:p>
          <w:p w14:paraId="0E67D0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FAF533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177F9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871A0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DFD50C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5A11003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36 - 38 siclog@</w:t>
            </w:r>
          </w:p>
          <w:p w14:paraId="594320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//Void @sic R5-223436 sic@</w:t>
            </w:r>
          </w:p>
          <w:p w14:paraId="7F415C2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7A409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39 - 49b3 siclog@</w:t>
            </w:r>
          </w:p>
          <w:p w14:paraId="320C4E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3-13b3 of generic test procedure for IMS MO Video call establishment in 5GC as specified in 38.508-1 [4] Table 4.9.xx24.2.2-1 are performed.</w:t>
            </w:r>
          </w:p>
          <w:p w14:paraId="1D3D8A4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 -, -, -, cs_NR_UplinkTimeAlignment_Stop, -, -, tsc_NoCnfReq ); // @sic R5s221172 sic@</w:t>
            </w:r>
          </w:p>
          <w:p w14:paraId="5CEFBDD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w:t>
            </w:r>
          </w:p>
          <w:p w14:paraId="74536D7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w:t>
            </w:r>
          </w:p>
          <w:p w14:paraId="3F9C936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74CFB06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5EAF65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D17E7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v_S_TMSI_NR_Cell1, ?)) {</w:t>
            </w:r>
          </w:p>
          <w:p w14:paraId="44EDDD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744F71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6BB1F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 v_ReceivedMsg);</w:t>
            </w:r>
          </w:p>
          <w:p w14:paraId="73C45EF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v_GSM_MobilityInfo := f_Get_PDUSessionForDNNType(f_NR5GC_MobileInfo_GetSessionInfoList(), IMS_DNN);</w:t>
            </w:r>
          </w:p>
          <w:p w14:paraId="4F7D5A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Wait until need to add video QoS</w:t>
            </w:r>
          </w:p>
          <w:p w14:paraId="170C19A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"Add Video Bearer"); // @sic R5-225362 sic@</w:t>
            </w:r>
          </w:p>
          <w:p w14:paraId="4641ED9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f_NR5GC_ModifyPDUSession_AddVideo(nr_Cell1, valueof(v_GSM_MobilityInfo));</w:t>
            </w:r>
          </w:p>
          <w:p w14:paraId="6A44C1B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cms_IMS_IPCAN_Trigger("Video Bearer Added"));  // @sic R5-225362 sic@</w:t>
            </w:r>
          </w:p>
          <w:p w14:paraId="6AC7D5E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"Video Call Established");</w:t>
            </w:r>
          </w:p>
          <w:p w14:paraId="0F66E6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Call now established</w:t>
            </w:r>
          </w:p>
          <w:p w14:paraId="79A58A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"Video Call Established"); // @sic R5-225362 sic@</w:t>
            </w:r>
          </w:p>
          <w:p w14:paraId="5EC4ED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50" siclog@</w:t>
            </w:r>
          </w:p>
          <w:p w14:paraId="43D64B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generic test procedure for IMS MT call release in 5GC as specified in TS 38.508-1 [4] Table 4.9.18.2.2-1 takes place</w:t>
            </w:r>
          </w:p>
          <w:p w14:paraId="0F1703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f_NR5GC_CallRelease(nr_Cell1, IPCAN_VideoCall, false); // @sic R5-225362 sic@</w:t>
            </w:r>
          </w:p>
          <w:p w14:paraId="7C66DB92" w14:textId="00EAA2F3" w:rsidR="002C2496" w:rsidRPr="00455951"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tc>
      </w:tr>
    </w:tbl>
    <w:p w14:paraId="54CD245A" w14:textId="77777777" w:rsidR="00FB0A08" w:rsidRPr="00CD057D" w:rsidRDefault="00FB0A08" w:rsidP="00FB0A08">
      <w:pPr>
        <w:spacing w:after="0"/>
        <w:rPr>
          <w:rFonts w:ascii="Arial" w:hAnsi="Arial"/>
          <w:b/>
          <w:color w:val="000000"/>
          <w:lang w:eastAsia="en-GB"/>
        </w:rPr>
      </w:pPr>
    </w:p>
    <w:p w14:paraId="641D85A5" w14:textId="77777777"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14:paraId="1D1DE563" w14:textId="77777777" w:rsidTr="002B42D8">
        <w:tc>
          <w:tcPr>
            <w:tcW w:w="13575" w:type="dxa"/>
            <w:tcBorders>
              <w:top w:val="single" w:sz="4" w:space="0" w:color="auto"/>
              <w:left w:val="single" w:sz="4" w:space="0" w:color="auto"/>
              <w:bottom w:val="single" w:sz="4" w:space="0" w:color="auto"/>
              <w:right w:val="single" w:sz="4" w:space="0" w:color="auto"/>
            </w:tcBorders>
          </w:tcPr>
          <w:p w14:paraId="0E9193F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function fl_TC_11_3_5_TestBody() runs on NR5GC_PTC</w:t>
            </w:r>
          </w:p>
          <w:p w14:paraId="01E683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355B9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 := f_NR5GC_CellInfo_GetGutiParameters(nr_Cell12);</w:t>
            </w:r>
          </w:p>
          <w:p w14:paraId="0AC675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 := f_NG_S_TMSI2MobileIdentity(omit, v_GutiParams);</w:t>
            </w:r>
          </w:p>
          <w:p w14:paraId="7A9484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v_GutiParams_NRCell1 := f_NR5GC_CellInfo_GetGutiParameters(nr_Cell1);</w:t>
            </w:r>
          </w:p>
          <w:p w14:paraId="2E9FAEE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v_S_TMSI_NR_Cell1 := f_NG_S_TMSI2MobileIdentity(omit, v_GutiParams_NRCell1);</w:t>
            </w:r>
          </w:p>
          <w:p w14:paraId="3F057B4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PLMN_Identity v_ASN_PLMN := f_NR_CellInfo_GetPLMN (nr_Cell12);</w:t>
            </w:r>
          </w:p>
          <w:p w14:paraId="505654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TrackingAreaCode v_TAC := f_NR_CellInfo_GetTAC (nr_Cell12);</w:t>
            </w:r>
          </w:p>
          <w:p w14:paraId="1AED69E4" w14:textId="77777777" w:rsidR="0074038C" w:rsidRPr="00D91B67" w:rsidRDefault="0074038C" w:rsidP="0074038C">
            <w:pPr>
              <w:autoSpaceDE w:val="0"/>
              <w:autoSpaceDN w:val="0"/>
              <w:adjustRightInd w:val="0"/>
              <w:spacing w:after="0"/>
              <w:rPr>
                <w:rFonts w:ascii="Courier New" w:hAnsi="Courier New" w:cs="Courier New"/>
                <w:color w:val="000000"/>
                <w:lang w:val="es-ES" w:eastAsia="de-DE"/>
              </w:rPr>
            </w:pPr>
            <w:r w:rsidRPr="0074038C">
              <w:rPr>
                <w:rFonts w:ascii="Courier New" w:hAnsi="Courier New" w:cs="Courier New"/>
                <w:color w:val="000000"/>
                <w:lang w:eastAsia="de-DE"/>
              </w:rPr>
              <w:lastRenderedPageBreak/>
              <w:t xml:space="preserve">    </w:t>
            </w:r>
            <w:r w:rsidRPr="00D91B67">
              <w:rPr>
                <w:rFonts w:ascii="Courier New" w:hAnsi="Courier New" w:cs="Courier New"/>
                <w:color w:val="000000"/>
                <w:lang w:val="es-ES" w:eastAsia="de-DE"/>
              </w:rPr>
              <w:t>var NAS_PlmnId v_PLMN := f_NR_Asn2Nas_PlmnId(v_ASN_PLMN);</w:t>
            </w:r>
          </w:p>
          <w:p w14:paraId="210407B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D91B67">
              <w:rPr>
                <w:rFonts w:ascii="Courier New" w:hAnsi="Courier New" w:cs="Courier New"/>
                <w:color w:val="000000"/>
                <w:lang w:val="es-ES" w:eastAsia="de-DE"/>
              </w:rPr>
              <w:t xml:space="preserve">    </w:t>
            </w:r>
            <w:r w:rsidRPr="0074038C">
              <w:rPr>
                <w:rFonts w:ascii="Courier New" w:hAnsi="Courier New" w:cs="Courier New"/>
                <w:color w:val="000000"/>
                <w:lang w:eastAsia="de-DE"/>
              </w:rPr>
              <w:t>var template (value) NG_MobileIdentity v_GUTIToSend := f_NG_GutiParameters2MobileIdentity (v_PLMN, v_GutiParams);</w:t>
            </w:r>
          </w:p>
          <w:p w14:paraId="32A931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NG_TrackingAreaIdList v_TAIList := cs_NG_TAIListNonConsecutive(v_PLMN, {bit2oct(v_TAC)});</w:t>
            </w:r>
          </w:p>
          <w:p w14:paraId="1FD822A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NG_NAS_DL_Message_Type v_MsgToSend;</w:t>
            </w:r>
          </w:p>
          <w:p w14:paraId="41B6B81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NG_NAS_MSG_Indication_Type v_ReceivedMsg;</w:t>
            </w:r>
          </w:p>
          <w:p w14:paraId="19C106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GMM_MobilityInfo_Type v_GMM_MobilityInfo;</w:t>
            </w:r>
          </w:p>
          <w:p w14:paraId="1D15B7B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(omit) GSM_MobilityInfo_Type v_GSM_MobilityInfo;</w:t>
            </w:r>
          </w:p>
          <w:p w14:paraId="653503F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NR_SRB_COMMON_IND v_ReceivedAsp;</w:t>
            </w:r>
          </w:p>
          <w:p w14:paraId="3DE65F4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v_CellPowerList_T1;</w:t>
            </w:r>
          </w:p>
          <w:p w14:paraId="49E19E8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v_CellPowerList_T2;</w:t>
            </w:r>
          </w:p>
          <w:p w14:paraId="6F8C61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TypeOfRegistration_Type v_TypeOfRegistration;</w:t>
            </w:r>
          </w:p>
          <w:p w14:paraId="7791333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highlight w:val="yellow"/>
                <w:lang w:eastAsia="de-DE"/>
              </w:rPr>
              <w:t>var template (omit) DNN v_DNN := cs_DNN(-, f_DomainName_Encode(tsc_DNNValue)); //WA#11_3_5</w:t>
            </w:r>
          </w:p>
          <w:p w14:paraId="1865B55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float v_TimerValue1 := 10.0;</w:t>
            </w:r>
          </w:p>
          <w:p w14:paraId="10EAC30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t_WaitTime;</w:t>
            </w:r>
          </w:p>
          <w:p w14:paraId="1948465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w:t>
            </w:r>
          </w:p>
          <w:p w14:paraId="04BE97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1ED1548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v_CellPowerList_T1 := {</w:t>
            </w:r>
          </w:p>
          <w:p w14:paraId="5FA5AC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tsc_NR_NonSuitableOffCellSSS_EPRE, tsc_NR_NonSuitableOffCellSSS_EPRE),</w:t>
            </w:r>
          </w:p>
          <w:p w14:paraId="71D08C5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-80, -80)  // Power level for FR2 is FFS</w:t>
            </w:r>
          </w:p>
          <w:p w14:paraId="68A5F66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1EA717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5A0F7D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v_CellPowerList_T2 := {</w:t>
            </w:r>
          </w:p>
          <w:p w14:paraId="1F4E9C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-80, -80),  // Power level for FR2 is FFS</w:t>
            </w:r>
          </w:p>
          <w:p w14:paraId="25CB1E4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tsc_NR_NonSuitableOffCellSSS_EPRE, tsc_NR_NonSuitableOffCellSSS_EPRE)</w:t>
            </w:r>
          </w:p>
          <w:p w14:paraId="7C565EA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8799E4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0CBA0E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 siclog@</w:t>
            </w:r>
          </w:p>
          <w:p w14:paraId="58D6450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"T1" in table 11.3.5.3.2-1/2.</w:t>
            </w:r>
          </w:p>
          <w:p w14:paraId="2F23221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71DFB28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1A" siclog@</w:t>
            </w:r>
          </w:p>
          <w:p w14:paraId="2DD1E8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68D134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3CCB1BE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1B" siclog@</w:t>
            </w:r>
          </w:p>
          <w:p w14:paraId="56FA554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5CA6F9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AD93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 siclog@</w:t>
            </w:r>
          </w:p>
          <w:p w14:paraId="7A12F4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on NR cell 12 including the establishmentCause which is any value except mps-PriorityAccess.</w:t>
            </w:r>
          </w:p>
          <w:p w14:paraId="444356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SRB.receive(car_NR_SRB0_RrcPdu_IND(nr_Cell12, cr_38508_RRCSetupRequest())) -&gt; value v_ReceivedAsp;</w:t>
            </w:r>
          </w:p>
          <w:p w14:paraId="6660A28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if(match(v_ReceivedAsp.Signalling.Rrc.Ccch.message_.c1.rrcSetupRequest.rrcSetupRequest.establishmentCause, mps_PriorityAccess))</w:t>
            </w:r>
          </w:p>
          <w:p w14:paraId="24480F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754E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2");</w:t>
            </w:r>
          </w:p>
          <w:p w14:paraId="5E4969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15DDD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else</w:t>
            </w:r>
          </w:p>
          <w:p w14:paraId="48F9EC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6E906E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2");</w:t>
            </w:r>
          </w:p>
          <w:p w14:paraId="24B99E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014FAB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3FE24DA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2A- 2B" siclog@</w:t>
            </w:r>
          </w:p>
          <w:p w14:paraId="67C9514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3-4 of Table 4.5.2.2-2 of the generic procedure in TS 38.508-1 [4] are performed on NR Cell 12</w:t>
            </w:r>
          </w:p>
          <w:p w14:paraId="31405AA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CE2792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674FC29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f_NR_RRCSetup_Def(nr_Cell12);</w:t>
            </w:r>
          </w:p>
          <w:p w14:paraId="79E9BFE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1773C39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w:t>
            </w:r>
          </w:p>
          <w:p w14:paraId="4F23DE4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2E1278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2B, THEN Steps 5 to 19 of the generic test procedure in TS 38.508-1 Table 4.5.2.2-2 are performed without RRC release.on NR Cell 12</w:t>
            </w:r>
          </w:p>
          <w:p w14:paraId="15AE168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52A2A0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43F2DF4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576B9B4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5630C46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27EB02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7DD5521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7BBB547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CA4028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1B015F1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EA9C6B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noRrcConnectionRelease, Initial_Secure);</w:t>
            </w:r>
          </w:p>
          <w:p w14:paraId="7239B17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59677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42E3F0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"2Cb1-2Cb2" siclog@</w:t>
            </w:r>
          </w:p>
          <w:p w14:paraId="3D9483D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0591F5D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4B9212A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DE3463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308D3B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4AEEE5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f_NR5GC_MobilityRegistration_Steps4_6(nr_Cell12, v_GMM_MobilityInfo, -, -, noRrcConnectionRelease);</w:t>
            </w:r>
          </w:p>
          <w:p w14:paraId="15FB72A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A6A36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07C2510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44ABD3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EE98A9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077576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3 - 10" siclog@</w:t>
            </w:r>
          </w:p>
          <w:p w14:paraId="6D61680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4CE1C6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10A" siclog@</w:t>
            </w:r>
          </w:p>
          <w:p w14:paraId="0C7C14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F29356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3AF3728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10B" siclog@</w:t>
            </w:r>
          </w:p>
          <w:p w14:paraId="287DC6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C3E19B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f_UT_RequestPDUSession(UT, f_NR5GC_MobileInfo_GetNoOfSessions()+1, tsc_DNNValue);</w:t>
            </w:r>
          </w:p>
          <w:p w14:paraId="756EB37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10C" siclog@</w:t>
            </w:r>
          </w:p>
          <w:p w14:paraId="32E7B87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7E9C9E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t_WaitTime.start(21.0);</w:t>
            </w:r>
          </w:p>
          <w:p w14:paraId="596BE7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1B984A7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within 21s on NR Cell 12?</w:t>
            </w:r>
          </w:p>
          <w:p w14:paraId="3C6E2D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 ?)))</w:t>
            </w:r>
          </w:p>
          <w:p w14:paraId="69C6C3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53584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5D6DB7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10C");</w:t>
            </w:r>
          </w:p>
          <w:p w14:paraId="551E62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9A2E0C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489654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10C");</w:t>
            </w:r>
          </w:p>
          <w:p w14:paraId="4A3DA8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A7DFD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E779C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10D" siclog@</w:t>
            </w:r>
          </w:p>
          <w:p w14:paraId="1DC5190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D5D68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12 according to Table 11.3.5.3.3-2 and sends Short Message on PDCCH using P-RNTI.</w:t>
            </w:r>
          </w:p>
          <w:p w14:paraId="738B2D3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f_NR_CellInfo_SetSIB1_UacBarringInfo(nr_Cell12, omit);</w:t>
            </w:r>
          </w:p>
          <w:p w14:paraId="3D5334A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f_NR_ModifySysinfo(nr_Cell12);</w:t>
            </w:r>
          </w:p>
          <w:p w14:paraId="3C18E7F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//@siclog "Steps 10E" siclog@</w:t>
            </w:r>
          </w:p>
          <w:p w14:paraId="228849D3"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@sic R5-223436 sic@</w:t>
            </w:r>
          </w:p>
          <w:p w14:paraId="6184DB9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t_WaitTime.start(28.0);</w:t>
            </w:r>
          </w:p>
          <w:p w14:paraId="40EA56E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7914A43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10Ea1" siclog@</w:t>
            </w:r>
          </w:p>
          <w:p w14:paraId="27ED036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4AA8B1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mo_Data?</w:t>
            </w:r>
          </w:p>
          <w:p w14:paraId="44B908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SRB.receive(car_NR_SRB0_RrcPdu_IND(nr_Cell12, cr_38508_RRCSetupRequest(mo_Data, ?))) //@sic R5s221172 sic@</w:t>
            </w:r>
          </w:p>
          <w:p w14:paraId="0998E3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96589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10Ea2" siclog@ // @sic R5-223436 sic@</w:t>
            </w:r>
          </w:p>
          <w:p w14:paraId="5758C4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0365E4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10Ea1");</w:t>
            </w:r>
          </w:p>
          <w:p w14:paraId="76F4B6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5135D2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10Eb1" siclog@ // @sic R5-223436 sic@</w:t>
            </w:r>
          </w:p>
          <w:p w14:paraId="72E9A1F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07F78A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10Eb2" siclog@ // @sic R5-223436 sic@</w:t>
            </w:r>
          </w:p>
          <w:p w14:paraId="3E7BB2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f_UT_RequestPDUSession(UT, f_NR5GC_MobileInfo_GetNoOfSessions()+1, tsc_DNNValue);</w:t>
            </w:r>
          </w:p>
          <w:p w14:paraId="2A84DBD2"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45F1D4FD"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6984D59C"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"Steps 10Eb3" siclog@ // @sic R5-223436 sic@</w:t>
            </w:r>
          </w:p>
          <w:p w14:paraId="2803AA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SRB.receive(car_NR_SRB0_RrcPdu_IND(nr_Cell12, cr_38508_RRCSetupRequest(mo_Data, ?)))</w:t>
            </w:r>
          </w:p>
          <w:p w14:paraId="2FB0A86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73917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t_Wait.stop; // @sic R5s230200 sic@</w:t>
            </w:r>
          </w:p>
          <w:p w14:paraId="545545B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10Eb3");</w:t>
            </w:r>
          </w:p>
          <w:p w14:paraId="66603B7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4D5669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[]t_Wait.timeout {</w:t>
            </w:r>
          </w:p>
          <w:p w14:paraId="59CCC6E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10Eb3");</w:t>
            </w:r>
          </w:p>
          <w:p w14:paraId="1FF874C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9A4A1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BCFCAB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DA0F5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3025DB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10Fa1-10Fa8" siclog@</w:t>
            </w:r>
          </w:p>
          <w:p w14:paraId="7CD2F23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43A286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4D1C9B5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5D7FFDE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123D0BB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4AF85D0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3515A9B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1B9E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'0000'B)) { // @sic R5s230103 sic@</w:t>
            </w:r>
          </w:p>
          <w:p w14:paraId="0D8D2B2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7BBC691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618FBA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v_ReceivedMsg); // @sic R5s221172 sic@</w:t>
            </w:r>
          </w:p>
          <w:p w14:paraId="077B6D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5349CF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f_NR5GC_PDUSessionEstablishment (nr_Cell12, -, tsc_NR_RbId_SRB2, -, - , v_DNN, -, v_DNN); // @sic R5s230200 sic@ //WA#11_3_5</w:t>
            </w:r>
            <w:r w:rsidRPr="0074038C">
              <w:rPr>
                <w:rFonts w:ascii="Courier New" w:hAnsi="Courier New" w:cs="Courier New"/>
                <w:color w:val="000000"/>
                <w:lang w:eastAsia="de-DE"/>
              </w:rPr>
              <w:t xml:space="preserve">   </w:t>
            </w:r>
          </w:p>
          <w:p w14:paraId="6E75E2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3B72D8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10H" siclog@ // @sic R5-223436 sic@</w:t>
            </w:r>
          </w:p>
          <w:p w14:paraId="3FED4AC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off by executing generic procedure in Table 4.9.6.3-1 in TS 38.508-1 [4]</w:t>
            </w:r>
          </w:p>
          <w:p w14:paraId="0D5A167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f_NR_UE_DeRegisterOnSwitchOff(nr_Cell12, STATE_CONNECTED_3A);</w:t>
            </w:r>
          </w:p>
          <w:p w14:paraId="541CEE8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74F8AC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Tell IMS PTC to stop waiting for De-register</w:t>
            </w:r>
          </w:p>
          <w:p w14:paraId="02F23E7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 @sic R5s230200 sic@</w:t>
            </w:r>
          </w:p>
          <w:p w14:paraId="22527E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51C200C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f_NR5GC_MobileInfo_Init();</w:t>
            </w:r>
          </w:p>
          <w:p w14:paraId="1AA453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11A" siclog@</w:t>
            </w:r>
          </w:p>
          <w:p w14:paraId="2D2F5E8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D49207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496FC9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11B" siclog@ // @sic R5-223436 sic@</w:t>
            </w:r>
          </w:p>
          <w:p w14:paraId="6086A46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ON. The generic test procedure in TS 38.508-1 [4] Table 4.5.2.2-2 indicate that the UE performs registration on NR Cell 1.</w:t>
            </w:r>
          </w:p>
          <w:p w14:paraId="285E25C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f_NR5GC_SwitchOnAndResetIMS();</w:t>
            </w:r>
          </w:p>
          <w:p w14:paraId="3EDC817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f_NR5GC_RRC_IdleState1N_Def(nr_Cell1);</w:t>
            </w:r>
          </w:p>
          <w:p w14:paraId="2C5F65D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11C" siclog@ // @sic R5-223436 sic@</w:t>
            </w:r>
          </w:p>
          <w:p w14:paraId="62D362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6269DCC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11D- 11F" siclog@ // @sic R5-223436 sic@</w:t>
            </w:r>
          </w:p>
          <w:p w14:paraId="1247408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2-4 of Table 4.5.2.2-2 of the generic procedure in TS 38.508-1 [4] are performed on NR Cell 12. (Note 2)</w:t>
            </w:r>
          </w:p>
          <w:p w14:paraId="5283D9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(nr_Cell12, tsc_NR_RRC_TI_Def, ?, (tsc_SHT_NoSecurityProtection, tsc_SHT_IntegrityProtected));</w:t>
            </w:r>
          </w:p>
          <w:p w14:paraId="27308F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0CF9873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5BC5BA1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4B813ED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38550F0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322D831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70AC82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13AD158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21F869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11Fa1-11Fa16a1" siclog@</w:t>
            </w:r>
          </w:p>
          <w:p w14:paraId="3E7BA26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11F, THEN Steps 5 to 20a1of the generic test procedure in TS 38.508-1 Table 4.5.2.2-2 are performed on NR Cell 12.</w:t>
            </w:r>
          </w:p>
          <w:p w14:paraId="2811346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 Initial_Secure);</w:t>
            </w:r>
          </w:p>
          <w:p w14:paraId="371388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f_NR5GC_RRC_Idle_Steps5_13 (v_GMM_MobilityInfo, nr_Cell12, v_ReceivedMsg, v_PLMN, TESTMode_OFF, Initial_Secure, NOT_SUPPORTED);</w:t>
            </w:r>
          </w:p>
          <w:p w14:paraId="03794A4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(Initial_Secure,</w:t>
            </w:r>
          </w:p>
          <w:p w14:paraId="5F22B578"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198A139"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676DDF5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lastRenderedPageBreak/>
              <w:t xml:space="preserve">                                                           </w:t>
            </w:r>
            <w:r w:rsidRPr="0074038C">
              <w:rPr>
                <w:rFonts w:ascii="Courier New" w:hAnsi="Courier New" w:cs="Courier New"/>
                <w:color w:val="000000"/>
                <w:lang w:eastAsia="de-DE"/>
              </w:rPr>
              <w:t>v_TAIList,</w:t>
            </w:r>
          </w:p>
          <w:p w14:paraId="7D1F2D4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301900F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4A46ED7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
          <w:p w14:paraId="1E10604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SRB.send(cas_NR_SRB_NasPdu_REQ(nr_Cell12, tsc_NR_RbId_SRB1, -, cs_NG_NAS_Request(tsc_SHT_IntegrityProtected_Ciphered, v_MsgToSend)));</w:t>
            </w:r>
          </w:p>
          <w:p w14:paraId="754AFF5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Step 15</w:t>
            </w:r>
          </w:p>
          <w:p w14:paraId="59320A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w:t>
            </w:r>
          </w:p>
          <w:p w14:paraId="6FC74B1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99B55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62CE6C6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24215B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2ECC6E2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3AB2A2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087D25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1E6C9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11Fb1-11Fb3a1" siclog@</w:t>
            </w:r>
          </w:p>
          <w:p w14:paraId="5E3923B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211F, THEN Steps 4 to 6a1 of the generic test procedure in TS 38.508-1 Table 4.9.5.2.2-1 are performed on NR Cell 12.</w:t>
            </w:r>
          </w:p>
          <w:p w14:paraId="511C002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3A3F3F8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v_GMM_MobilityInfo, -, -, -);</w:t>
            </w:r>
          </w:p>
          <w:p w14:paraId="2775B4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(Mobility,</w:t>
            </w:r>
          </w:p>
          <w:p w14:paraId="698B25E8"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1A3A14AB"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4137A05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v_TAIList,</w:t>
            </w:r>
          </w:p>
          <w:p w14:paraId="0E0FEB2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13BBEE3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2BAE615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
          <w:p w14:paraId="5BD80FC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SRB.send(cas_NR_SRB_NasPdu_REQ(nr_Cell12, tsc_NR_RbId_SRB1, -, cs_NG_NAS_Request(tsc_SHT_IntegrityProtected_Ciphered, v_MsgToSend)));</w:t>
            </w:r>
          </w:p>
          <w:p w14:paraId="0AE23D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 // No SRB2 so must be on SRB1</w:t>
            </w:r>
          </w:p>
          <w:p w14:paraId="2465F84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6F1DBF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379039F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330DA60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A6614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2EFF19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A13D1D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5565465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12 siclog@</w:t>
            </w:r>
          </w:p>
          <w:p w14:paraId="29479A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transmits a Paging message including a matched identity (correct fullI-RNTI).</w:t>
            </w:r>
          </w:p>
          <w:p w14:paraId="3AF530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f_NR_Paging_Def(nr_Cell12, RRC_IDLE);</w:t>
            </w:r>
          </w:p>
          <w:p w14:paraId="6B4A52B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1D53E31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14 siclog@</w:t>
            </w:r>
          </w:p>
          <w:p w14:paraId="363AB9A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t_WaitTime.start(v_TimerValue1);</w:t>
            </w:r>
          </w:p>
          <w:p w14:paraId="05F0F12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0760CCA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2796CCF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cr_38508_RRCSetupRequest(mps_PriorityAccess, ?)))</w:t>
            </w:r>
          </w:p>
          <w:p w14:paraId="5F4244C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5625D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5FF794B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14");</w:t>
            </w:r>
          </w:p>
          <w:p w14:paraId="3811B70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AA7735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25019F3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14");</w:t>
            </w:r>
          </w:p>
          <w:p w14:paraId="4A46A29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2D7E32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F33264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15 - 20 siclog@</w:t>
            </w:r>
          </w:p>
          <w:p w14:paraId="684FCE4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58A950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727045B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582FF65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430964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5A52421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0BF385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 {</w:t>
            </w:r>
          </w:p>
          <w:p w14:paraId="62E21BD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175372C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76639E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,v_ReceivedMsg);</w:t>
            </w:r>
          </w:p>
          <w:p w14:paraId="27C8C41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24 siclog@</w:t>
            </w:r>
          </w:p>
          <w:p w14:paraId="5C185A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2D67563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//Set SIB1 for NR cell 1 according to Table 11.3.5.3.3-1 for Step 25 and 35</w:t>
            </w:r>
          </w:p>
          <w:p w14:paraId="7062EED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w:t>
            </w:r>
          </w:p>
          <w:p w14:paraId="1E729CA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cs_SIB1_UacBarringInfo(cs_UAC_BarringPerCatList_1Entry(5,1), -, cs_UAC_BarringInfoSetList_1Entry(p00, s16, '1111111'B))); // @sic R5-223436 sic@    </w:t>
            </w:r>
          </w:p>
          <w:p w14:paraId="2DF0A2FD" w14:textId="77777777" w:rsidR="0074038C" w:rsidRPr="000D7E10" w:rsidRDefault="0074038C" w:rsidP="0074038C">
            <w:pPr>
              <w:autoSpaceDE w:val="0"/>
              <w:autoSpaceDN w:val="0"/>
              <w:adjustRightInd w:val="0"/>
              <w:spacing w:after="0"/>
              <w:rPr>
                <w:rFonts w:ascii="Courier New" w:hAnsi="Courier New" w:cs="Courier New"/>
                <w:color w:val="000000"/>
                <w:highlight w:val="yellow"/>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f_NR_ModifySysinfo(nr_Cell1, false); //WA#11_3_5</w:t>
            </w:r>
          </w:p>
          <w:p w14:paraId="03A982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0D7E10">
              <w:rPr>
                <w:rFonts w:ascii="Courier New" w:hAnsi="Courier New" w:cs="Courier New"/>
                <w:color w:val="000000"/>
                <w:highlight w:val="yellow"/>
                <w:lang w:eastAsia="de-DE"/>
              </w:rPr>
              <w:t xml:space="preserve">    f_NR_WaitModificationPeriods(nr_Cell1); //WA#11_3_5</w:t>
            </w:r>
          </w:p>
          <w:p w14:paraId="18F0F0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 siclog@</w:t>
            </w:r>
          </w:p>
          <w:p w14:paraId="6E3986F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"T2" in table 11.3.5.3.2-1/2.</w:t>
            </w:r>
          </w:p>
          <w:p w14:paraId="2FFBB58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666FE9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26A - 26C" siclog@</w:t>
            </w:r>
          </w:p>
          <w:p w14:paraId="6E586F2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 tsc_NR_RRC_TI_Def, ?, tsc_SHT_IntegrityProtected);</w:t>
            </w:r>
          </w:p>
          <w:p w14:paraId="51ACE0E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703C6DC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594D760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Initial_Secure;</w:t>
            </w:r>
          </w:p>
          <w:p w14:paraId="0BB54CC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if (not f_Check_NG_RegistrationReqMsg (v_GMM_MobilityInfo, v_ReceivedMsg.Pdu, v_TypeOfRegistration)) {</w:t>
            </w:r>
          </w:p>
          <w:p w14:paraId="455003A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29A9EE53"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w:t>
            </w:r>
          </w:p>
          <w:p w14:paraId="77289DE5"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26Da1-26Da16a1" siclog@</w:t>
            </w:r>
          </w:p>
          <w:p w14:paraId="6C3E5FC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//IF 5GS registration type is set as Initial Registration in step 26C, THEN Steps 5 to 20a1of the generic test procedure in TS 38.508-1 Table 4.5.2.2-2 are performed on NR Cell 1.</w:t>
            </w:r>
          </w:p>
          <w:p w14:paraId="2FED9D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 v_ReceivedMsg, TESTMode_OFF, -, Initial_Secure);</w:t>
            </w:r>
          </w:p>
          <w:p w14:paraId="49B1BF3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302BFE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5B8A0AD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Mobility;</w:t>
            </w:r>
          </w:p>
          <w:p w14:paraId="59CDC95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v_TypeOfRegistration)) {</w:t>
            </w:r>
          </w:p>
          <w:p w14:paraId="46B211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3856683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5E8E4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26Db1-26Db3a1" siclog@</w:t>
            </w:r>
          </w:p>
          <w:p w14:paraId="329184F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Mobility Registration in step 26C, THEN Steps 4 to 6a1 of the generic test procedure in TS 38.508-1 Table 4.9.5.2.2-1 are performed on NR Cell 1.</w:t>
            </w:r>
          </w:p>
          <w:p w14:paraId="13A5F7F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 v_GMM_MobilityInfo);</w:t>
            </w:r>
          </w:p>
          <w:p w14:paraId="6127174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3B4B00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35D1969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448C0D5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E838D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6DA5EF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33" siclog@</w:t>
            </w:r>
          </w:p>
          <w:p w14:paraId="2279D3B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36BAFC5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34" siclog@</w:t>
            </w:r>
          </w:p>
          <w:p w14:paraId="3E6FD46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Check: Does the UE transmit in the next 10 sec an RRCSetupRequest message?</w:t>
            </w:r>
          </w:p>
          <w:p w14:paraId="63332B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f_NR_CheckNoRRCSetupReq(nr_Cell1, 30.0); //WA#11_3_5 6.0 --&gt; 30.0</w:t>
            </w:r>
          </w:p>
          <w:p w14:paraId="3D27621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 siclog@</w:t>
            </w:r>
          </w:p>
          <w:p w14:paraId="2AEB79F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 according to Table 11.3.5.3.3-1 and notifies the UE of change of System Information on NR Cell 1 by send Short Message on PDCCH using P-RNTI</w:t>
            </w:r>
          </w:p>
          <w:p w14:paraId="26B25E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 omit);</w:t>
            </w:r>
          </w:p>
          <w:p w14:paraId="23EBE485"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w:t>
            </w:r>
          </w:p>
          <w:p w14:paraId="2BAA9A6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 siclog@</w:t>
            </w:r>
          </w:p>
          <w:p w14:paraId="4AF35F2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t_WaitTime.start(26.0);</w:t>
            </w:r>
          </w:p>
          <w:p w14:paraId="75972CCB"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439E53B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35Aa1 siclog@</w:t>
            </w:r>
          </w:p>
          <w:p w14:paraId="2BFE89F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5EFEC3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 cr_38508_RRCSetupRequest(mps_PriorityAccess, ?)))</w:t>
            </w:r>
          </w:p>
          <w:p w14:paraId="6E8DEE7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6031BA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//@siclog "Step 35Aa2 siclog@</w:t>
            </w:r>
          </w:p>
          <w:p w14:paraId="5048EBC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1888F7E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35Aa1");</w:t>
            </w:r>
          </w:p>
          <w:p w14:paraId="599BE40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C881C2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35Ab1 siclog@</w:t>
            </w:r>
          </w:p>
          <w:p w14:paraId="1CAD4A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3F10092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35Ab2" siclog@</w:t>
            </w:r>
          </w:p>
          <w:p w14:paraId="653B481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2E4AC73F"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05CA8AA4"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46356562" w14:textId="77777777" w:rsidR="0074038C" w:rsidRPr="0074038C" w:rsidRDefault="0074038C" w:rsidP="0074038C">
            <w:pP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35Ab3" siclog@</w:t>
            </w:r>
          </w:p>
          <w:p w14:paraId="097F361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//Check: Does the UE transmit an RRCSetupREQ message with establishmentCause of mps-PriorityAccess?</w:t>
            </w:r>
          </w:p>
          <w:p w14:paraId="704B1A39"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 cr_38508_RRCSetupRequest(mps_PriorityAccess, ?)))</w:t>
            </w:r>
          </w:p>
          <w:p w14:paraId="0C39DEF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32A7C2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t_Wait.stop; //WA#R5s230331</w:t>
            </w:r>
          </w:p>
          <w:p w14:paraId="2FE8906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35Ab3");</w:t>
            </w:r>
          </w:p>
          <w:p w14:paraId="07F94CF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209548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t_Wait.timeout { //WA#R5s230331</w:t>
            </w:r>
          </w:p>
          <w:p w14:paraId="3AFC818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35Ab3");</w:t>
            </w:r>
          </w:p>
          <w:p w14:paraId="0401102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7D4797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43810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1BA8E8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CFA19D1"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p>
          <w:p w14:paraId="21BD6C2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36 - 38 siclog@</w:t>
            </w:r>
          </w:p>
          <w:p w14:paraId="7AEAC62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1BC0593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D2AD8C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39 - 49b3 siclog@</w:t>
            </w:r>
          </w:p>
          <w:p w14:paraId="2FCA858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3-13b3 of generic test procedure for IMS MO Video call establishment in 5GC as specified in 38.508-1 [4] Table 4.9.xx24.2.2-1 are performed.</w:t>
            </w:r>
          </w:p>
          <w:p w14:paraId="0770AFC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 -, -, -, cs_NR_UplinkTimeAlignment_Stop, -, -, tsc_NoCnfReq ); // @sic R5s221172 sic@</w:t>
            </w:r>
          </w:p>
          <w:p w14:paraId="09155B0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w:t>
            </w:r>
          </w:p>
          <w:p w14:paraId="13524303"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w:t>
            </w:r>
          </w:p>
          <w:p w14:paraId="55E17C4A"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466A178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6F16289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01FA3F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v_S_TMSI_NR_Cell1, ?)) {</w:t>
            </w:r>
          </w:p>
          <w:p w14:paraId="18E2DBE2"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521A1EB4"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w:t>
            </w:r>
          </w:p>
          <w:p w14:paraId="4F18C2A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 v_ReceivedMsg);</w:t>
            </w:r>
          </w:p>
          <w:p w14:paraId="03F10DD0"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v_GSM_MobilityInfo := f_Get_PDUSessionForDNNType(f_NR5GC_MobileInfo_GetSessionInfoList(), IMS_DNN);</w:t>
            </w:r>
          </w:p>
          <w:p w14:paraId="51ABA96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Wait until need to add video QoS</w:t>
            </w:r>
          </w:p>
          <w:p w14:paraId="418F6B4D"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"Add Video Bearer"); // @sic R5-225362 sic@</w:t>
            </w:r>
          </w:p>
          <w:p w14:paraId="3614455C"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f_NR5GC_ModifyPDUSession_AddVideo(nr_Cell1, valueof(v_GSM_MobilityInfo));</w:t>
            </w:r>
          </w:p>
          <w:p w14:paraId="42B5B2D6"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cms_IMS_IPCAN_Trigger("Video Bearer Added"));  // @sic R5-225362 sic@</w:t>
            </w:r>
          </w:p>
          <w:p w14:paraId="4F9AA278"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"Video Call Established");</w:t>
            </w:r>
          </w:p>
          <w:p w14:paraId="7A57B08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Call now established</w:t>
            </w:r>
          </w:p>
          <w:p w14:paraId="111D250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"Video Call Established"); // @sic R5-225362 sic@</w:t>
            </w:r>
          </w:p>
          <w:p w14:paraId="26237277"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50" siclog@</w:t>
            </w:r>
          </w:p>
          <w:p w14:paraId="38EAF3AE"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generic test procedure for IMS MT call release in 5GC as specified in TS 38.508-1 [4] Table 4.9.18.2.2-1 takes place</w:t>
            </w:r>
          </w:p>
          <w:p w14:paraId="289339BF" w14:textId="77777777" w:rsidR="0074038C" w:rsidRPr="0074038C"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f_NR5GC_CallRelease(nr_Cell1, IPCAN_VideoCall, false); // @sic R5-225362 sic@</w:t>
            </w:r>
          </w:p>
          <w:p w14:paraId="170B72DF" w14:textId="331B1E91" w:rsidR="00FB0A08" w:rsidRPr="00807E5F" w:rsidRDefault="0074038C" w:rsidP="0074038C">
            <w:pP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tc>
      </w:tr>
    </w:tbl>
    <w:p w14:paraId="5B08B5D1" w14:textId="77777777" w:rsidR="001C6BC1" w:rsidRDefault="001C6BC1" w:rsidP="00157BB3">
      <w:pPr>
        <w:pStyle w:val="Ttulo2"/>
        <w:overflowPunct w:val="0"/>
        <w:autoSpaceDE w:val="0"/>
        <w:autoSpaceDN w:val="0"/>
        <w:adjustRightInd w:val="0"/>
        <w:spacing w:before="480"/>
        <w:ind w:left="0" w:firstLine="0"/>
        <w:rPr>
          <w:lang w:eastAsia="en-GB"/>
        </w:rPr>
      </w:pPr>
    </w:p>
    <w:p w14:paraId="57F02A2C" w14:textId="7E0C42F7" w:rsidR="00B02B4F" w:rsidRPr="009D408D" w:rsidRDefault="00E96DF1" w:rsidP="00B02B4F">
      <w:pPr>
        <w:rPr>
          <w:rFonts w:ascii="Arial" w:hAnsi="Arial" w:cs="Arial"/>
          <w:b/>
          <w:bCs/>
          <w:sz w:val="22"/>
          <w:szCs w:val="22"/>
          <w:lang w:eastAsia="en-GB"/>
        </w:rPr>
      </w:pPr>
      <w:r w:rsidRPr="009D408D">
        <w:rPr>
          <w:rFonts w:ascii="Arial" w:hAnsi="Arial" w:cs="Arial"/>
          <w:b/>
          <w:bCs/>
          <w:sz w:val="22"/>
          <w:szCs w:val="22"/>
          <w:highlight w:val="cyan"/>
          <w:lang w:eastAsia="en-GB"/>
        </w:rPr>
        <w:t>MCC1</w:t>
      </w:r>
      <w:r w:rsidR="009D408D" w:rsidRPr="009D408D">
        <w:rPr>
          <w:rFonts w:ascii="Arial" w:hAnsi="Arial" w:cs="Arial"/>
          <w:b/>
          <w:bCs/>
          <w:sz w:val="22"/>
          <w:szCs w:val="22"/>
          <w:highlight w:val="cyan"/>
          <w:lang w:eastAsia="en-GB"/>
        </w:rPr>
        <w:t>60 Implementation</w:t>
      </w:r>
    </w:p>
    <w:p w14:paraId="3BD6BFD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function fl_TC_11_3_5_TestBody() runs on NR5GC_PTC</w:t>
      </w:r>
    </w:p>
    <w:p w14:paraId="388BB31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262547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 := f_NR5GC_CellInfo_GetGutiParameters(nr_Cell12);</w:t>
      </w:r>
    </w:p>
    <w:p w14:paraId="714F54A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 := f_NG_S_TMSI2MobileIdentity(omit, v_GutiParams);</w:t>
      </w:r>
    </w:p>
    <w:p w14:paraId="0B6ED14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NG_NAS_GutiParameters_Type v_GutiParams_NRCell1 := f_NR5GC_CellInfo_GetGutiParameters(nr_Cell1);</w:t>
      </w:r>
    </w:p>
    <w:p w14:paraId="355F3F2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(present) NG_MobileIdentity v_S_TMSI_NR_Cell1 := f_NG_S_TMSI2MobileIdentity(omit, v_GutiParams_NRCell1);</w:t>
      </w:r>
    </w:p>
    <w:p w14:paraId="2207658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PLMN_Identity v_ASN_PLMN := f_NR_CellInfo_GetPLMN (nr_Cell12);</w:t>
      </w:r>
    </w:p>
    <w:p w14:paraId="10CEF7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TrackingAreaCode v_TAC := f_NR_CellInfo_GetTAC (nr_Cell12);</w:t>
      </w:r>
    </w:p>
    <w:p w14:paraId="6EF92B28" w14:textId="77777777" w:rsidR="00B02B4F" w:rsidRPr="00D91B67"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es-ES" w:eastAsia="de-DE"/>
        </w:rPr>
      </w:pPr>
      <w:r w:rsidRPr="0074038C">
        <w:rPr>
          <w:rFonts w:ascii="Courier New" w:hAnsi="Courier New" w:cs="Courier New"/>
          <w:color w:val="000000"/>
          <w:lang w:eastAsia="de-DE"/>
        </w:rPr>
        <w:t xml:space="preserve">    </w:t>
      </w:r>
      <w:r w:rsidRPr="00D91B67">
        <w:rPr>
          <w:rFonts w:ascii="Courier New" w:hAnsi="Courier New" w:cs="Courier New"/>
          <w:color w:val="000000"/>
          <w:lang w:val="es-ES" w:eastAsia="de-DE"/>
        </w:rPr>
        <w:t>var NAS_PlmnId v_PLMN := f_NR_Asn2Nas_PlmnId(v_ASN_PLMN);</w:t>
      </w:r>
    </w:p>
    <w:p w14:paraId="67F998F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D91B67">
        <w:rPr>
          <w:rFonts w:ascii="Courier New" w:hAnsi="Courier New" w:cs="Courier New"/>
          <w:color w:val="000000"/>
          <w:lang w:val="es-ES" w:eastAsia="de-DE"/>
        </w:rPr>
        <w:t xml:space="preserve">    </w:t>
      </w:r>
      <w:r w:rsidRPr="0074038C">
        <w:rPr>
          <w:rFonts w:ascii="Courier New" w:hAnsi="Courier New" w:cs="Courier New"/>
          <w:color w:val="000000"/>
          <w:lang w:eastAsia="de-DE"/>
        </w:rPr>
        <w:t>var template (value) NG_MobileIdentity v_GUTIToSend := f_NG_GutiParameters2MobileIdentity (v_PLMN, v_GutiParams);</w:t>
      </w:r>
    </w:p>
    <w:p w14:paraId="6D6D0F5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NG_TrackingAreaIdList v_TAIList := cs_NG_TAIListNonConsecutive(v_PLMN, {bit2oct(v_TAC)});</w:t>
      </w:r>
    </w:p>
    <w:p w14:paraId="0BF1985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NG_NAS_DL_Message_Type v_MsgToSend;</w:t>
      </w:r>
    </w:p>
    <w:p w14:paraId="4E6E8D5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NG_NAS_MSG_Indication_Type v_ReceivedMsg;</w:t>
      </w:r>
    </w:p>
    <w:p w14:paraId="0230F18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GMM_MobilityInfo_Type v_GMM_MobilityInfo;</w:t>
      </w:r>
    </w:p>
    <w:p w14:paraId="2AADFD3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(omit) GSM_MobilityInfo_Type v_GSM_MobilityInfo;</w:t>
      </w:r>
    </w:p>
    <w:p w14:paraId="6FD7090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NR_SRB_COMMON_IND v_ReceivedAsp;</w:t>
      </w:r>
    </w:p>
    <w:p w14:paraId="27826CA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v_CellPowerList_T1;</w:t>
      </w:r>
    </w:p>
    <w:p w14:paraId="518ECFC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template (value) NR_CellPowerList_Type v_CellPowerList_T2;</w:t>
      </w:r>
    </w:p>
    <w:p w14:paraId="6EC5FD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var TypeOfRegistration_Type v_TypeOfRegistration;</w:t>
      </w:r>
    </w:p>
    <w:p w14:paraId="3C9458E8" w14:textId="77777777" w:rsidR="00B02B4F"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highlight w:val="yellow"/>
          <w:lang w:eastAsia="de-DE"/>
        </w:rPr>
        <w:t>var template (omit) DNN v_DNN := cs_DNN(-, f_DomainName_Encode(tsc_DNNValue)); //WA#11_3_5</w:t>
      </w:r>
    </w:p>
    <w:p w14:paraId="1B631412" w14:textId="6535C24C" w:rsidR="00A062F7" w:rsidRPr="0074038C" w:rsidRDefault="00A062F7"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062F7">
        <w:rPr>
          <w:rFonts w:ascii="Courier New" w:hAnsi="Courier New" w:cs="Courier New"/>
          <w:color w:val="000000"/>
          <w:highlight w:val="cyan"/>
          <w:lang w:eastAsia="de-DE"/>
        </w:rPr>
        <w:t>var template(omit) NR_BcchToPdschConfig_Type v_NR_BcchToPdschConfig; //@sic R5s230376 sic@</w:t>
      </w:r>
    </w:p>
    <w:p w14:paraId="22238A9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var float v_TimerValue1 := 10.0;</w:t>
      </w:r>
    </w:p>
    <w:p w14:paraId="488848D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t_WaitTime;</w:t>
      </w:r>
    </w:p>
    <w:p w14:paraId="2F5F9B0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timer t_Wait;</w:t>
      </w:r>
    </w:p>
    <w:p w14:paraId="01CC22F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0F66C82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v_CellPowerList_T1 := {</w:t>
      </w:r>
    </w:p>
    <w:p w14:paraId="751A741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tsc_NR_NonSuitableOffCellSSS_EPRE, tsc_NR_NonSuitableOffCellSSS_EPRE),</w:t>
      </w:r>
    </w:p>
    <w:p w14:paraId="12E5607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-80, -80)  // Power level for FR2 is FFS</w:t>
      </w:r>
    </w:p>
    <w:p w14:paraId="04B3813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571D53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B0E0AA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v_CellPowerList_T2 := {</w:t>
      </w:r>
    </w:p>
    <w:p w14:paraId="54BAA65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 -80, -80),  // Power level for FR2 is FFS</w:t>
      </w:r>
    </w:p>
    <w:p w14:paraId="178D42D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cs_NR_CellPower (nr_Cell12, tsc_NR_NonSuitableOffCellSSS_EPRE, tsc_NR_NonSuitableOffCellSSS_EPRE)</w:t>
      </w:r>
    </w:p>
    <w:p w14:paraId="214ABC2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21E46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6E4476B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 siclog@</w:t>
      </w:r>
    </w:p>
    <w:p w14:paraId="538B643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"T1" in table 11.3.5.3.2-1/2.</w:t>
      </w:r>
    </w:p>
    <w:p w14:paraId="2591212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4BB16FF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1A" siclog@</w:t>
      </w:r>
    </w:p>
    <w:p w14:paraId="71223E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49B7916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251BC1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1B" siclog@</w:t>
      </w:r>
    </w:p>
    <w:p w14:paraId="34AA780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0ACAA58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3D7D8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 siclog@</w:t>
      </w:r>
    </w:p>
    <w:p w14:paraId="2106123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on NR cell 12 including the establishmentCause which is any value except mps-PriorityAccess.</w:t>
      </w:r>
    </w:p>
    <w:p w14:paraId="00F698B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SRB.receive(car_NR_SRB0_RrcPdu_IND(nr_Cell12, cr_38508_RRCSetupRequest())) -&gt; value v_ReceivedAsp;</w:t>
      </w:r>
    </w:p>
    <w:p w14:paraId="0F4D3CD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if(match(v_ReceivedAsp.Signalling.Rrc.Ccch.message_.c1.rrcSetupRequest.rrcSetupRequest.establishmentCause, mps_PriorityAccess))</w:t>
      </w:r>
    </w:p>
    <w:p w14:paraId="2123927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CB7CC5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2");</w:t>
      </w:r>
    </w:p>
    <w:p w14:paraId="62262E2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DC4A36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else</w:t>
      </w:r>
    </w:p>
    <w:p w14:paraId="2BBD39C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55D4F7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2");</w:t>
      </w:r>
    </w:p>
    <w:p w14:paraId="37BF7F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88451D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17458CC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2A- 2B" siclog@</w:t>
      </w:r>
    </w:p>
    <w:p w14:paraId="6235E9E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3-4 of Table 4.5.2.2-2 of the generic procedure in TS 38.508-1 [4] are performed on NR Cell 12</w:t>
      </w:r>
    </w:p>
    <w:p w14:paraId="495A63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@sic R5-223436 sic@</w:t>
      </w:r>
    </w:p>
    <w:p w14:paraId="2B9AF0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7208C80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f_NR_RRCSetup_Def(nr_Cell12);</w:t>
      </w:r>
    </w:p>
    <w:p w14:paraId="55EE552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3344FA2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w:t>
      </w:r>
    </w:p>
    <w:p w14:paraId="783D8D3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6C5FA2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2B, THEN Steps 5 to 19 of the generic test procedure in TS 38.508-1 Table 4.5.2.2-2 are performed without RRC release.on NR Cell 12</w:t>
      </w:r>
    </w:p>
    <w:p w14:paraId="2BE98D1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39D5C88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597AA67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5151827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3F06070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2Ca1-2Ca15" siclog@</w:t>
      </w:r>
    </w:p>
    <w:p w14:paraId="6547CF6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0EEBE5E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0ADEA53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A74AC2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08FC71F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7ABD90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noRrcConnectionRelease, Initial_Secure);</w:t>
      </w:r>
    </w:p>
    <w:p w14:paraId="76B0ECE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C7C54B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48CA0C4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"2Cb1-2Cb2" siclog@</w:t>
      </w:r>
    </w:p>
    <w:p w14:paraId="0A46C58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5813D66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0C1526E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2814A1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503878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374257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v_GMM_MobilityInfo, -, -, noRrcConnectionRelease);</w:t>
      </w:r>
    </w:p>
    <w:p w14:paraId="19CDCF4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7966F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31451ED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43BE315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278D39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05B208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3 - 10" siclog@</w:t>
      </w:r>
    </w:p>
    <w:p w14:paraId="62FBA37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6ABC31C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10A" siclog@</w:t>
      </w:r>
    </w:p>
    <w:p w14:paraId="50CE75A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1B85A4F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7116BB9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10B" siclog@</w:t>
      </w:r>
    </w:p>
    <w:p w14:paraId="1027BFF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5FFB2E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f_UT_RequestPDUSession(UT, f_NR5GC_MobileInfo_GetNoOfSessions()+1, tsc_DNNValue);</w:t>
      </w:r>
    </w:p>
    <w:p w14:paraId="4238CB8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10C" siclog@</w:t>
      </w:r>
    </w:p>
    <w:p w14:paraId="17E4C93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3F09292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t_WaitTime.start(21.0);</w:t>
      </w:r>
    </w:p>
    <w:p w14:paraId="5D7C06D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7A1F723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RRCSetupRequest message within 21s on NR Cell 12?</w:t>
      </w:r>
    </w:p>
    <w:p w14:paraId="236DC1C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 ?)))</w:t>
      </w:r>
    </w:p>
    <w:p w14:paraId="44B0F89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3DA34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5BACCBC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10C");</w:t>
      </w:r>
    </w:p>
    <w:p w14:paraId="0F118E7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F9365E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44B89C9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10C");</w:t>
      </w:r>
    </w:p>
    <w:p w14:paraId="795B3E1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C6ADDC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ACA6C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10D" siclog@</w:t>
      </w:r>
    </w:p>
    <w:p w14:paraId="72A4576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5BAFE9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12 according to Table 11.3.5.3.3-2 and sends Short Message on PDCCH using P-RNTI.</w:t>
      </w:r>
    </w:p>
    <w:p w14:paraId="11C5A26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f_NR_CellInfo_SetSIB1_UacBarringInfo(nr_Cell12, omit);</w:t>
      </w:r>
    </w:p>
    <w:p w14:paraId="65F4F29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f_NR_ModifySysinfo(nr_Cell12);</w:t>
      </w:r>
    </w:p>
    <w:p w14:paraId="010B26C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//@siclog "Steps 10E" siclog@</w:t>
      </w:r>
    </w:p>
    <w:p w14:paraId="23DC7D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 @sic R5-223436 sic@</w:t>
      </w:r>
    </w:p>
    <w:p w14:paraId="5CBA5CF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t_WaitTime.start(28.0);</w:t>
      </w:r>
    </w:p>
    <w:p w14:paraId="748C871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4E27775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10Ea1" siclog@</w:t>
      </w:r>
    </w:p>
    <w:p w14:paraId="5B1A135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1265603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mo_Data?</w:t>
      </w:r>
    </w:p>
    <w:p w14:paraId="5629669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cr_38508_RRCSetupRequest(mo_Data, ?))) //@sic R5s221172 sic@</w:t>
      </w:r>
    </w:p>
    <w:p w14:paraId="0D5085D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52A852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10Ea2" siclog@ // @sic R5-223436 sic@</w:t>
      </w:r>
    </w:p>
    <w:p w14:paraId="2B432E6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4B578A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10Ea1");</w:t>
      </w:r>
    </w:p>
    <w:p w14:paraId="7869E22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115400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10Eb1" siclog@ // @sic R5-223436 sic@</w:t>
      </w:r>
    </w:p>
    <w:p w14:paraId="7746AC0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6D43688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10Eb2" siclog@ // @sic R5-223436 sic@</w:t>
      </w:r>
    </w:p>
    <w:p w14:paraId="4E0EF6E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f_UT_RequestPDUSession(UT, f_NR5GC_MobileInfo_GetNoOfSessions()+1, tsc_DNNValue);</w:t>
      </w:r>
    </w:p>
    <w:p w14:paraId="2F23351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74B7A0A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439AC11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"Steps 10Eb3" siclog@ // @sic R5-223436 sic@</w:t>
      </w:r>
    </w:p>
    <w:p w14:paraId="22EF7A6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 SRB.receive(car_NR_SRB0_RrcPdu_IND(nr_Cell12, cr_38508_RRCSetupRequest(mo_Data, ?)))</w:t>
      </w:r>
    </w:p>
    <w:p w14:paraId="5836DD5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BD52C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t_Wait.stop; // @sic R5s230200 sic@</w:t>
      </w:r>
    </w:p>
    <w:p w14:paraId="4C189CD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10Eb3");</w:t>
      </w:r>
    </w:p>
    <w:p w14:paraId="6746A1E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BBCF52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[]t_Wait.timeout {</w:t>
      </w:r>
    </w:p>
    <w:p w14:paraId="3B16A14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10Eb3");</w:t>
      </w:r>
    </w:p>
    <w:p w14:paraId="6E360A2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2FEFC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C0D8F8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F476A9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1D1AA3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10Fa1-10Fa8" siclog@</w:t>
      </w:r>
    </w:p>
    <w:p w14:paraId="137C5E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2551395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38121A7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298D5EB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f_NR_RRCSetupComplete_Def(nr_Cell12,</w:t>
      </w:r>
    </w:p>
    <w:p w14:paraId="2F7710A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05C7D5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5E5B42F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E25413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'0000'B)) { // @sic R5s230103 sic@</w:t>
      </w:r>
    </w:p>
    <w:p w14:paraId="2643D75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13A9D25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4F73F5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v_ReceivedMsg); // @sic R5s221172 sic@</w:t>
      </w:r>
    </w:p>
    <w:p w14:paraId="4C46412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E3F41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f_NR5GC_PDUSessionEstablishment (nr_Cell12, -, tsc_NR_RbId_SRB2, -, - , v_DNN, -, v_DNN); // @sic R5s230200 sic@ //WA#11_3_5</w:t>
      </w:r>
      <w:r w:rsidRPr="0074038C">
        <w:rPr>
          <w:rFonts w:ascii="Courier New" w:hAnsi="Courier New" w:cs="Courier New"/>
          <w:color w:val="000000"/>
          <w:lang w:eastAsia="de-DE"/>
        </w:rPr>
        <w:t xml:space="preserve">   </w:t>
      </w:r>
    </w:p>
    <w:p w14:paraId="1BB9EF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4718C1D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10H" siclog@ // @sic R5-223436 sic@</w:t>
      </w:r>
    </w:p>
    <w:p w14:paraId="1BD1866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off by executing generic procedure in Table 4.9.6.3-1 in TS 38.508-1 [4]</w:t>
      </w:r>
    </w:p>
    <w:p w14:paraId="501D54A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f_NR_UE_DeRegisterOnSwitchOff(nr_Cell12, STATE_CONNECTED_3A);</w:t>
      </w:r>
    </w:p>
    <w:p w14:paraId="1045C94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6047D2F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Tell IMS PTC to stop waiting for De-register</w:t>
      </w:r>
    </w:p>
    <w:p w14:paraId="3E74C7E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 @sic R5s230200 sic@</w:t>
      </w:r>
    </w:p>
    <w:p w14:paraId="212522D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8B7322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f_NR5GC_MobileInfo_Init();</w:t>
      </w:r>
    </w:p>
    <w:p w14:paraId="170AFE8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11A" siclog@</w:t>
      </w:r>
    </w:p>
    <w:p w14:paraId="1BD308B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0A010FA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65C2004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11B" siclog@ // @sic R5-223436 sic@</w:t>
      </w:r>
    </w:p>
    <w:p w14:paraId="5E90E39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UE is Switched ON. The generic test procedure in TS 38.508-1 [4] Table 4.5.2.2-2 indicate that the UE performs registration on NR Cell 1.</w:t>
      </w:r>
    </w:p>
    <w:p w14:paraId="77778B6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f_NR5GC_SwitchOnAndResetIMS();</w:t>
      </w:r>
    </w:p>
    <w:p w14:paraId="402C5BD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f_NR5GC_RRC_IdleState1N_Def(nr_Cell1);</w:t>
      </w:r>
    </w:p>
    <w:p w14:paraId="00CD1EF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11C" siclog@ // @sic R5-223436 sic@</w:t>
      </w:r>
    </w:p>
    <w:p w14:paraId="58293F2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f_NR_SetCellPowerList(v_CellPowerList_T1);</w:t>
      </w:r>
    </w:p>
    <w:p w14:paraId="41694E3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11D- 11F" siclog@ // @sic R5-223436 sic@</w:t>
      </w:r>
    </w:p>
    <w:p w14:paraId="7FEB0B2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2-4 of Table 4.5.2.2-2 of the generic procedure in TS 38.508-1 [4] are performed on NR Cell 12. (Note 2)</w:t>
      </w:r>
    </w:p>
    <w:p w14:paraId="7718536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(nr_Cell12, tsc_NR_RRC_TI_Def, ?, (tsc_SHT_NoSecurityProtection, tsc_SHT_IntegrityProtected));</w:t>
      </w:r>
    </w:p>
    <w:p w14:paraId="7B43734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R5s230200 sic@</w:t>
      </w:r>
    </w:p>
    <w:p w14:paraId="65AB1A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701DDBC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44849A1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5 to 19 of the generic test procedure in TS 38.508-1 Table 4.5.2.2-2</w:t>
      </w:r>
    </w:p>
    <w:p w14:paraId="2E190F1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Initial_Secure))</w:t>
      </w:r>
    </w:p>
    <w:p w14:paraId="1264ED4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4EF834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338CF7E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20EB44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11Fa1-11Fa16a1" siclog@</w:t>
      </w:r>
    </w:p>
    <w:p w14:paraId="4926E87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5GS registration type is set as Initial Registration in step 11F, THEN Steps 5 to 20a1of the generic test procedure in TS 38.508-1 Table 4.5.2.2-2 are performed on NR Cell 12.</w:t>
      </w:r>
    </w:p>
    <w:p w14:paraId="74B069C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nr_Cell12, v_ReceivedMsg, TESTMode_OFF, -, Initial_Secure);</w:t>
      </w:r>
    </w:p>
    <w:p w14:paraId="2ED5F31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f_NR5GC_RRC_Idle_Steps5_13 (v_GMM_MobilityInfo, nr_Cell12, v_ReceivedMsg, v_PLMN, TESTMode_OFF, Initial_Secure, NOT_SUPPORTED);</w:t>
      </w:r>
    </w:p>
    <w:p w14:paraId="60DCB63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(Initial_Secure,</w:t>
      </w:r>
    </w:p>
    <w:p w14:paraId="0E47408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E83987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797CFF1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v_TAIList,</w:t>
      </w:r>
    </w:p>
    <w:p w14:paraId="4B5425B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76370AF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38AD3FE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
    <w:p w14:paraId="6979A9E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SRB.send(cas_NR_SRB_NasPdu_REQ(nr_Cell12, tsc_NR_RbId_SRB1, -, cs_NG_NAS_Request(tsc_SHT_IntegrityProtected_Ciphered, v_MsgToSend)));</w:t>
      </w:r>
    </w:p>
    <w:p w14:paraId="7B770D9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Step 15</w:t>
      </w:r>
    </w:p>
    <w:p w14:paraId="2150D5B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w:t>
      </w:r>
    </w:p>
    <w:p w14:paraId="3524679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0A6BA9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2751D9B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//Perform steps 4 to 5 of the generic test procedure in TS 38.508-1 Table 4.9.5.2.2-1</w:t>
      </w:r>
    </w:p>
    <w:p w14:paraId="0A19788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Mobility))</w:t>
      </w:r>
    </w:p>
    <w:p w14:paraId="0E30A37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AFCB5D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4BD90B9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09E7DE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11Fb1-11Fb3a1" siclog@</w:t>
      </w:r>
    </w:p>
    <w:p w14:paraId="3B506C1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//IF 5GS registration type is set as Mobility Registration in step 211F, THEN Steps 4 to 6a1 of the generic test procedure in TS 38.508-1 Table 4.9.5.2.2-1 are performed on NR Cell 12.</w:t>
      </w:r>
    </w:p>
    <w:p w14:paraId="174FAD8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@sic R5-223436 sic@</w:t>
      </w:r>
    </w:p>
    <w:p w14:paraId="66C0376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//f_NR5GC_MobilityRegistration_Steps4_6(nr_Cell12, v_GMM_MobilityInfo, -, -, -);</w:t>
      </w:r>
    </w:p>
    <w:p w14:paraId="771B63A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v_MsgToSend := f_Get_NG_RegistrationAcceptMsg (Mobility,</w:t>
      </w:r>
    </w:p>
    <w:p w14:paraId="70CBF98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v_GMM_MobilityInfo,</w:t>
      </w:r>
    </w:p>
    <w:p w14:paraId="5C31936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v_GUTIToSend,</w:t>
      </w:r>
    </w:p>
    <w:p w14:paraId="74F1AA8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v_TAIList,</w:t>
      </w:r>
    </w:p>
    <w:p w14:paraId="762775B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omit,</w:t>
      </w:r>
    </w:p>
    <w:p w14:paraId="62DB35A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 -,</w:t>
      </w:r>
    </w:p>
    <w:p w14:paraId="0EA661F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cds_NG_NetworkFeatureSupport_mpsi_TC1135);</w:t>
      </w:r>
    </w:p>
    <w:p w14:paraId="20085AA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SRB.send(cas_NR_SRB_NasPdu_REQ(nr_Cell12, tsc_NR_RbId_SRB1, -, cs_NG_NAS_Request(tsc_SHT_IntegrityProtected_Ciphered, v_MsgToSend)));</w:t>
      </w:r>
    </w:p>
    <w:p w14:paraId="7B8B8FE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f_NR5GC_Registration_Complete(nr_Cell12); // No SRB2 so must be on SRB1</w:t>
      </w:r>
    </w:p>
    <w:p w14:paraId="341CE1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304792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6DA935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0F8572C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D90F50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D14613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61E133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1790C0A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12 siclog@</w:t>
      </w:r>
    </w:p>
    <w:p w14:paraId="273B355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transmits a Paging message including a matched identity (correct fullI-RNTI).</w:t>
      </w:r>
    </w:p>
    <w:p w14:paraId="257AE5D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f_NR_Paging_Def(nr_Cell12, RRC_IDLE);</w:t>
      </w:r>
    </w:p>
    <w:p w14:paraId="76D00D4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69AEC2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14 siclog@</w:t>
      </w:r>
    </w:p>
    <w:p w14:paraId="20639D5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t_WaitTime.start(v_TimerValue1);</w:t>
      </w:r>
    </w:p>
    <w:p w14:paraId="289708E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453CCBD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4865267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SRB.receive(car_NR_SRB0_RrcPdu_IND(nr_Cell12, cr_38508_RRCSetupRequest(mps_PriorityAccess, ?)))</w:t>
      </w:r>
    </w:p>
    <w:p w14:paraId="6B80720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9A33A2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45F9D7D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14");</w:t>
      </w:r>
    </w:p>
    <w:p w14:paraId="1CD9EA0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EF4251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273F20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14");</w:t>
      </w:r>
    </w:p>
    <w:p w14:paraId="3BCF674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EB919C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E1DE59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15 - 20 siclog@</w:t>
      </w:r>
    </w:p>
    <w:p w14:paraId="1BFDC1F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f_NR_ULGrantConfiguration_Start(nr_Cell12, -, -, -, cs_NR_UplinkTimeAlignment_Stop, -, -, tsc_NoCnfReq ); // @sic R5s221172 sic@</w:t>
      </w:r>
    </w:p>
    <w:p w14:paraId="710656E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(nr_Cell12);</w:t>
      </w:r>
    </w:p>
    <w:p w14:paraId="1B419F2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v_ReceivedMsg := f_NR_RRCSetupComplete_Def(nr_Cell12,</w:t>
      </w:r>
    </w:p>
    <w:p w14:paraId="3F83B27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3A61B55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517713C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603EFAE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 ?)) {</w:t>
      </w:r>
    </w:p>
    <w:p w14:paraId="6B2C7DE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24E70F2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F3C943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f_NR5GC_RRC_ConnectedState3N_Steps5_8(nr_Cell12 ,v_ReceivedMsg);</w:t>
      </w:r>
    </w:p>
    <w:p w14:paraId="6210094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24 siclog@</w:t>
      </w:r>
    </w:p>
    <w:p w14:paraId="1C3FF0A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f_NR_RRCRelease(nr_Cell12);</w:t>
      </w:r>
    </w:p>
    <w:p w14:paraId="5C013C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//Set SIB1 for NR cell 1 according to Table 11.3.5.3.3-1 for Step 25 and 35</w:t>
      </w:r>
    </w:p>
    <w:p w14:paraId="3689F66F"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w:t>
      </w:r>
    </w:p>
    <w:p w14:paraId="65BFC09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cs_SIB1_UacBarringInfo(cs_UAC_BarringPerCatList_1Entry(5,1), -, cs_UAC_BarringInfoSetList_1Entry(p00, s16, '1111111'B))); // @sic R5-223436 sic@    </w:t>
      </w:r>
    </w:p>
    <w:p w14:paraId="1112CD23" w14:textId="767AC58F" w:rsidR="00B02B4F" w:rsidRDefault="00B02B4F" w:rsidP="00E96DF1">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A9AE9B5" w14:textId="5567A1ED" w:rsidR="00E96DF1" w:rsidRPr="00E96DF1" w:rsidRDefault="00E96DF1" w:rsidP="00E96DF1">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Pr>
          <w:rFonts w:ascii="Courier New" w:hAnsi="Courier New" w:cs="Courier New"/>
          <w:color w:val="000000"/>
          <w:lang w:eastAsia="de-DE"/>
        </w:rPr>
        <w:tab/>
        <w:t xml:space="preserve">  </w:t>
      </w:r>
      <w:r w:rsidRPr="00E96DF1">
        <w:rPr>
          <w:rFonts w:ascii="Courier New" w:hAnsi="Courier New" w:cs="Courier New"/>
          <w:color w:val="000000"/>
          <w:highlight w:val="cyan"/>
          <w:lang w:eastAsia="de-DE"/>
        </w:rPr>
        <w:t>v_NR_BcchToPdschConfig := f_NR_InitialiseBcchToPdschConfig(nr_Cell1); //@sic R5s230376 sic@</w:t>
      </w:r>
    </w:p>
    <w:p w14:paraId="37EF2AA4" w14:textId="1404A018" w:rsidR="00E96DF1" w:rsidRDefault="00E96DF1" w:rsidP="00E96DF1">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E96DF1">
        <w:rPr>
          <w:rFonts w:ascii="Courier New" w:hAnsi="Courier New" w:cs="Courier New"/>
          <w:color w:val="000000"/>
          <w:highlight w:val="cyan"/>
          <w:lang w:eastAsia="de-DE"/>
        </w:rPr>
        <w:t xml:space="preserve">    f_NR_SS_ConfigureSysinfo(nr_Cell1, -, v_NR_BcchToPdschConfig); //@sic R5s230376 sic@</w:t>
      </w:r>
    </w:p>
    <w:p w14:paraId="599C02CF" w14:textId="77777777" w:rsidR="00E96DF1" w:rsidRPr="0074038C" w:rsidRDefault="00E96DF1" w:rsidP="00E96DF1">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1954794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 siclog@</w:t>
      </w:r>
    </w:p>
    <w:p w14:paraId="58BD702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SS adjusts the NR Cells power levels according to row "T2" in table 11.3.5.3.2-1/2.</w:t>
      </w:r>
    </w:p>
    <w:p w14:paraId="7684A6C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f_NR_SetCellPowerList(v_CellPowerList_T2);</w:t>
      </w:r>
    </w:p>
    <w:p w14:paraId="59FF81A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26A - 26C" siclog@</w:t>
      </w:r>
    </w:p>
    <w:p w14:paraId="3A1EB21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f_NR_RRC_ConnEst_DefWithNas (nr_Cell1, tsc_NR_RRC_TI_Def, ?, tsc_SHT_IntegrityProtected);</w:t>
      </w:r>
    </w:p>
    <w:p w14:paraId="46A24FC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select (v_ReceivedMsg.Pdu.Msg.registration_Request.registrationType.registrationType) {</w:t>
      </w:r>
    </w:p>
    <w:p w14:paraId="5BDB6D1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(tsc_NG_RegistrationInitial) {</w:t>
      </w:r>
    </w:p>
    <w:p w14:paraId="0BF414F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Initial_Secure;</w:t>
      </w:r>
    </w:p>
    <w:p w14:paraId="2DD5483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v_TypeOfRegistration)) {</w:t>
      </w:r>
    </w:p>
    <w:p w14:paraId="6A40ECF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7D0221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w:t>
      </w:r>
    </w:p>
    <w:p w14:paraId="66B89C1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26Da1-26Da16a1" siclog@</w:t>
      </w:r>
    </w:p>
    <w:p w14:paraId="53488F4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//IF 5GS registration type is set as Initial Registration in step 26C, THEN Steps 5 to 20a1of the generic test procedure in TS 38.508-1 Table 4.5.2.2-2 are performed on NR Cell 1.</w:t>
      </w:r>
    </w:p>
    <w:p w14:paraId="21AE1C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f_NR5GC_RRC_Idle_Steps5_20 (v_GMM_MobilityInfo, nr_Cell1, v_ReceivedMsg, TESTMode_OFF, -, Initial_Secure);</w:t>
      </w:r>
    </w:p>
    <w:p w14:paraId="2F973F3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86088B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(tsc_NG_RegistrationMobility) {</w:t>
      </w:r>
    </w:p>
    <w:p w14:paraId="0A6940E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v_TypeOfRegistration := Mobility;</w:t>
      </w:r>
    </w:p>
    <w:p w14:paraId="02EC8E4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f_Check_NG_RegistrationReqMsg (v_GMM_MobilityInfo, v_ReceivedMsg.Pdu, v_TypeOfRegistration)) {</w:t>
      </w:r>
    </w:p>
    <w:p w14:paraId="481B0CE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Request Message Failed");</w:t>
      </w:r>
    </w:p>
    <w:p w14:paraId="50CA4B2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B26DE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26Db1-26Db3a1" siclog@</w:t>
      </w:r>
    </w:p>
    <w:p w14:paraId="072F73D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//IF 5GS registration type is set as Mobility Registration in step 26C, THEN Steps 4 to 6a1 of the generic test procedure in TS 38.508-1 Table 4.9.5.2.2-1 are performed on NR Cell 1.</w:t>
      </w:r>
    </w:p>
    <w:p w14:paraId="427AC94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f_NR5GC_MobilityRegistration_Steps4_6(nr_Cell1, v_GMM_MobilityInfo);</w:t>
      </w:r>
    </w:p>
    <w:p w14:paraId="7B87A2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D72B55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case else {</w:t>
      </w:r>
    </w:p>
    <w:p w14:paraId="54A3892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"Registration type incorrect");</w:t>
      </w:r>
    </w:p>
    <w:p w14:paraId="20D22A2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9A8442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074C780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33" siclog@</w:t>
      </w:r>
    </w:p>
    <w:p w14:paraId="1BA5337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2BB3C89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"Steps 34" siclog@</w:t>
      </w:r>
    </w:p>
    <w:p w14:paraId="2B237F2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Check: Does the UE transmit in the next 10 sec an RRCSetupRequest message?</w:t>
      </w:r>
    </w:p>
    <w:p w14:paraId="0BD1F8C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r w:rsidRPr="000D7E10">
        <w:rPr>
          <w:rFonts w:ascii="Courier New" w:hAnsi="Courier New" w:cs="Courier New"/>
          <w:color w:val="000000"/>
          <w:highlight w:val="yellow"/>
          <w:lang w:eastAsia="de-DE"/>
        </w:rPr>
        <w:t>f_NR_CheckNoRRCSetupReq(nr_Cell1, 30.0); //WA#11_3_5 6.0 --&gt; 30.0</w:t>
      </w:r>
    </w:p>
    <w:p w14:paraId="1140A1B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 siclog@</w:t>
      </w:r>
    </w:p>
    <w:p w14:paraId="7788934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//SS changes SIB1 of NR cell 1 according to Table 11.3.5.3.3-1 and notifies the UE of change of System Information on NR Cell 1 by send Short Message on PDCCH using P-RNTI</w:t>
      </w:r>
    </w:p>
    <w:p w14:paraId="4D87655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f_NR_CellInfo_SetSIB1_UacBarringInfo(nr_Cell1, omit);</w:t>
      </w:r>
    </w:p>
    <w:p w14:paraId="5E484E6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f_NR_ModifySysinfo(nr_Cell1);</w:t>
      </w:r>
    </w:p>
    <w:p w14:paraId="16F52A1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 siclog@</w:t>
      </w:r>
    </w:p>
    <w:p w14:paraId="565CE90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t_WaitTime.start(26.0);</w:t>
      </w:r>
    </w:p>
    <w:p w14:paraId="4563C91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alt {</w:t>
      </w:r>
    </w:p>
    <w:p w14:paraId="20266F9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35Aa1 siclog@</w:t>
      </w:r>
    </w:p>
    <w:p w14:paraId="7D94C85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//Check: Does the UE transmit an RRCSetupREQ message with establishmentCause of mps-PriorityAccess?</w:t>
      </w:r>
    </w:p>
    <w:p w14:paraId="4FD626B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 cr_38508_RRCSetupRequest(mps_PriorityAccess, ?)))</w:t>
      </w:r>
    </w:p>
    <w:p w14:paraId="659913F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CA0263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35Aa2 siclog@</w:t>
      </w:r>
    </w:p>
    <w:p w14:paraId="66E65E3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t_WaitTime.stop;</w:t>
      </w:r>
    </w:p>
    <w:p w14:paraId="2EB8A50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35Aa1");</w:t>
      </w:r>
    </w:p>
    <w:p w14:paraId="7CA05AA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EC2B9B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35Ab1 siclog@</w:t>
      </w:r>
    </w:p>
    <w:p w14:paraId="7F5AB368"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t_WaitTime.timeout {</w:t>
      </w:r>
    </w:p>
    <w:p w14:paraId="55A1A38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35Ab2" siclog@</w:t>
      </w:r>
    </w:p>
    <w:p w14:paraId="350A561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f_UT_RequestIMSVideoCall(UT, px_IMS_CalleeUri);</w:t>
      </w:r>
    </w:p>
    <w:p w14:paraId="689696F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eastAsia="de-DE"/>
        </w:rPr>
        <w:t xml:space="preserve">           </w:t>
      </w:r>
      <w:r w:rsidRPr="0074038C">
        <w:rPr>
          <w:rFonts w:ascii="Courier New" w:hAnsi="Courier New" w:cs="Courier New"/>
          <w:color w:val="000000"/>
          <w:lang w:val="de-DE" w:eastAsia="de-DE"/>
        </w:rPr>
        <w:t>t_Wait.start(10.0);</w:t>
      </w:r>
    </w:p>
    <w:p w14:paraId="742A41F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alt {</w:t>
      </w:r>
    </w:p>
    <w:p w14:paraId="1430ADF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val="de-DE" w:eastAsia="de-DE"/>
        </w:rPr>
      </w:pPr>
      <w:r w:rsidRPr="0074038C">
        <w:rPr>
          <w:rFonts w:ascii="Courier New" w:hAnsi="Courier New" w:cs="Courier New"/>
          <w:color w:val="000000"/>
          <w:lang w:val="de-DE" w:eastAsia="de-DE"/>
        </w:rPr>
        <w:t xml:space="preserve">                //@siclog "Step 35Ab3" siclog@</w:t>
      </w:r>
    </w:p>
    <w:p w14:paraId="2A8DC5E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val="de-DE" w:eastAsia="de-DE"/>
        </w:rPr>
        <w:t xml:space="preserve">                </w:t>
      </w:r>
      <w:r w:rsidRPr="0074038C">
        <w:rPr>
          <w:rFonts w:ascii="Courier New" w:hAnsi="Courier New" w:cs="Courier New"/>
          <w:color w:val="000000"/>
          <w:lang w:eastAsia="de-DE"/>
        </w:rPr>
        <w:t>//Check: Does the UE transmit an RRCSetupREQ message with establishmentCause of mps-PriorityAccess?</w:t>
      </w:r>
    </w:p>
    <w:p w14:paraId="1BEDF01C"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SRB.receive(car_NR_SRB0_RrcPdu_IND(nr_Cell1, cr_38508_RRCSetupRequest(mps_PriorityAccess, ?)))</w:t>
      </w:r>
    </w:p>
    <w:p w14:paraId="122116B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A70912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t_Wait.stop; //WA#R5s230331</w:t>
      </w:r>
    </w:p>
    <w:p w14:paraId="6B7DE4AD"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"Step 35Ab3");</w:t>
      </w:r>
    </w:p>
    <w:p w14:paraId="57BABAA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1988C8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lastRenderedPageBreak/>
        <w:t xml:space="preserve">                [] t_Wait.timeout { //WA#R5s230331</w:t>
      </w:r>
    </w:p>
    <w:p w14:paraId="4454501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"Step 35Ab3");</w:t>
      </w:r>
    </w:p>
    <w:p w14:paraId="71925B6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16C9435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4229B1BB"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4942B3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534A1C5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5D2D32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36 - 38 siclog@</w:t>
      </w:r>
    </w:p>
    <w:p w14:paraId="29FC373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//Void @sic R5-223436 sic@</w:t>
      </w:r>
    </w:p>
    <w:p w14:paraId="4BDEDB99"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3F9B534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39 - 49b3 siclog@</w:t>
      </w:r>
    </w:p>
    <w:p w14:paraId="44D6845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//Steps 3-13b3 of generic test procedure for IMS MO Video call establishment in 5GC as specified in 38.508-1 [4] Table 4.9.xx24.2.2-1 are performed.</w:t>
      </w:r>
    </w:p>
    <w:p w14:paraId="749FC443"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f_NR_ULGrantConfiguration_Start(nr_Cell1, -, -, -, cs_NR_UplinkTimeAlignment_Stop, -, -, tsc_NoCnfReq ); // @sic R5s221172 sic@</w:t>
      </w:r>
    </w:p>
    <w:p w14:paraId="3039233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f_NR_RRCSetup_Def (nr_Cell1);</w:t>
      </w:r>
    </w:p>
    <w:p w14:paraId="1B07FB8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v_ReceivedMsg := f_NR_RRCSetupComplete_Def(nr_Cell1,</w:t>
      </w:r>
    </w:p>
    <w:p w14:paraId="1C490CA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cr_38508_RRCSetupComplete(tsc_NR_RRC_TI_Def, ?,- , *, *),</w:t>
      </w:r>
    </w:p>
    <w:p w14:paraId="39778616"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tsc_SHT_IntegrityProtected</w:t>
      </w:r>
    </w:p>
    <w:p w14:paraId="395FD9E7"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2D37399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if (not f_Check_NG_ServiceReqMsg (v_ReceivedMsg.Pdu, cs_NAS_KeySetIdentifier_lv(f_NR_SecurityKSIamf_Get (), tsc_NasKsi_NativeSecurityContext), v_S_TMSI_NR_Cell1, ?)) {</w:t>
      </w:r>
    </w:p>
    <w:p w14:paraId="3AA8A14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f_NR_SetVerdictFailOrInconc(__FILE__, __LINE__, "Service Request Message Failed");</w:t>
      </w:r>
    </w:p>
    <w:p w14:paraId="723F272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w:t>
      </w:r>
    </w:p>
    <w:p w14:paraId="7BCF177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f_NR5GC_RRC_ConnectedState3N_Steps5_8(nr_Cell1, v_ReceivedMsg);</w:t>
      </w:r>
    </w:p>
    <w:p w14:paraId="52C4A89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v_GSM_MobilityInfo := f_Get_PDUSessionForDNNType(f_NR5GC_MobileInfo_GetSessionInfoList(), IMS_DNN);</w:t>
      </w:r>
    </w:p>
    <w:p w14:paraId="5D8594A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Wait until need to add video QoS</w:t>
      </w:r>
    </w:p>
    <w:p w14:paraId="68A3DF8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"Add Video Bearer"); // @sic R5-225362 sic@</w:t>
      </w:r>
    </w:p>
    <w:p w14:paraId="71C2D4E5"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f_NR5GC_ModifyPDUSession_AddVideo(nr_Cell1, valueof(v_GSM_MobilityInfo));</w:t>
      </w:r>
    </w:p>
    <w:p w14:paraId="5A6E3E64"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f_IMS_IPCAN_SendCoOrdMsg(IMS[tsc_Index_IMS1], cms_IMS_IPCAN_Trigger("Video Bearer Added"));  // @sic R5-225362 sic@</w:t>
      </w:r>
    </w:p>
    <w:p w14:paraId="525C5D11"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f_NR_PreliminaryPass(__FILE__, __LINE__, "Video Call Established");</w:t>
      </w:r>
    </w:p>
    <w:p w14:paraId="3C6B2DBE"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 Call now established</w:t>
      </w:r>
    </w:p>
    <w:p w14:paraId="76C6A052"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f_IMS_IPCAN_WaitForTrigger(IMS[tsc_Index_IMS1], "Video Call Established"); // @sic R5-225362 sic@</w:t>
      </w:r>
    </w:p>
    <w:p w14:paraId="3D0162E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//@siclog "Step 50" siclog@</w:t>
      </w:r>
    </w:p>
    <w:p w14:paraId="793AF33A"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//The generic test procedure for IMS MT call release in 5GC as specified in TS 38.508-1 [4] Table 4.9.18.2.2-1 takes place</w:t>
      </w:r>
    </w:p>
    <w:p w14:paraId="6591FFB0" w14:textId="77777777" w:rsidR="00B02B4F" w:rsidRPr="0074038C" w:rsidRDefault="00B02B4F" w:rsidP="00B02B4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74038C">
        <w:rPr>
          <w:rFonts w:ascii="Courier New" w:hAnsi="Courier New" w:cs="Courier New"/>
          <w:color w:val="000000"/>
          <w:lang w:eastAsia="de-DE"/>
        </w:rPr>
        <w:t xml:space="preserve">    f_NR5GC_CallRelease(nr_Cell1, IPCAN_VideoCall, false); // @sic R5-225362 sic@</w:t>
      </w:r>
    </w:p>
    <w:p w14:paraId="0544CF70" w14:textId="2D0AFA73" w:rsidR="00B02B4F" w:rsidRPr="00B02B4F" w:rsidRDefault="00B02B4F" w:rsidP="00B02B4F">
      <w:pPr>
        <w:pBdr>
          <w:top w:val="single" w:sz="4" w:space="1" w:color="auto"/>
          <w:left w:val="single" w:sz="4" w:space="1" w:color="auto"/>
          <w:bottom w:val="single" w:sz="4" w:space="1" w:color="auto"/>
          <w:right w:val="single" w:sz="4" w:space="1" w:color="auto"/>
        </w:pBdr>
        <w:rPr>
          <w:lang w:eastAsia="en-GB"/>
        </w:rPr>
      </w:pPr>
      <w:r w:rsidRPr="0074038C">
        <w:rPr>
          <w:rFonts w:ascii="Courier New" w:hAnsi="Courier New" w:cs="Courier New"/>
          <w:color w:val="000000"/>
          <w:lang w:eastAsia="de-DE"/>
        </w:rPr>
        <w:t xml:space="preserve">  }</w:t>
      </w:r>
    </w:p>
    <w:sectPr w:rsidR="00B02B4F" w:rsidRPr="00B02B4F"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9CA58" w14:textId="77777777" w:rsidR="00511BA1" w:rsidRDefault="00511BA1">
      <w:r>
        <w:separator/>
      </w:r>
    </w:p>
  </w:endnote>
  <w:endnote w:type="continuationSeparator" w:id="0">
    <w:p w14:paraId="6E93DE55" w14:textId="77777777" w:rsidR="00511BA1" w:rsidRDefault="0051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68F98" w14:textId="77777777" w:rsidR="00B2017B" w:rsidRDefault="00B2017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3A980" w14:textId="77777777" w:rsidR="00B2017B" w:rsidRDefault="00B2017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1FC6" w14:textId="77777777" w:rsidR="00B2017B" w:rsidRDefault="00B2017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C048" w14:textId="77777777" w:rsidR="00511BA1" w:rsidRDefault="00511BA1">
      <w:r>
        <w:separator/>
      </w:r>
    </w:p>
  </w:footnote>
  <w:footnote w:type="continuationSeparator" w:id="0">
    <w:p w14:paraId="40D1E65E" w14:textId="77777777" w:rsidR="00511BA1" w:rsidRDefault="00511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A746F" w14:textId="77777777" w:rsidR="00B2017B" w:rsidRDefault="00B20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C381" w14:textId="77777777" w:rsidR="00B2017B" w:rsidRDefault="00B2017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B6E13" w14:textId="77777777" w:rsidR="00B2017B" w:rsidRDefault="00B2017B">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8E17" w14:textId="77777777" w:rsidR="00B2017B" w:rsidRDefault="00B2017B">
    <w:pPr>
      <w:pStyle w:val="Encabezado"/>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5E7FA47B" w14:textId="55AE056A" w:rsidR="00B2017B" w:rsidRPr="00A11327" w:rsidRDefault="00B2017B" w:rsidP="00B2017B">
                          <w:pPr>
                            <w:pStyle w:val="Sinespaciado"/>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p w14:paraId="5E7FA47B" w14:textId="55AE056A" w:rsidR="00B2017B" w:rsidRPr="00A11327" w:rsidRDefault="00B2017B" w:rsidP="00B2017B">
                    <w:pPr>
                      <w:pStyle w:val="Sinespaciado"/>
                      <w:rPr>
                        <w:lang w:val="fr-CH"/>
                      </w:rPr>
                    </w:pPr>
                  </w:p>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79DB" w14:textId="77777777" w:rsidR="00B2017B" w:rsidRDefault="00B2017B">
    <w:pPr>
      <w:pStyle w:val="Encabezado"/>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61ACC749" w14:textId="55C730F5" w:rsidR="00B2017B" w:rsidRPr="00A11327" w:rsidRDefault="00B2017B" w:rsidP="00B2017B">
                          <w:pPr>
                            <w:pStyle w:val="Sinespaciado"/>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61ACC749" w14:textId="55C730F5" w:rsidR="00B2017B" w:rsidRPr="00A11327" w:rsidRDefault="00B2017B" w:rsidP="00B2017B">
                    <w:pPr>
                      <w:pStyle w:val="Sinespaciado"/>
                      <w:rPr>
                        <w:lang w:val="fr-CH"/>
                      </w:rPr>
                    </w:pPr>
                  </w:p>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AF7F" w14:textId="77777777" w:rsidR="00B2017B" w:rsidRDefault="00B2017B">
    <w:pPr>
      <w:pStyle w:val="Encabezado"/>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4E029FCB" w14:textId="10128841" w:rsidR="00B2017B" w:rsidRPr="00A11327" w:rsidRDefault="00B2017B" w:rsidP="00B2017B">
                          <w:pPr>
                            <w:pStyle w:val="Sinespaciado"/>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p w14:paraId="4E029FCB" w14:textId="10128841" w:rsidR="00B2017B" w:rsidRPr="00A11327" w:rsidRDefault="00B2017B" w:rsidP="00B2017B">
                    <w:pPr>
                      <w:pStyle w:val="Sinespaciado"/>
                      <w:rPr>
                        <w:lang w:val="fr-CH"/>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E7188"/>
    <w:multiLevelType w:val="hybridMultilevel"/>
    <w:tmpl w:val="9410C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D6DED"/>
    <w:multiLevelType w:val="hybridMultilevel"/>
    <w:tmpl w:val="B46406D0"/>
    <w:lvl w:ilvl="0" w:tplc="A7F86160">
      <w:start w:val="1"/>
      <w:numFmt w:val="decimal"/>
      <w:lvlText w:val="%1"/>
      <w:lvlJc w:val="left"/>
      <w:pPr>
        <w:ind w:left="720" w:hanging="360"/>
      </w:pPr>
      <w:rPr>
        <w:rFonts w:ascii="Arial" w:eastAsia="SimSun" w:hAnsi="Arial"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41E7F"/>
    <w:multiLevelType w:val="hybridMultilevel"/>
    <w:tmpl w:val="FD2E8FFC"/>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C42AF2"/>
    <w:multiLevelType w:val="hybridMultilevel"/>
    <w:tmpl w:val="A35EC2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47479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3425900">
    <w:abstractNumId w:val="8"/>
  </w:num>
  <w:num w:numId="3" w16cid:durableId="2133941549">
    <w:abstractNumId w:val="3"/>
  </w:num>
  <w:num w:numId="4" w16cid:durableId="1504512372">
    <w:abstractNumId w:val="17"/>
  </w:num>
  <w:num w:numId="5" w16cid:durableId="1061749528">
    <w:abstractNumId w:val="13"/>
  </w:num>
  <w:num w:numId="6" w16cid:durableId="67386925">
    <w:abstractNumId w:val="15"/>
  </w:num>
  <w:num w:numId="7" w16cid:durableId="513033219">
    <w:abstractNumId w:val="6"/>
  </w:num>
  <w:num w:numId="8" w16cid:durableId="1761560097">
    <w:abstractNumId w:val="16"/>
  </w:num>
  <w:num w:numId="9" w16cid:durableId="67466222">
    <w:abstractNumId w:val="7"/>
  </w:num>
  <w:num w:numId="10" w16cid:durableId="1295057813">
    <w:abstractNumId w:val="10"/>
  </w:num>
  <w:num w:numId="11" w16cid:durableId="709652479">
    <w:abstractNumId w:val="0"/>
  </w:num>
  <w:num w:numId="12" w16cid:durableId="1565798815">
    <w:abstractNumId w:val="4"/>
  </w:num>
  <w:num w:numId="13" w16cid:durableId="1784152323">
    <w:abstractNumId w:val="18"/>
  </w:num>
  <w:num w:numId="14" w16cid:durableId="618026207">
    <w:abstractNumId w:val="2"/>
  </w:num>
  <w:num w:numId="15" w16cid:durableId="797987051">
    <w:abstractNumId w:val="12"/>
  </w:num>
  <w:num w:numId="16" w16cid:durableId="1734542040">
    <w:abstractNumId w:val="9"/>
  </w:num>
  <w:num w:numId="17" w16cid:durableId="2113159769">
    <w:abstractNumId w:val="14"/>
  </w:num>
  <w:num w:numId="18" w16cid:durableId="1144548474">
    <w:abstractNumId w:val="1"/>
  </w:num>
  <w:num w:numId="19" w16cid:durableId="101994130">
    <w:abstractNumId w:val="5"/>
  </w:num>
  <w:num w:numId="20" w16cid:durableId="114033967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3580"/>
    <w:rsid w:val="00063C7B"/>
    <w:rsid w:val="00063DE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7A1"/>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BF"/>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D7E10"/>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2F"/>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DF3"/>
    <w:rsid w:val="00123134"/>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0CF"/>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57BB3"/>
    <w:rsid w:val="00160071"/>
    <w:rsid w:val="0016022D"/>
    <w:rsid w:val="00160310"/>
    <w:rsid w:val="0016061F"/>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035D"/>
    <w:rsid w:val="001C249D"/>
    <w:rsid w:val="001C31F3"/>
    <w:rsid w:val="001C4405"/>
    <w:rsid w:val="001C44F3"/>
    <w:rsid w:val="001C5C2A"/>
    <w:rsid w:val="001C6BC1"/>
    <w:rsid w:val="001C76B8"/>
    <w:rsid w:val="001D1407"/>
    <w:rsid w:val="001D22EC"/>
    <w:rsid w:val="001D29C1"/>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7BF5"/>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379A"/>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707"/>
    <w:rsid w:val="00246D3D"/>
    <w:rsid w:val="0024707C"/>
    <w:rsid w:val="00247C72"/>
    <w:rsid w:val="002503D3"/>
    <w:rsid w:val="00253A13"/>
    <w:rsid w:val="00254476"/>
    <w:rsid w:val="00254D30"/>
    <w:rsid w:val="00254D56"/>
    <w:rsid w:val="00254EDA"/>
    <w:rsid w:val="00255B4B"/>
    <w:rsid w:val="002563B1"/>
    <w:rsid w:val="00256480"/>
    <w:rsid w:val="002564C6"/>
    <w:rsid w:val="0025679F"/>
    <w:rsid w:val="0026004D"/>
    <w:rsid w:val="002607CD"/>
    <w:rsid w:val="00260C7D"/>
    <w:rsid w:val="00261001"/>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2D5D"/>
    <w:rsid w:val="002833B5"/>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BCE"/>
    <w:rsid w:val="002D4E4F"/>
    <w:rsid w:val="002D5490"/>
    <w:rsid w:val="002D607D"/>
    <w:rsid w:val="002D6A77"/>
    <w:rsid w:val="002D7C70"/>
    <w:rsid w:val="002E008A"/>
    <w:rsid w:val="002E0899"/>
    <w:rsid w:val="002E137B"/>
    <w:rsid w:val="002E2700"/>
    <w:rsid w:val="002E3F2A"/>
    <w:rsid w:val="002E5D89"/>
    <w:rsid w:val="002E69D0"/>
    <w:rsid w:val="002E6CD4"/>
    <w:rsid w:val="002F029B"/>
    <w:rsid w:val="002F1048"/>
    <w:rsid w:val="002F2F6A"/>
    <w:rsid w:val="002F3F5B"/>
    <w:rsid w:val="002F4354"/>
    <w:rsid w:val="002F45F1"/>
    <w:rsid w:val="002F48D2"/>
    <w:rsid w:val="002F53B6"/>
    <w:rsid w:val="002F7D40"/>
    <w:rsid w:val="00300465"/>
    <w:rsid w:val="00300A37"/>
    <w:rsid w:val="00300FAB"/>
    <w:rsid w:val="00301663"/>
    <w:rsid w:val="00301A2E"/>
    <w:rsid w:val="003048CC"/>
    <w:rsid w:val="00305409"/>
    <w:rsid w:val="003068A6"/>
    <w:rsid w:val="00307CD1"/>
    <w:rsid w:val="00310217"/>
    <w:rsid w:val="0031061D"/>
    <w:rsid w:val="003108AC"/>
    <w:rsid w:val="00311DF7"/>
    <w:rsid w:val="00312DE9"/>
    <w:rsid w:val="00314A4C"/>
    <w:rsid w:val="00315498"/>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766"/>
    <w:rsid w:val="003C2940"/>
    <w:rsid w:val="003C4639"/>
    <w:rsid w:val="003C4691"/>
    <w:rsid w:val="003C4FCA"/>
    <w:rsid w:val="003C526F"/>
    <w:rsid w:val="003C56AE"/>
    <w:rsid w:val="003C5800"/>
    <w:rsid w:val="003C5EAA"/>
    <w:rsid w:val="003C6AD0"/>
    <w:rsid w:val="003C6BF2"/>
    <w:rsid w:val="003D0C52"/>
    <w:rsid w:val="003D1092"/>
    <w:rsid w:val="003D1466"/>
    <w:rsid w:val="003D2E26"/>
    <w:rsid w:val="003D39A9"/>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0F52"/>
    <w:rsid w:val="00411482"/>
    <w:rsid w:val="0041182D"/>
    <w:rsid w:val="00411BE5"/>
    <w:rsid w:val="00412379"/>
    <w:rsid w:val="004129A3"/>
    <w:rsid w:val="00413619"/>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6359"/>
    <w:rsid w:val="004567CC"/>
    <w:rsid w:val="00457907"/>
    <w:rsid w:val="00460239"/>
    <w:rsid w:val="004603D2"/>
    <w:rsid w:val="004607A2"/>
    <w:rsid w:val="00461008"/>
    <w:rsid w:val="00461F12"/>
    <w:rsid w:val="004623C2"/>
    <w:rsid w:val="00463504"/>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0966"/>
    <w:rsid w:val="004A190B"/>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3F28"/>
    <w:rsid w:val="004B418F"/>
    <w:rsid w:val="004B4F26"/>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348B"/>
    <w:rsid w:val="004E3C15"/>
    <w:rsid w:val="004E5748"/>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F3"/>
    <w:rsid w:val="00511692"/>
    <w:rsid w:val="0051196A"/>
    <w:rsid w:val="00511BA1"/>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5C61"/>
    <w:rsid w:val="005A61EB"/>
    <w:rsid w:val="005A6679"/>
    <w:rsid w:val="005A6D2B"/>
    <w:rsid w:val="005A74DF"/>
    <w:rsid w:val="005B1C1E"/>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1976"/>
    <w:rsid w:val="00661E2C"/>
    <w:rsid w:val="00663542"/>
    <w:rsid w:val="00663B18"/>
    <w:rsid w:val="006656C2"/>
    <w:rsid w:val="0066679E"/>
    <w:rsid w:val="00667016"/>
    <w:rsid w:val="0066741D"/>
    <w:rsid w:val="00667F32"/>
    <w:rsid w:val="00670049"/>
    <w:rsid w:val="0067057F"/>
    <w:rsid w:val="00671372"/>
    <w:rsid w:val="006714DC"/>
    <w:rsid w:val="00672571"/>
    <w:rsid w:val="006726D2"/>
    <w:rsid w:val="0067320E"/>
    <w:rsid w:val="006735AF"/>
    <w:rsid w:val="0067414F"/>
    <w:rsid w:val="00674BA8"/>
    <w:rsid w:val="0067573F"/>
    <w:rsid w:val="00676A70"/>
    <w:rsid w:val="00676F10"/>
    <w:rsid w:val="00680042"/>
    <w:rsid w:val="006835C7"/>
    <w:rsid w:val="0068444E"/>
    <w:rsid w:val="0068560B"/>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3A26"/>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38C"/>
    <w:rsid w:val="0074071C"/>
    <w:rsid w:val="007409AD"/>
    <w:rsid w:val="0074257A"/>
    <w:rsid w:val="0074289D"/>
    <w:rsid w:val="00742960"/>
    <w:rsid w:val="00742A03"/>
    <w:rsid w:val="00742D0C"/>
    <w:rsid w:val="007511D6"/>
    <w:rsid w:val="0075249E"/>
    <w:rsid w:val="007528D9"/>
    <w:rsid w:val="00755B36"/>
    <w:rsid w:val="00755C92"/>
    <w:rsid w:val="00755FD5"/>
    <w:rsid w:val="007567E2"/>
    <w:rsid w:val="00757A6A"/>
    <w:rsid w:val="007603AD"/>
    <w:rsid w:val="00761BCF"/>
    <w:rsid w:val="00762213"/>
    <w:rsid w:val="00762AEB"/>
    <w:rsid w:val="00763406"/>
    <w:rsid w:val="00763BA2"/>
    <w:rsid w:val="00763DE4"/>
    <w:rsid w:val="007656FE"/>
    <w:rsid w:val="007658A5"/>
    <w:rsid w:val="007668C7"/>
    <w:rsid w:val="0076794A"/>
    <w:rsid w:val="007714A2"/>
    <w:rsid w:val="0077295E"/>
    <w:rsid w:val="00773780"/>
    <w:rsid w:val="007746AB"/>
    <w:rsid w:val="00774943"/>
    <w:rsid w:val="00774C92"/>
    <w:rsid w:val="007769B5"/>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B3B"/>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A5C"/>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07E5F"/>
    <w:rsid w:val="00810296"/>
    <w:rsid w:val="00811DA0"/>
    <w:rsid w:val="00812326"/>
    <w:rsid w:val="00813B91"/>
    <w:rsid w:val="00814CF6"/>
    <w:rsid w:val="008159D3"/>
    <w:rsid w:val="00820822"/>
    <w:rsid w:val="008212D4"/>
    <w:rsid w:val="00822A77"/>
    <w:rsid w:val="0082451E"/>
    <w:rsid w:val="00824C2C"/>
    <w:rsid w:val="00824E59"/>
    <w:rsid w:val="00825391"/>
    <w:rsid w:val="008263B1"/>
    <w:rsid w:val="00827110"/>
    <w:rsid w:val="0082765A"/>
    <w:rsid w:val="008276E2"/>
    <w:rsid w:val="008279FA"/>
    <w:rsid w:val="008322F4"/>
    <w:rsid w:val="008346BC"/>
    <w:rsid w:val="00835B5E"/>
    <w:rsid w:val="00837183"/>
    <w:rsid w:val="00837B20"/>
    <w:rsid w:val="00840FCF"/>
    <w:rsid w:val="008423DE"/>
    <w:rsid w:val="00842723"/>
    <w:rsid w:val="00842C33"/>
    <w:rsid w:val="00843BED"/>
    <w:rsid w:val="00844847"/>
    <w:rsid w:val="00844AAA"/>
    <w:rsid w:val="00845EA9"/>
    <w:rsid w:val="00850153"/>
    <w:rsid w:val="0085026D"/>
    <w:rsid w:val="00850D98"/>
    <w:rsid w:val="00852764"/>
    <w:rsid w:val="0085287B"/>
    <w:rsid w:val="008528BD"/>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63E"/>
    <w:rsid w:val="00883A39"/>
    <w:rsid w:val="008863B9"/>
    <w:rsid w:val="00887CA1"/>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1B6"/>
    <w:rsid w:val="008E6B1F"/>
    <w:rsid w:val="008F0F75"/>
    <w:rsid w:val="008F2760"/>
    <w:rsid w:val="008F4C55"/>
    <w:rsid w:val="008F5C12"/>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07B7C"/>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28E0"/>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FC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08D"/>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62F7"/>
    <w:rsid w:val="00A0746C"/>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0F9D"/>
    <w:rsid w:val="00A31D14"/>
    <w:rsid w:val="00A33DA0"/>
    <w:rsid w:val="00A34271"/>
    <w:rsid w:val="00A35367"/>
    <w:rsid w:val="00A37A16"/>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E3B"/>
    <w:rsid w:val="00AC2519"/>
    <w:rsid w:val="00AC256C"/>
    <w:rsid w:val="00AC2C02"/>
    <w:rsid w:val="00AC2C7E"/>
    <w:rsid w:val="00AC393C"/>
    <w:rsid w:val="00AC3A3B"/>
    <w:rsid w:val="00AC4571"/>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4A2"/>
    <w:rsid w:val="00AE07BF"/>
    <w:rsid w:val="00AE1283"/>
    <w:rsid w:val="00AE1718"/>
    <w:rsid w:val="00AE2360"/>
    <w:rsid w:val="00AE2836"/>
    <w:rsid w:val="00AE32DA"/>
    <w:rsid w:val="00AE3B37"/>
    <w:rsid w:val="00AE441F"/>
    <w:rsid w:val="00AE4C85"/>
    <w:rsid w:val="00AE75FD"/>
    <w:rsid w:val="00AE7895"/>
    <w:rsid w:val="00AE7B1B"/>
    <w:rsid w:val="00AF0F3A"/>
    <w:rsid w:val="00AF1A1B"/>
    <w:rsid w:val="00AF357C"/>
    <w:rsid w:val="00AF3B0B"/>
    <w:rsid w:val="00AF5B9C"/>
    <w:rsid w:val="00B01321"/>
    <w:rsid w:val="00B02883"/>
    <w:rsid w:val="00B02B4F"/>
    <w:rsid w:val="00B04E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75B1"/>
    <w:rsid w:val="00B17C3F"/>
    <w:rsid w:val="00B17CA9"/>
    <w:rsid w:val="00B17EC1"/>
    <w:rsid w:val="00B2017B"/>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74E"/>
    <w:rsid w:val="00B359EE"/>
    <w:rsid w:val="00B35A2F"/>
    <w:rsid w:val="00B35DC1"/>
    <w:rsid w:val="00B36048"/>
    <w:rsid w:val="00B37BA1"/>
    <w:rsid w:val="00B407CF"/>
    <w:rsid w:val="00B408EF"/>
    <w:rsid w:val="00B40A6D"/>
    <w:rsid w:val="00B41C88"/>
    <w:rsid w:val="00B421C5"/>
    <w:rsid w:val="00B421DE"/>
    <w:rsid w:val="00B4695C"/>
    <w:rsid w:val="00B477CA"/>
    <w:rsid w:val="00B47B5A"/>
    <w:rsid w:val="00B504BB"/>
    <w:rsid w:val="00B511F9"/>
    <w:rsid w:val="00B51287"/>
    <w:rsid w:val="00B51BA6"/>
    <w:rsid w:val="00B51BF9"/>
    <w:rsid w:val="00B52828"/>
    <w:rsid w:val="00B56511"/>
    <w:rsid w:val="00B5725C"/>
    <w:rsid w:val="00B61179"/>
    <w:rsid w:val="00B643F9"/>
    <w:rsid w:val="00B648DF"/>
    <w:rsid w:val="00B65C21"/>
    <w:rsid w:val="00B67B97"/>
    <w:rsid w:val="00B7159F"/>
    <w:rsid w:val="00B7315D"/>
    <w:rsid w:val="00B73929"/>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066"/>
    <w:rsid w:val="00C01A4C"/>
    <w:rsid w:val="00C01E7A"/>
    <w:rsid w:val="00C0206A"/>
    <w:rsid w:val="00C021F3"/>
    <w:rsid w:val="00C02292"/>
    <w:rsid w:val="00C057CB"/>
    <w:rsid w:val="00C07A7D"/>
    <w:rsid w:val="00C1082F"/>
    <w:rsid w:val="00C10D23"/>
    <w:rsid w:val="00C10F29"/>
    <w:rsid w:val="00C11925"/>
    <w:rsid w:val="00C15555"/>
    <w:rsid w:val="00C15593"/>
    <w:rsid w:val="00C2152F"/>
    <w:rsid w:val="00C23C46"/>
    <w:rsid w:val="00C23E57"/>
    <w:rsid w:val="00C24416"/>
    <w:rsid w:val="00C24502"/>
    <w:rsid w:val="00C259BF"/>
    <w:rsid w:val="00C2628A"/>
    <w:rsid w:val="00C27C4C"/>
    <w:rsid w:val="00C303D1"/>
    <w:rsid w:val="00C30A15"/>
    <w:rsid w:val="00C315A0"/>
    <w:rsid w:val="00C319ED"/>
    <w:rsid w:val="00C32AB2"/>
    <w:rsid w:val="00C3394C"/>
    <w:rsid w:val="00C34190"/>
    <w:rsid w:val="00C34763"/>
    <w:rsid w:val="00C34DA1"/>
    <w:rsid w:val="00C352AA"/>
    <w:rsid w:val="00C36922"/>
    <w:rsid w:val="00C40866"/>
    <w:rsid w:val="00C4086C"/>
    <w:rsid w:val="00C40A25"/>
    <w:rsid w:val="00C41FB4"/>
    <w:rsid w:val="00C4494A"/>
    <w:rsid w:val="00C4522A"/>
    <w:rsid w:val="00C46A5F"/>
    <w:rsid w:val="00C47F3E"/>
    <w:rsid w:val="00C508F4"/>
    <w:rsid w:val="00C50E8C"/>
    <w:rsid w:val="00C516D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2AAC"/>
    <w:rsid w:val="00C63287"/>
    <w:rsid w:val="00C6535C"/>
    <w:rsid w:val="00C657A8"/>
    <w:rsid w:val="00C65F29"/>
    <w:rsid w:val="00C66BA2"/>
    <w:rsid w:val="00C671E2"/>
    <w:rsid w:val="00C6728B"/>
    <w:rsid w:val="00C67754"/>
    <w:rsid w:val="00C67C1C"/>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0F9"/>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C7808"/>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2407"/>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3DDE"/>
    <w:rsid w:val="00D44254"/>
    <w:rsid w:val="00D45108"/>
    <w:rsid w:val="00D4618B"/>
    <w:rsid w:val="00D46E6D"/>
    <w:rsid w:val="00D474CE"/>
    <w:rsid w:val="00D47AEF"/>
    <w:rsid w:val="00D50255"/>
    <w:rsid w:val="00D50913"/>
    <w:rsid w:val="00D51C4E"/>
    <w:rsid w:val="00D525A2"/>
    <w:rsid w:val="00D52BD7"/>
    <w:rsid w:val="00D53253"/>
    <w:rsid w:val="00D56B68"/>
    <w:rsid w:val="00D57575"/>
    <w:rsid w:val="00D57C55"/>
    <w:rsid w:val="00D6054B"/>
    <w:rsid w:val="00D60CA3"/>
    <w:rsid w:val="00D61AA0"/>
    <w:rsid w:val="00D61BF0"/>
    <w:rsid w:val="00D621F4"/>
    <w:rsid w:val="00D62BC5"/>
    <w:rsid w:val="00D62E71"/>
    <w:rsid w:val="00D63444"/>
    <w:rsid w:val="00D643C1"/>
    <w:rsid w:val="00D64FF1"/>
    <w:rsid w:val="00D6517A"/>
    <w:rsid w:val="00D66520"/>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1B67"/>
    <w:rsid w:val="00D93A23"/>
    <w:rsid w:val="00D93AC6"/>
    <w:rsid w:val="00D93C66"/>
    <w:rsid w:val="00D94A04"/>
    <w:rsid w:val="00D96605"/>
    <w:rsid w:val="00DA0030"/>
    <w:rsid w:val="00DA0394"/>
    <w:rsid w:val="00DA04B1"/>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3F13"/>
    <w:rsid w:val="00DC41B3"/>
    <w:rsid w:val="00DC5C04"/>
    <w:rsid w:val="00DC7140"/>
    <w:rsid w:val="00DC72C8"/>
    <w:rsid w:val="00DD09B3"/>
    <w:rsid w:val="00DD0ECA"/>
    <w:rsid w:val="00DD0F43"/>
    <w:rsid w:val="00DD11FD"/>
    <w:rsid w:val="00DD1318"/>
    <w:rsid w:val="00DD18B9"/>
    <w:rsid w:val="00DD2069"/>
    <w:rsid w:val="00DD2D1D"/>
    <w:rsid w:val="00DD3058"/>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126B"/>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684"/>
    <w:rsid w:val="00E52A3E"/>
    <w:rsid w:val="00E5305A"/>
    <w:rsid w:val="00E536B5"/>
    <w:rsid w:val="00E539F5"/>
    <w:rsid w:val="00E53EBC"/>
    <w:rsid w:val="00E541FB"/>
    <w:rsid w:val="00E54C66"/>
    <w:rsid w:val="00E643BA"/>
    <w:rsid w:val="00E64C0B"/>
    <w:rsid w:val="00E65529"/>
    <w:rsid w:val="00E65542"/>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4E2F"/>
    <w:rsid w:val="00E8672F"/>
    <w:rsid w:val="00E86B9D"/>
    <w:rsid w:val="00E8742B"/>
    <w:rsid w:val="00E877C8"/>
    <w:rsid w:val="00E906B3"/>
    <w:rsid w:val="00E9073C"/>
    <w:rsid w:val="00E919C5"/>
    <w:rsid w:val="00E93873"/>
    <w:rsid w:val="00E93F86"/>
    <w:rsid w:val="00E94182"/>
    <w:rsid w:val="00E9504A"/>
    <w:rsid w:val="00E96706"/>
    <w:rsid w:val="00E96DF1"/>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CE5"/>
    <w:rsid w:val="00F03645"/>
    <w:rsid w:val="00F03AA1"/>
    <w:rsid w:val="00F053E3"/>
    <w:rsid w:val="00F054B9"/>
    <w:rsid w:val="00F06779"/>
    <w:rsid w:val="00F0717D"/>
    <w:rsid w:val="00F10EA8"/>
    <w:rsid w:val="00F11469"/>
    <w:rsid w:val="00F11B42"/>
    <w:rsid w:val="00F12C50"/>
    <w:rsid w:val="00F12FF5"/>
    <w:rsid w:val="00F142EB"/>
    <w:rsid w:val="00F150F5"/>
    <w:rsid w:val="00F15505"/>
    <w:rsid w:val="00F161EC"/>
    <w:rsid w:val="00F173A4"/>
    <w:rsid w:val="00F1767D"/>
    <w:rsid w:val="00F208FD"/>
    <w:rsid w:val="00F21059"/>
    <w:rsid w:val="00F23F6B"/>
    <w:rsid w:val="00F247E8"/>
    <w:rsid w:val="00F25290"/>
    <w:rsid w:val="00F25513"/>
    <w:rsid w:val="00F25AB1"/>
    <w:rsid w:val="00F25D98"/>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922"/>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68FA"/>
    <w:rsid w:val="00FB7ED8"/>
    <w:rsid w:val="00FC3A1C"/>
    <w:rsid w:val="00FC3B55"/>
    <w:rsid w:val="00FC3E32"/>
    <w:rsid w:val="00FC3E53"/>
    <w:rsid w:val="00FC5623"/>
    <w:rsid w:val="00FC5B8A"/>
    <w:rsid w:val="00FC60A7"/>
    <w:rsid w:val="00FC6E85"/>
    <w:rsid w:val="00FC75B0"/>
    <w:rsid w:val="00FC75C1"/>
    <w:rsid w:val="00FD01B4"/>
    <w:rsid w:val="00FD0343"/>
    <w:rsid w:val="00FD0AE6"/>
    <w:rsid w:val="00FD22E5"/>
    <w:rsid w:val="00FD38CC"/>
    <w:rsid w:val="00FD3F6B"/>
    <w:rsid w:val="00FD44EF"/>
    <w:rsid w:val="00FD6A6F"/>
    <w:rsid w:val="00FD6D76"/>
    <w:rsid w:val="00FD7716"/>
    <w:rsid w:val="00FD7A24"/>
    <w:rsid w:val="00FE02B4"/>
    <w:rsid w:val="00FE0C37"/>
    <w:rsid w:val="00FE1FC7"/>
    <w:rsid w:val="00FE240E"/>
    <w:rsid w:val="00FE3DEA"/>
    <w:rsid w:val="00FE49B9"/>
    <w:rsid w:val="00FE6941"/>
    <w:rsid w:val="00FE7207"/>
    <w:rsid w:val="00FF1A2A"/>
    <w:rsid w:val="00FF271B"/>
    <w:rsid w:val="00FF2C33"/>
    <w:rsid w:val="00FF41D4"/>
    <w:rsid w:val="00FF5019"/>
    <w:rsid w:val="00FF5074"/>
    <w:rsid w:val="00FF5654"/>
    <w:rsid w:val="00FF5A68"/>
    <w:rsid w:val="00FF5BAE"/>
    <w:rsid w:val="00FF7E97"/>
    <w:rsid w:val="6FCC3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85E6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9CA"/>
    <w:pPr>
      <w:spacing w:after="180"/>
    </w:pPr>
    <w:rPr>
      <w:rFonts w:ascii="Times New Roman" w:hAnsi="Times New Roman"/>
      <w:lang w:eastAsia="en-US"/>
    </w:rPr>
  </w:style>
  <w:style w:type="paragraph" w:styleId="Ttulo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Prrafodelista">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Ttulo2Car">
    <w:name w:val="Título 2 Car"/>
    <w:aliases w:val="Head2A Car,2 Car,H2 Car,h2 Car"/>
    <w:link w:val="Ttulo2"/>
    <w:rsid w:val="00E77B87"/>
    <w:rPr>
      <w:rFonts w:ascii="Arial" w:hAnsi="Arial"/>
      <w:sz w:val="32"/>
      <w:lang w:val="en-GB" w:eastAsia="en-US"/>
    </w:rPr>
  </w:style>
  <w:style w:type="character" w:styleId="Textoennegrita">
    <w:name w:val="Strong"/>
    <w:uiPriority w:val="22"/>
    <w:qFormat/>
    <w:rsid w:val="00B76E16"/>
    <w:rPr>
      <w:b/>
      <w:bCs/>
    </w:rPr>
  </w:style>
  <w:style w:type="table" w:styleId="Tablaconcuadrcula">
    <w:name w:val="Table Grid"/>
    <w:basedOn w:val="Tabla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Fuentedeprrafopredeter"/>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Fuentedeprrafopredeter"/>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Textodelmarcadordeposicin">
    <w:name w:val="Placeholder Text"/>
    <w:basedOn w:val="Fuentedeprrafopredeter"/>
    <w:uiPriority w:val="99"/>
    <w:unhideWhenUsed/>
    <w:rsid w:val="00B75C71"/>
    <w:rPr>
      <w:vanish/>
      <w:color w:val="AEB5BB"/>
    </w:rPr>
  </w:style>
  <w:style w:type="paragraph" w:styleId="Sinespaciado">
    <w:name w:val="No Spacing"/>
    <w:basedOn w:val="Normal"/>
    <w:link w:val="SinespaciadoCar"/>
    <w:uiPriority w:val="1"/>
    <w:qFormat/>
    <w:rsid w:val="00B75C71"/>
    <w:pPr>
      <w:spacing w:after="0"/>
    </w:pPr>
    <w:rPr>
      <w:rFonts w:asciiTheme="minorHAnsi" w:eastAsiaTheme="minorEastAsia" w:hAnsiTheme="minorHAnsi" w:cstheme="minorBidi"/>
      <w:lang w:val="en-US" w:eastAsia="zh-CN"/>
    </w:rPr>
  </w:style>
  <w:style w:type="character" w:customStyle="1" w:styleId="SinespaciadoCar">
    <w:name w:val="Sin espaciado Car"/>
    <w:basedOn w:val="Fuentedeprrafopredeter"/>
    <w:link w:val="Sinespaciado"/>
    <w:uiPriority w:val="1"/>
    <w:rsid w:val="00B75C71"/>
    <w:rPr>
      <w:rFonts w:asciiTheme="minorHAnsi" w:eastAsiaTheme="minorEastAsia" w:hAnsiTheme="minorHAnsi" w:cstheme="minorBidi"/>
      <w:lang w:val="en-US" w:eastAsia="zh-CN"/>
    </w:rPr>
  </w:style>
  <w:style w:type="character" w:customStyle="1" w:styleId="n">
    <w:name w:val="n"/>
    <w:basedOn w:val="Fuentedeprrafopredeter"/>
    <w:rsid w:val="004A0966"/>
  </w:style>
  <w:style w:type="character" w:customStyle="1" w:styleId="ui-provider">
    <w:name w:val="ui-provider"/>
    <w:basedOn w:val="Fuentedeprrafopredeter"/>
    <w:rsid w:val="00123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H4VU7HTV54JD-1231737843-978</_dlc_DocId>
    <_dlc_DocIdUrl xmlns="05fef6b6-48ff-4793-a586-dff4857ec2fd">
      <Url>https://sharepoint.rsint.net/teams/MRT_Dev/_layouts/15/DocIdRedir.aspx?ID=H4VU7HTV54JD-1231737843-978</Url>
      <Description>H4VU7HTV54JD-1231737843-978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1" ma:contentTypeDescription="Create a new document." ma:contentTypeScope="" ma:versionID="867b3c50b33ec69da41a3100ee7e5a36">
  <xsd:schema xmlns:xsd="http://www.w3.org/2001/XMLSchema" xmlns:xs="http://www.w3.org/2001/XMLSchema" xmlns:p="http://schemas.microsoft.com/office/2006/metadata/properties" xmlns:ns2="05fef6b6-48ff-4793-a586-dff4857ec2fd" targetNamespace="http://schemas.microsoft.com/office/2006/metadata/properties" ma:root="true" ma:fieldsID="11b14a68a091541ca5a1be720363a173"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569C5C-BAC0-4DED-8F69-FFD75E2A5FE2}">
  <ds:schemaRefs>
    <ds:schemaRef ds:uri="http://schemas.openxmlformats.org/officeDocument/2006/bibliography"/>
  </ds:schemaRefs>
</ds:datastoreItem>
</file>

<file path=customXml/itemProps2.xml><?xml version="1.0" encoding="utf-8"?>
<ds:datastoreItem xmlns:ds="http://schemas.openxmlformats.org/officeDocument/2006/customXml" ds:itemID="{652F56B8-D1C3-418D-AAF6-2E30B8E41F68}">
  <ds:schemaRefs>
    <ds:schemaRef ds:uri="http://schemas.microsoft.com/sharepoint/v3/contenttype/forms"/>
  </ds:schemaRefs>
</ds:datastoreItem>
</file>

<file path=customXml/itemProps3.xml><?xml version="1.0" encoding="utf-8"?>
<ds:datastoreItem xmlns:ds="http://schemas.openxmlformats.org/officeDocument/2006/customXml" ds:itemID="{A44604DE-9FEC-47C6-AE40-9CF5596F7B94}">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23696FEB-545D-4F53-99D5-0E438BC08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CF27B4-C6C8-4987-9107-11529E8BDA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33</Pages>
  <Words>10770</Words>
  <Characters>59240</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5</cp:revision>
  <cp:lastPrinted>1900-01-01T00:00:00Z</cp:lastPrinted>
  <dcterms:created xsi:type="dcterms:W3CDTF">2023-06-12T10:54:00Z</dcterms:created>
  <dcterms:modified xsi:type="dcterms:W3CDTF">2023-06-12T10:57:00Z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eb4decef-43a1-42d7-a9fc-4c7f43c69e24</vt:lpwstr>
  </property>
  <property fmtid="{D5CDD505-2E9C-101B-9397-08002B2CF9AE}" pid="24" name="RS_BlindLabelClassification">
    <vt:bool>true</vt:bool>
  </property>
  <property fmtid="{D5CDD505-2E9C-101B-9397-08002B2CF9AE}" pid="25" name="MSIP_Label_9764cdcd-3664-4d05-9615-7cbf65a4f0a8_Enabled">
    <vt:lpwstr>true</vt:lpwstr>
  </property>
  <property fmtid="{D5CDD505-2E9C-101B-9397-08002B2CF9AE}" pid="26" name="MSIP_Label_9764cdcd-3664-4d05-9615-7cbf65a4f0a8_SetDate">
    <vt:lpwstr>2023-04-27T06:37:21Z</vt:lpwstr>
  </property>
  <property fmtid="{D5CDD505-2E9C-101B-9397-08002B2CF9AE}" pid="27" name="MSIP_Label_9764cdcd-3664-4d05-9615-7cbf65a4f0a8_Method">
    <vt:lpwstr>Privileged</vt:lpwstr>
  </property>
  <property fmtid="{D5CDD505-2E9C-101B-9397-08002B2CF9AE}" pid="28" name="MSIP_Label_9764cdcd-3664-4d05-9615-7cbf65a4f0a8_Name">
    <vt:lpwstr>UNRESTRICTED</vt:lpwstr>
  </property>
  <property fmtid="{D5CDD505-2E9C-101B-9397-08002B2CF9AE}" pid="29" name="MSIP_Label_9764cdcd-3664-4d05-9615-7cbf65a4f0a8_SiteId">
    <vt:lpwstr>74bddbd9-705c-456e-aabd-99beb719a2b2</vt:lpwstr>
  </property>
  <property fmtid="{D5CDD505-2E9C-101B-9397-08002B2CF9AE}" pid="30" name="MSIP_Label_9764cdcd-3664-4d05-9615-7cbf65a4f0a8_ActionId">
    <vt:lpwstr>4b21bf6b-14bd-4dbb-8518-204ddf45c940</vt:lpwstr>
  </property>
  <property fmtid="{D5CDD505-2E9C-101B-9397-08002B2CF9AE}" pid="31" name="MSIP_Label_9764cdcd-3664-4d05-9615-7cbf65a4f0a8_ContentBits">
    <vt:lpwstr>0</vt:lpwstr>
  </property>
</Properties>
</file>