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4F7" w:rsidRDefault="00B114F7" w:rsidP="00B114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R5s230356</w:t>
        </w:r>
      </w:fldSimple>
    </w:p>
    <w:p w:rsidR="00B114F7" w:rsidRDefault="00B114F7" w:rsidP="00B114F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14F7" w:rsidTr="002D7B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4F7" w:rsidRDefault="00B114F7" w:rsidP="002D7B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114F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14F7" w:rsidRDefault="00B114F7" w:rsidP="002D7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14F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14F7" w:rsidRDefault="00B114F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4F7" w:rsidTr="002D7B78">
        <w:tc>
          <w:tcPr>
            <w:tcW w:w="142" w:type="dxa"/>
            <w:tcBorders>
              <w:left w:val="single" w:sz="4" w:space="0" w:color="auto"/>
            </w:tcBorders>
          </w:tcPr>
          <w:p w:rsidR="00B114F7" w:rsidRDefault="00B114F7" w:rsidP="002D7B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114F7" w:rsidRPr="00410371" w:rsidRDefault="00B114F7" w:rsidP="002D7B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B114F7" w:rsidRDefault="00B114F7" w:rsidP="002D7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114F7" w:rsidRPr="00410371" w:rsidRDefault="00B114F7" w:rsidP="002D7B7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3071</w:t>
              </w:r>
            </w:fldSimple>
          </w:p>
        </w:tc>
        <w:tc>
          <w:tcPr>
            <w:tcW w:w="709" w:type="dxa"/>
          </w:tcPr>
          <w:p w:rsidR="00B114F7" w:rsidRDefault="00B114F7" w:rsidP="002D7B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114F7" w:rsidRPr="00410371" w:rsidRDefault="00B114F7" w:rsidP="002D7B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B114F7" w:rsidRDefault="00B114F7" w:rsidP="002D7B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114F7" w:rsidRPr="00410371" w:rsidRDefault="00B114F7" w:rsidP="002D7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114F7" w:rsidRDefault="00B114F7" w:rsidP="002D7B78">
            <w:pPr>
              <w:pStyle w:val="CRCoverPage"/>
              <w:spacing w:after="0"/>
              <w:rPr>
                <w:noProof/>
              </w:rPr>
            </w:pPr>
          </w:p>
        </w:tc>
      </w:tr>
      <w:tr w:rsidR="00B114F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14F7" w:rsidRDefault="00B114F7" w:rsidP="002D7B78">
            <w:pPr>
              <w:pStyle w:val="CRCoverPage"/>
              <w:spacing w:after="0"/>
              <w:rPr>
                <w:noProof/>
              </w:rPr>
            </w:pPr>
          </w:p>
        </w:tc>
      </w:tr>
      <w:tr w:rsidR="00B114F7" w:rsidTr="002D7B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114F7" w:rsidRPr="00F25D98" w:rsidRDefault="00B114F7" w:rsidP="002D7B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14F7" w:rsidTr="002D7B78">
        <w:tc>
          <w:tcPr>
            <w:tcW w:w="9641" w:type="dxa"/>
            <w:gridSpan w:val="9"/>
          </w:tcPr>
          <w:p w:rsidR="00B114F7" w:rsidRDefault="00B114F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114F7" w:rsidRDefault="00B114F7" w:rsidP="00B114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14F7" w:rsidTr="002D7B78">
        <w:tc>
          <w:tcPr>
            <w:tcW w:w="2835" w:type="dxa"/>
          </w:tcPr>
          <w:p w:rsidR="00B114F7" w:rsidRDefault="00B114F7" w:rsidP="002D7B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114F7" w:rsidRDefault="00B114F7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114F7" w:rsidRDefault="00B114F7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114F7" w:rsidRDefault="00B114F7" w:rsidP="002D7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14F7" w:rsidRDefault="00B114F7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114F7" w:rsidRDefault="00B114F7" w:rsidP="002D7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114F7" w:rsidRDefault="00B114F7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114F7" w:rsidRDefault="00B114F7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14F7" w:rsidRDefault="00B114F7" w:rsidP="002D7B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114F7" w:rsidRDefault="00B114F7" w:rsidP="00B114F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14F7" w:rsidTr="002D7B78">
        <w:tc>
          <w:tcPr>
            <w:tcW w:w="9640" w:type="dxa"/>
            <w:gridSpan w:val="11"/>
          </w:tcPr>
          <w:p w:rsidR="00B114F7" w:rsidRDefault="00B114F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4F7" w:rsidTr="002D7B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114F7" w:rsidRDefault="00B114F7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14F7" w:rsidRDefault="00B114F7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NR5GC </w:t>
            </w:r>
            <w:proofErr w:type="spellStart"/>
            <w:r>
              <w:t>testcase</w:t>
            </w:r>
            <w:proofErr w:type="spellEnd"/>
            <w:r>
              <w:t xml:space="preserve"> 10.1.8.1</w:t>
            </w:r>
            <w:r>
              <w:fldChar w:fldCharType="end"/>
            </w:r>
          </w:p>
        </w:tc>
      </w:tr>
      <w:tr w:rsidR="00B114F7" w:rsidTr="002D7B78">
        <w:tc>
          <w:tcPr>
            <w:tcW w:w="1843" w:type="dxa"/>
            <w:tcBorders>
              <w:left w:val="single" w:sz="4" w:space="0" w:color="auto"/>
            </w:tcBorders>
          </w:tcPr>
          <w:p w:rsidR="00B114F7" w:rsidRDefault="00B114F7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114F7" w:rsidRDefault="00B114F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4F7" w:rsidTr="002D7B78">
        <w:tc>
          <w:tcPr>
            <w:tcW w:w="1843" w:type="dxa"/>
            <w:tcBorders>
              <w:left w:val="single" w:sz="4" w:space="0" w:color="auto"/>
            </w:tcBorders>
          </w:tcPr>
          <w:p w:rsidR="00B114F7" w:rsidRDefault="00B114F7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14F7" w:rsidRDefault="00B114F7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B114F7" w:rsidTr="002D7B78">
        <w:tc>
          <w:tcPr>
            <w:tcW w:w="1843" w:type="dxa"/>
            <w:tcBorders>
              <w:left w:val="single" w:sz="4" w:space="0" w:color="auto"/>
            </w:tcBorders>
          </w:tcPr>
          <w:p w:rsidR="00B114F7" w:rsidRDefault="00B114F7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14F7" w:rsidRDefault="00B114F7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114F7" w:rsidTr="002D7B78">
        <w:tc>
          <w:tcPr>
            <w:tcW w:w="1843" w:type="dxa"/>
            <w:tcBorders>
              <w:left w:val="single" w:sz="4" w:space="0" w:color="auto"/>
            </w:tcBorders>
          </w:tcPr>
          <w:p w:rsidR="00B114F7" w:rsidRDefault="00B114F7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114F7" w:rsidRDefault="00B114F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4F7" w:rsidTr="002D7B78">
        <w:tc>
          <w:tcPr>
            <w:tcW w:w="1843" w:type="dxa"/>
            <w:tcBorders>
              <w:left w:val="single" w:sz="4" w:space="0" w:color="auto"/>
            </w:tcBorders>
          </w:tcPr>
          <w:p w:rsidR="00B114F7" w:rsidRDefault="00B114F7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114F7" w:rsidRDefault="00B114F7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eNS_Ph2-UEConTest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B114F7" w:rsidRDefault="00B114F7" w:rsidP="002D7B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114F7" w:rsidRDefault="00B114F7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14F7" w:rsidRDefault="00B114F7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2023-04-25</w:t>
              </w:r>
            </w:fldSimple>
          </w:p>
        </w:tc>
      </w:tr>
      <w:tr w:rsidR="00B114F7" w:rsidTr="002D7B78">
        <w:tc>
          <w:tcPr>
            <w:tcW w:w="1843" w:type="dxa"/>
            <w:tcBorders>
              <w:left w:val="single" w:sz="4" w:space="0" w:color="auto"/>
            </w:tcBorders>
          </w:tcPr>
          <w:p w:rsidR="00B114F7" w:rsidRDefault="00B114F7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114F7" w:rsidRDefault="00B114F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114F7" w:rsidRDefault="00B114F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114F7" w:rsidRDefault="00B114F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114F7" w:rsidRDefault="00B114F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4F7" w:rsidTr="002D7B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114F7" w:rsidRDefault="00B114F7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114F7" w:rsidRDefault="00B114F7" w:rsidP="002D7B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114F7" w:rsidRDefault="00B114F7" w:rsidP="002D7B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114F7" w:rsidRDefault="00B114F7" w:rsidP="002D7B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14F7" w:rsidRDefault="00B114F7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B114F7" w:rsidTr="002D7B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114F7" w:rsidRDefault="00B114F7" w:rsidP="002D7B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114F7" w:rsidRDefault="00B114F7" w:rsidP="002D7B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114F7" w:rsidRDefault="00B114F7" w:rsidP="002D7B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114F7" w:rsidRPr="007C2097" w:rsidRDefault="00B114F7" w:rsidP="002D7B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114F7" w:rsidTr="002D7B78">
        <w:tc>
          <w:tcPr>
            <w:tcW w:w="1843" w:type="dxa"/>
          </w:tcPr>
          <w:p w:rsidR="00B114F7" w:rsidRDefault="00B114F7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114F7" w:rsidRDefault="00B114F7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4F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114F7" w:rsidRDefault="00B114F7" w:rsidP="00B11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14F7" w:rsidRDefault="00B114F7" w:rsidP="00B11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current TTCN implementation, the function </w:t>
            </w:r>
            <w:r w:rsidRPr="003918E6">
              <w:rPr>
                <w:noProof/>
              </w:rPr>
              <w:t>f_UT_RequestPDUSession</w:t>
            </w:r>
            <w:r>
              <w:rPr>
                <w:noProof/>
              </w:rPr>
              <w:t xml:space="preserve"> is called at Steps 1, 4, 9, 11, 14 and 17, but without a DNN. This causes testcase failure because the PICS pc_APN_Id_Internet would expect a DNN accordingly and the UE wont include it.</w:t>
            </w:r>
          </w:p>
          <w:p w:rsidR="00B114F7" w:rsidRDefault="00B114F7" w:rsidP="00B11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:rsidR="00B114F7" w:rsidRDefault="00B114F7" w:rsidP="00B114F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114F7" w:rsidRPr="00D268E5" w:rsidRDefault="00B114F7" w:rsidP="00B11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testcase has many wait timers, thus the guard timer of 300s is insufficient. This needs to be increased. </w:t>
            </w:r>
          </w:p>
        </w:tc>
      </w:tr>
      <w:tr w:rsidR="00B114F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14F7" w:rsidRDefault="00B114F7" w:rsidP="00B114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14F7" w:rsidRPr="00D268E5" w:rsidRDefault="00B114F7" w:rsidP="00B114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4F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14F7" w:rsidRDefault="00B114F7" w:rsidP="00B11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114F7" w:rsidRDefault="00B114F7" w:rsidP="00B11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Steps 1, 4, 9, 11, 14 and 17 in the call to function </w:t>
            </w:r>
            <w:r w:rsidRPr="003918E6">
              <w:rPr>
                <w:noProof/>
              </w:rPr>
              <w:t>f_UT_RequestPDUSession</w:t>
            </w:r>
            <w:r>
              <w:rPr>
                <w:noProof/>
              </w:rPr>
              <w:t>, passed pc_APN_Id_Internet asa parameter.</w:t>
            </w:r>
          </w:p>
          <w:p w:rsidR="00B114F7" w:rsidRDefault="00B114F7" w:rsidP="00B114F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114F7" w:rsidRPr="00D268E5" w:rsidRDefault="00B114F7" w:rsidP="00B11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Increased the guard timer to 600s.</w:t>
            </w:r>
          </w:p>
        </w:tc>
      </w:tr>
      <w:tr w:rsidR="00B114F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14F7" w:rsidRDefault="00B114F7" w:rsidP="00B114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14F7" w:rsidRPr="00D268E5" w:rsidRDefault="00B114F7" w:rsidP="00B114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4F7" w:rsidTr="002D7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114F7" w:rsidRDefault="00B114F7" w:rsidP="00B11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14F7" w:rsidRPr="00D268E5" w:rsidRDefault="00B114F7" w:rsidP="00B11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B114F7" w:rsidTr="002D7B78">
        <w:tc>
          <w:tcPr>
            <w:tcW w:w="2694" w:type="dxa"/>
            <w:gridSpan w:val="2"/>
          </w:tcPr>
          <w:p w:rsidR="00B114F7" w:rsidRDefault="00B114F7" w:rsidP="00B114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114F7" w:rsidRPr="00D268E5" w:rsidRDefault="00B114F7" w:rsidP="00B114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4F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114F7" w:rsidRDefault="00B114F7" w:rsidP="00B11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14F7" w:rsidRPr="00D268E5" w:rsidRDefault="00B114F7" w:rsidP="00B114F7">
            <w:pPr>
              <w:pStyle w:val="CRCoverPage"/>
              <w:spacing w:after="0"/>
              <w:rPr>
                <w:noProof/>
              </w:rPr>
            </w:pPr>
            <w:r>
              <w:t>10.1.8.1.NR5GC</w:t>
            </w:r>
          </w:p>
        </w:tc>
      </w:tr>
      <w:tr w:rsidR="00B114F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14F7" w:rsidRDefault="00B114F7" w:rsidP="00B114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14F7" w:rsidRDefault="00B114F7" w:rsidP="00B114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4F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14F7" w:rsidRDefault="00B114F7" w:rsidP="00B11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4F7" w:rsidRDefault="00B114F7" w:rsidP="00B11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114F7" w:rsidRDefault="00B114F7" w:rsidP="00B11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114F7" w:rsidRDefault="00B114F7" w:rsidP="00B114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114F7" w:rsidRDefault="00B114F7" w:rsidP="00B114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14F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14F7" w:rsidRDefault="00B114F7" w:rsidP="00B11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14F7" w:rsidRDefault="00B114F7" w:rsidP="00B11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14F7" w:rsidRDefault="00B114F7" w:rsidP="00B11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114F7" w:rsidRDefault="00B114F7" w:rsidP="00B114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114F7" w:rsidRDefault="00B114F7" w:rsidP="00B114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14F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14F7" w:rsidRDefault="00B114F7" w:rsidP="00B114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14F7" w:rsidRDefault="00B114F7" w:rsidP="00B11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14F7" w:rsidRDefault="00B114F7" w:rsidP="00B11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114F7" w:rsidRDefault="00B114F7" w:rsidP="00B114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114F7" w:rsidRDefault="00B114F7" w:rsidP="00B114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14F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14F7" w:rsidRDefault="00B114F7" w:rsidP="00B114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14F7" w:rsidRDefault="00B114F7" w:rsidP="00B11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14F7" w:rsidRDefault="00B114F7" w:rsidP="00B11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114F7" w:rsidRDefault="00B114F7" w:rsidP="00B114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114F7" w:rsidRDefault="00B114F7" w:rsidP="00B114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14F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14F7" w:rsidRDefault="00B114F7" w:rsidP="00B114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14F7" w:rsidRDefault="00B114F7" w:rsidP="00B114F7">
            <w:pPr>
              <w:pStyle w:val="CRCoverPage"/>
              <w:spacing w:after="0"/>
              <w:rPr>
                <w:noProof/>
              </w:rPr>
            </w:pPr>
          </w:p>
        </w:tc>
      </w:tr>
      <w:tr w:rsidR="00B114F7" w:rsidTr="002D7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114F7" w:rsidRDefault="00B114F7" w:rsidP="00B11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14F7" w:rsidRDefault="00B114F7" w:rsidP="00B114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14F7" w:rsidRPr="008863B9" w:rsidTr="002D7B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14F7" w:rsidRPr="008863B9" w:rsidRDefault="00B114F7" w:rsidP="00B11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114F7" w:rsidRPr="008863B9" w:rsidRDefault="00B114F7" w:rsidP="00B114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14F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4F7" w:rsidRDefault="00B114F7" w:rsidP="00B11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14F7" w:rsidRDefault="00B114F7" w:rsidP="00B114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268E5" w:rsidRDefault="001E41F3">
      <w:pPr>
        <w:rPr>
          <w:noProof/>
        </w:rPr>
        <w:sectPr w:rsidR="001E41F3" w:rsidRPr="00D268E5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268E5" w:rsidRDefault="00446488" w:rsidP="00446488">
      <w:pPr>
        <w:pStyle w:val="af2"/>
        <w:jc w:val="left"/>
        <w:rPr>
          <w:rStyle w:val="af1"/>
          <w:rFonts w:ascii="Arial" w:hAnsi="Arial" w:cs="Arial"/>
          <w:b w:val="0"/>
          <w:i w:val="0"/>
          <w:lang w:eastAsia="en-GB"/>
        </w:rPr>
      </w:pPr>
      <w:bookmarkStart w:id="1" w:name="_Toc133306965"/>
      <w:r w:rsidRPr="00D268E5">
        <w:rPr>
          <w:rStyle w:val="af1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:rsidR="00755FF9" w:rsidRDefault="00446488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755FF9" w:rsidRPr="009B419E">
        <w:rPr>
          <w:rFonts w:ascii="Arial" w:hAnsi="Arial" w:cs="Arial"/>
          <w:iCs/>
        </w:rPr>
        <w:t>Table of Contents</w:t>
      </w:r>
      <w:r w:rsidR="00755FF9">
        <w:tab/>
      </w:r>
      <w:r w:rsidR="00755FF9">
        <w:fldChar w:fldCharType="begin"/>
      </w:r>
      <w:r w:rsidR="00755FF9">
        <w:instrText xml:space="preserve"> PAGEREF _Toc133306965 \h </w:instrText>
      </w:r>
      <w:r w:rsidR="00755FF9">
        <w:fldChar w:fldCharType="separate"/>
      </w:r>
      <w:r w:rsidR="00755FF9">
        <w:t>2</w:t>
      </w:r>
      <w:r w:rsidR="00755FF9">
        <w:fldChar w:fldCharType="end"/>
      </w:r>
    </w:p>
    <w:p w:rsidR="00755FF9" w:rsidRDefault="00755FF9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9B419E">
        <w:rPr>
          <w:rFonts w:cs="Arial"/>
        </w:rPr>
        <w:t>1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9B419E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_Toc133306966 \h </w:instrText>
      </w:r>
      <w:r>
        <w:fldChar w:fldCharType="separate"/>
      </w:r>
      <w:r>
        <w:t>3</w:t>
      </w:r>
      <w:r>
        <w:fldChar w:fldCharType="end"/>
      </w:r>
    </w:p>
    <w:p w:rsidR="00755FF9" w:rsidRDefault="00755FF9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9B419E">
        <w:rPr>
          <w:rFonts w:cs="Arial"/>
        </w:rPr>
        <w:t>2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9B419E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_Toc133306967 \h </w:instrText>
      </w:r>
      <w:r>
        <w:fldChar w:fldCharType="separate"/>
      </w:r>
      <w:r>
        <w:t>4</w:t>
      </w:r>
      <w:r>
        <w:fldChar w:fldCharType="end"/>
      </w:r>
    </w:p>
    <w:p w:rsidR="00755FF9" w:rsidRDefault="00755FF9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9B419E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B419E">
        <w:rPr>
          <w:rFonts w:cs="Arial"/>
          <w:b/>
          <w:color w:val="000000"/>
          <w:lang w:eastAsia="en-GB"/>
        </w:rPr>
        <w:t>Function fl_TC_10_1_8_1_Body</w:t>
      </w:r>
      <w:r>
        <w:tab/>
      </w:r>
      <w:r>
        <w:fldChar w:fldCharType="begin"/>
      </w:r>
      <w:r>
        <w:instrText xml:space="preserve"> PAGEREF _Toc133306968 \h </w:instrText>
      </w:r>
      <w:r>
        <w:fldChar w:fldCharType="separate"/>
      </w:r>
      <w:r>
        <w:t>4</w:t>
      </w:r>
      <w:r>
        <w:fldChar w:fldCharType="end"/>
      </w:r>
    </w:p>
    <w:p w:rsidR="00755FF9" w:rsidRDefault="00755FF9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9B419E">
        <w:rPr>
          <w:rFonts w:cs="Arial"/>
          <w:b/>
          <w:lang w:eastAsia="en-GB"/>
        </w:rPr>
        <w:t>2.2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B419E">
        <w:rPr>
          <w:rFonts w:cs="Arial"/>
          <w:b/>
          <w:color w:val="000000"/>
          <w:lang w:eastAsia="en-GB"/>
        </w:rPr>
        <w:t>TC_10_1_8_1_NR5GC</w:t>
      </w:r>
      <w:r>
        <w:tab/>
      </w:r>
      <w:r>
        <w:fldChar w:fldCharType="begin"/>
      </w:r>
      <w:r>
        <w:instrText xml:space="preserve"> PAGEREF _Toc133306969 \h </w:instrText>
      </w:r>
      <w:r>
        <w:fldChar w:fldCharType="separate"/>
      </w:r>
      <w:r>
        <w:t>7</w:t>
      </w:r>
      <w:r>
        <w:fldChar w:fldCharType="end"/>
      </w:r>
    </w:p>
    <w:p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:rsidR="00446488" w:rsidRPr="00D268E5" w:rsidRDefault="00446488" w:rsidP="00E24250">
      <w:pPr>
        <w:pStyle w:val="1"/>
        <w:numPr>
          <w:ilvl w:val="0"/>
          <w:numId w:val="2"/>
        </w:numPr>
        <w:autoSpaceDN w:val="0"/>
        <w:rPr>
          <w:rFonts w:cs="Arial"/>
        </w:rPr>
      </w:pPr>
      <w:bookmarkStart w:id="2" w:name="_Toc122434485"/>
      <w:bookmarkStart w:id="3" w:name="_Toc133306966"/>
      <w:r w:rsidRPr="00D268E5">
        <w:rPr>
          <w:rFonts w:cs="Arial"/>
        </w:rPr>
        <w:lastRenderedPageBreak/>
        <w:t>Overview</w:t>
      </w:r>
      <w:bookmarkEnd w:id="2"/>
      <w:bookmarkEnd w:id="3"/>
    </w:p>
    <w:p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iwd-TTCN3-B2022-09_D23wk12 related to the title of this CR.</w:t>
      </w:r>
    </w:p>
    <w:p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3" w:history="1">
        <w:r w:rsidR="00D06424" w:rsidRPr="00D268E5">
          <w:rPr>
            <w:rStyle w:val="aa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:rsidR="00446488" w:rsidRPr="00D268E5" w:rsidRDefault="00446488" w:rsidP="00446488"/>
    <w:p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4" w:name="_Toc122434488"/>
      <w:bookmarkStart w:id="5" w:name="_Toc295288959"/>
      <w:r w:rsidRPr="00D268E5">
        <w:rPr>
          <w:rFonts w:cs="Arial"/>
        </w:rPr>
        <w:br w:type="page"/>
      </w:r>
    </w:p>
    <w:p w:rsidR="00446488" w:rsidRPr="00D268E5" w:rsidRDefault="00446488" w:rsidP="00E24250">
      <w:pPr>
        <w:pStyle w:val="1"/>
        <w:numPr>
          <w:ilvl w:val="0"/>
          <w:numId w:val="2"/>
        </w:numPr>
        <w:autoSpaceDN w:val="0"/>
        <w:rPr>
          <w:rFonts w:cs="Arial"/>
        </w:rPr>
      </w:pPr>
      <w:bookmarkStart w:id="6" w:name="_Toc133306967"/>
      <w:r w:rsidRPr="00D268E5">
        <w:rPr>
          <w:rFonts w:cs="Arial"/>
        </w:rPr>
        <w:lastRenderedPageBreak/>
        <w:t>Corrections required</w:t>
      </w:r>
      <w:bookmarkEnd w:id="4"/>
      <w:bookmarkEnd w:id="5"/>
      <w:bookmarkEnd w:id="6"/>
    </w:p>
    <w:p w:rsidR="00F84478" w:rsidRPr="008974E7" w:rsidRDefault="00F84478" w:rsidP="00F84478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33306968"/>
      <w:bookmarkStart w:id="8" w:name="_Toc122434493"/>
      <w:bookmarkStart w:id="9" w:name="_Toc295288970"/>
      <w:bookmarkStart w:id="10" w:name="_Toc325725665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7D079D" w:rsidRPr="007D079D">
        <w:rPr>
          <w:rFonts w:cs="Arial"/>
          <w:b/>
          <w:color w:val="000000"/>
          <w:lang w:eastAsia="en-GB"/>
        </w:rPr>
        <w:t>fl_TC_10_1_8_1_Body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:rsidTr="00546F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5E2E04" w:rsidRDefault="007D079D" w:rsidP="001333F4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7D079D">
              <w:rPr>
                <w:noProof/>
              </w:rPr>
              <w:t>fl_TC_10_1_8_1_Body</w:t>
            </w:r>
          </w:p>
        </w:tc>
      </w:tr>
      <w:tr w:rsidR="00F84478" w:rsidRPr="00D268E5" w:rsidTr="00546F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9D" w:rsidRDefault="007D079D" w:rsidP="007D07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current TTCN implementation, the function </w:t>
            </w:r>
            <w:r w:rsidRPr="003918E6">
              <w:rPr>
                <w:noProof/>
              </w:rPr>
              <w:t>f_UT_RequestPDUSession</w:t>
            </w:r>
            <w:r>
              <w:rPr>
                <w:noProof/>
              </w:rPr>
              <w:t xml:space="preserve"> is called at Steps 1, 4, 9, 11, 14 and 17, but without a DNN. This causes testcase failure because the PICS pc_APN_Id_Internet would expect a DNN accordingly and the UE wont include it.</w:t>
            </w:r>
          </w:p>
          <w:p w:rsidR="0056250C" w:rsidRPr="00092B08" w:rsidRDefault="007D079D" w:rsidP="007D07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F84478" w:rsidRPr="00D268E5" w:rsidTr="00546F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79D" w:rsidRDefault="007D079D" w:rsidP="007D07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the Steps 1, 4, 9, 11, 14 and 17 in the call to function </w:t>
            </w:r>
            <w:r w:rsidRPr="003918E6">
              <w:rPr>
                <w:noProof/>
              </w:rPr>
              <w:t>f_UT_RequestPDUSession</w:t>
            </w:r>
            <w:r>
              <w:rPr>
                <w:noProof/>
              </w:rPr>
              <w:t>, passed pc_APN_Id_Internet asa parameter.</w:t>
            </w:r>
          </w:p>
          <w:p w:rsidR="00591369" w:rsidRPr="00092B08" w:rsidRDefault="00591369" w:rsidP="006D3D9A">
            <w:pPr>
              <w:pStyle w:val="CRCoverPage"/>
              <w:spacing w:after="0"/>
              <w:rPr>
                <w:noProof/>
              </w:rPr>
            </w:pPr>
          </w:p>
        </w:tc>
      </w:tr>
      <w:tr w:rsidR="00F84478" w:rsidRPr="001D039E" w:rsidTr="00546F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1D039E" w:rsidRDefault="004B38ED" w:rsidP="001333F4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GSM_NR5GC.ttcn</w:t>
            </w:r>
          </w:p>
        </w:tc>
      </w:tr>
      <w:tr w:rsidR="00F84478" w:rsidRPr="00D268E5" w:rsidTr="00546F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5E2E04" w:rsidRDefault="00297140" w:rsidP="001333F4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:rsidR="00F84478" w:rsidRDefault="00F84478" w:rsidP="00F84478">
      <w:pPr>
        <w:rPr>
          <w:lang w:eastAsia="en-GB"/>
        </w:rPr>
      </w:pPr>
    </w:p>
    <w:p w:rsidR="00F84478" w:rsidRPr="00D268E5" w:rsidRDefault="00F84478" w:rsidP="00F84478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p w:rsidR="00AF3752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0A6D77">
        <w:rPr>
          <w:rFonts w:ascii="Courier New" w:hAnsi="Courier New" w:cs="Courier New"/>
          <w:sz w:val="16"/>
          <w:szCs w:val="16"/>
          <w:lang w:eastAsia="de-DE"/>
        </w:rPr>
        <w:t xml:space="preserve">  </w:t>
      </w:r>
      <w:proofErr w:type="gram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function</w:t>
      </w:r>
      <w:proofErr w:type="gram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fl_TC_10_1_8_1_Body() runs on NR5GC_PTC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{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 w:eastAsia="de-DE"/>
        </w:rPr>
        <w:t xml:space="preserve"> ……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//@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"Steps 1"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//Cause the UE to request establishment of PDU session.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f_UT_</w:t>
      </w:r>
      <w:proofErr w:type="gram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RequestPDUSession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(</w:t>
      </w:r>
      <w:proofErr w:type="gram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 xml:space="preserve">UT, f_NR5GC_MobileInfo_GetNoOfSessions()+1, -, -, -,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v_NSSAI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);</w:t>
      </w: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//AT command to trigger a PDU session WITH S-NSSAI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 w:eastAsia="de-DE"/>
        </w:rPr>
        <w:t>……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//Prose CR needed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f_UT_</w:t>
      </w:r>
      <w:proofErr w:type="gram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RequestPDUSession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(</w:t>
      </w:r>
      <w:proofErr w:type="gram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 xml:space="preserve">UT, f_NR5GC_MobileInfo_GetNoOfSessions()+1, -, -, -,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v_NSSAI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);</w:t>
      </w: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// @sic R5s230217 sic@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lastRenderedPageBreak/>
        <w:t xml:space="preserve">    //@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"Step 4"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t_Wait.start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(60.0);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 w:eastAsia="de-DE"/>
        </w:rPr>
        <w:t>……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//@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"Step 9"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//Cause the UE to request establishment of PDU session with same S-NSSAI which was used in Step 1.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f_UT_</w:t>
      </w:r>
      <w:proofErr w:type="gram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RequestPDUSession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(</w:t>
      </w:r>
      <w:proofErr w:type="gram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 xml:space="preserve">UT, f_NR5GC_MobileInfo_GetNoOfSessions()+1, -, -, -,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v_NSSAI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);</w:t>
      </w: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//AT command to trigger a PDU session WITH S-NSSAI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//@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"Step 10"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t_Wait.start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(60.0);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>
        <w:rPr>
          <w:rFonts w:ascii="Courier New" w:hAnsi="Courier New" w:cs="Courier New"/>
          <w:sz w:val="16"/>
          <w:szCs w:val="16"/>
          <w:lang w:val="en-US" w:eastAsia="de-DE"/>
        </w:rPr>
        <w:t xml:space="preserve">    ……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//@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"Step 11"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//Cause the UE to request establishment of PDU session with same S-NSSAI which was used in Step 1, after 1 minute since end of Step 10.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f_</w:t>
      </w:r>
      <w:proofErr w:type="gram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Delay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(</w:t>
      </w:r>
      <w:proofErr w:type="gram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60.0); //Wait for 1 minute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f_UT_</w:t>
      </w:r>
      <w:proofErr w:type="gram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RequestPDUSession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(</w:t>
      </w:r>
      <w:proofErr w:type="gram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 xml:space="preserve">UT, f_NR5GC_MobileInfo_GetNoOfSessions()+1, -, -, -,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v_NSSAI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);</w:t>
      </w: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//Now trigger a PDU session WITH S-NSSAI used in Step 1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 w:eastAsia="de-DE"/>
        </w:rPr>
        <w:t>……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//@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"Step 14"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f_UT_</w:t>
      </w:r>
      <w:proofErr w:type="gram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RequestPDUSession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(</w:t>
      </w:r>
      <w:proofErr w:type="gram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UT, f_NR5GC_MobileInfo_GetNoOfSessions()+1);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 w:eastAsia="de-DE"/>
        </w:rPr>
        <w:t>……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    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//Prose CR needed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f_UT_</w:t>
      </w:r>
      <w:proofErr w:type="gram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RequestPDUSession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(</w:t>
      </w:r>
      <w:proofErr w:type="gram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UT, f_NR5GC_MobileInfo_GetNoOfSessions()+1);</w:t>
      </w: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// @sic R5s230217 sic@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//@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"Step 17"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:rsidR="00AF3752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 w:firstLine="390"/>
        <w:rPr>
          <w:rFonts w:ascii="Courier New" w:hAnsi="Courier New" w:cs="Courier New"/>
          <w:sz w:val="16"/>
          <w:szCs w:val="16"/>
          <w:lang w:val="en-US" w:eastAsia="de-DE"/>
        </w:rPr>
      </w:pP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t_Wait.start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(60.0);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 w:firstLine="390"/>
        <w:rPr>
          <w:rFonts w:ascii="Courier New" w:hAnsi="Courier New" w:cs="Courier New"/>
          <w:sz w:val="16"/>
          <w:szCs w:val="16"/>
          <w:lang w:val="en-US" w:eastAsia="de-DE"/>
        </w:rPr>
      </w:pPr>
      <w:r>
        <w:rPr>
          <w:rFonts w:ascii="Courier New" w:hAnsi="Courier New" w:cs="Courier New"/>
          <w:sz w:val="16"/>
          <w:szCs w:val="16"/>
          <w:lang w:val="en-US" w:eastAsia="de-DE"/>
        </w:rPr>
        <w:t>……</w:t>
      </w:r>
    </w:p>
    <w:p w:rsidR="00AF3752" w:rsidRPr="00757A31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ind w:left="432"/>
        <w:rPr>
          <w:rFonts w:ascii="Arial" w:hAnsi="Arial" w:cs="Arial"/>
          <w:sz w:val="16"/>
          <w:szCs w:val="16"/>
          <w:lang w:eastAsia="zh-CN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</w:t>
      </w:r>
      <w:proofErr w:type="gram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}</w:t>
      </w: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</w:t>
      </w:r>
      <w:proofErr w:type="gramEnd"/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&lt;SKIPPED CODE&gt;&gt;</w:t>
      </w:r>
    </w:p>
    <w:p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bookmarkEnd w:id="8"/>
    <w:bookmarkEnd w:id="9"/>
    <w:bookmarkEnd w:id="10"/>
    <w:p w:rsidR="00AF3752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0A6D77">
        <w:rPr>
          <w:rFonts w:ascii="Courier New" w:hAnsi="Courier New" w:cs="Courier New"/>
          <w:sz w:val="16"/>
          <w:szCs w:val="16"/>
          <w:lang w:eastAsia="de-DE"/>
        </w:rPr>
        <w:lastRenderedPageBreak/>
        <w:t xml:space="preserve">  </w:t>
      </w:r>
      <w:proofErr w:type="gram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function</w:t>
      </w:r>
      <w:proofErr w:type="gram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fl_TC_10_1_8_1_Body() runs on NR5GC_PTC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{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 w:eastAsia="de-DE"/>
        </w:rPr>
        <w:t xml:space="preserve"> ……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//@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"Steps 1"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//Cause the UE to request establishment of PDU session.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f_UT_</w:t>
      </w:r>
      <w:proofErr w:type="gram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RequestPDUSession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(</w:t>
      </w:r>
      <w:proofErr w:type="gram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 xml:space="preserve">UT, f_NR5GC_MobileInfo_GetNoOfSessions()+1,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green"/>
          <w:lang w:val="en-US" w:eastAsia="de-DE"/>
        </w:rPr>
        <w:t>pc_APN_ID_Internet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 xml:space="preserve">, -, -,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v_NSSAI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);</w:t>
      </w: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//AT command to trigger a PDU session WITH S-NSSAI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 w:eastAsia="de-DE"/>
        </w:rPr>
        <w:t>……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//Prose CR needed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f_UT_</w:t>
      </w:r>
      <w:proofErr w:type="gram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RequestPDUSession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(</w:t>
      </w:r>
      <w:proofErr w:type="gram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 xml:space="preserve">UT, f_NR5GC_MobileInfo_GetNoOfSessions()+1,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green"/>
          <w:lang w:val="en-US" w:eastAsia="de-DE"/>
        </w:rPr>
        <w:t>pc_APN_ID_Internet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 xml:space="preserve">, -, -,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v_NSSAI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);</w:t>
      </w: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// @sic R5s230217 sic@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//@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"Step 4"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t_Wait.start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(60.0);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 w:eastAsia="de-DE"/>
        </w:rPr>
        <w:t>……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//@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"Step 9"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//Cause the UE to request establishment of PDU session with same S-NSSAI which was used in Step 1.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f_UT_</w:t>
      </w:r>
      <w:proofErr w:type="gram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RequestPDUSession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(</w:t>
      </w:r>
      <w:proofErr w:type="gram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 xml:space="preserve">UT, f_NR5GC_MobileInfo_GetNoOfSessions()+1,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green"/>
          <w:lang w:val="en-US" w:eastAsia="de-DE"/>
        </w:rPr>
        <w:t>pc_APN_ID_Internet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 xml:space="preserve">, -, -,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v_NSSAI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);</w:t>
      </w: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//AT command to trigger a PDU session WITH S-NSSAI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//@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"Step 10"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t_Wait.start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(60.0);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>
        <w:rPr>
          <w:rFonts w:ascii="Courier New" w:hAnsi="Courier New" w:cs="Courier New"/>
          <w:sz w:val="16"/>
          <w:szCs w:val="16"/>
          <w:lang w:val="en-US" w:eastAsia="de-DE"/>
        </w:rPr>
        <w:t xml:space="preserve">    ……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//@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"Step 11"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//Cause the UE to request establishment of PDU session with same S-NSSAI which was used in Step 1, after 1 minute since end of Step 10.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f_</w:t>
      </w:r>
      <w:proofErr w:type="gram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Delay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(</w:t>
      </w:r>
      <w:proofErr w:type="gram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60.0); //Wait for 1 minute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f_UT_</w:t>
      </w:r>
      <w:proofErr w:type="gram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RequestPDUSession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(</w:t>
      </w:r>
      <w:proofErr w:type="gram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 xml:space="preserve">UT, f_NR5GC_MobileInfo_GetNoOfSessions()+1,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green"/>
          <w:lang w:val="en-US" w:eastAsia="de-DE"/>
        </w:rPr>
        <w:t>pc_APN_ID_Internet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 xml:space="preserve">, -, -,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v_NSSAI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);</w:t>
      </w: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//Now trigger a PDU session WITH S-NSSAI used in Step 1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lastRenderedPageBreak/>
        <w:t xml:space="preserve">    </w:t>
      </w:r>
      <w:r>
        <w:rPr>
          <w:rFonts w:ascii="Courier New" w:hAnsi="Courier New" w:cs="Courier New"/>
          <w:sz w:val="16"/>
          <w:szCs w:val="16"/>
          <w:lang w:val="en-US" w:eastAsia="de-DE"/>
        </w:rPr>
        <w:t>……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//@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"Step 14"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f_UT_</w:t>
      </w:r>
      <w:proofErr w:type="gram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RequestPDUSession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(</w:t>
      </w:r>
      <w:proofErr w:type="gram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UT, f_NR5GC_MobileInfo_GetNoOfSessions()+1</w:t>
      </w:r>
      <w:r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,</w:t>
      </w:r>
      <w:r w:rsidRPr="004E6656">
        <w:t xml:space="preserve">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green"/>
          <w:lang w:val="en-US" w:eastAsia="de-DE"/>
        </w:rPr>
        <w:t>pc_APN_ID_Internet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);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 w:eastAsia="de-DE"/>
        </w:rPr>
        <w:t>……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    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//Prose CR needed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f_UT_</w:t>
      </w:r>
      <w:proofErr w:type="gramStart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RequestPDUSession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(</w:t>
      </w:r>
      <w:proofErr w:type="gram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UT, f_NR5GC_MobileInfo_GetNoOfSessions()+1</w:t>
      </w:r>
      <w:r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,</w:t>
      </w:r>
      <w:r w:rsidRPr="004E6656">
        <w:t xml:space="preserve"> </w:t>
      </w:r>
      <w:proofErr w:type="spellStart"/>
      <w:r w:rsidRPr="00694AF9">
        <w:rPr>
          <w:rFonts w:ascii="Courier New" w:hAnsi="Courier New" w:cs="Courier New"/>
          <w:sz w:val="16"/>
          <w:szCs w:val="16"/>
          <w:highlight w:val="green"/>
          <w:lang w:val="en-US" w:eastAsia="de-DE"/>
        </w:rPr>
        <w:t>pc_APN_ID_Internet</w:t>
      </w:r>
      <w:proofErr w:type="spellEnd"/>
      <w:r w:rsidRPr="004E6656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);</w:t>
      </w: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// @sic R5s230217 sic@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  //@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"Step 17" </w:t>
      </w: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:rsidR="00AF3752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 w:firstLine="390"/>
        <w:rPr>
          <w:rFonts w:ascii="Courier New" w:hAnsi="Courier New" w:cs="Courier New"/>
          <w:sz w:val="16"/>
          <w:szCs w:val="16"/>
          <w:lang w:val="en-US" w:eastAsia="de-DE"/>
        </w:rPr>
      </w:pPr>
      <w:proofErr w:type="spell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t_Wait.start</w:t>
      </w:r>
      <w:proofErr w:type="spellEnd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(60.0);</w:t>
      </w:r>
    </w:p>
    <w:p w:rsidR="00AF3752" w:rsidRPr="004E6656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 w:firstLine="390"/>
        <w:rPr>
          <w:rFonts w:ascii="Courier New" w:hAnsi="Courier New" w:cs="Courier New"/>
          <w:sz w:val="16"/>
          <w:szCs w:val="16"/>
          <w:lang w:val="en-US" w:eastAsia="de-DE"/>
        </w:rPr>
      </w:pPr>
      <w:r>
        <w:rPr>
          <w:rFonts w:ascii="Courier New" w:hAnsi="Courier New" w:cs="Courier New"/>
          <w:sz w:val="16"/>
          <w:szCs w:val="16"/>
          <w:lang w:val="en-US" w:eastAsia="de-DE"/>
        </w:rPr>
        <w:t>……</w:t>
      </w:r>
    </w:p>
    <w:p w:rsidR="00AF3752" w:rsidRPr="000A6D77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4E6656">
        <w:rPr>
          <w:rFonts w:ascii="Courier New" w:hAnsi="Courier New" w:cs="Courier New"/>
          <w:sz w:val="16"/>
          <w:szCs w:val="16"/>
          <w:lang w:val="en-US" w:eastAsia="de-DE"/>
        </w:rPr>
        <w:t xml:space="preserve">  </w:t>
      </w:r>
      <w:proofErr w:type="gramStart"/>
      <w:r w:rsidRPr="004E6656">
        <w:rPr>
          <w:rFonts w:ascii="Courier New" w:hAnsi="Courier New" w:cs="Courier New"/>
          <w:sz w:val="16"/>
          <w:szCs w:val="16"/>
          <w:lang w:val="en-US" w:eastAsia="de-DE"/>
        </w:rPr>
        <w:t>}</w:t>
      </w: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</w:t>
      </w:r>
      <w:proofErr w:type="gramEnd"/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&lt;SKIPPED CODE&gt;&gt;</w:t>
      </w:r>
    </w:p>
    <w:p w:rsidR="00D849BD" w:rsidRPr="008974E7" w:rsidRDefault="00D849BD" w:rsidP="00D849BD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1" w:name="_Toc133306969"/>
      <w:r w:rsidRPr="007D079D">
        <w:rPr>
          <w:rFonts w:cs="Arial"/>
          <w:b/>
          <w:color w:val="000000"/>
          <w:lang w:eastAsia="en-GB"/>
        </w:rPr>
        <w:t>TC_10_1_8_1_</w:t>
      </w:r>
      <w:r>
        <w:rPr>
          <w:rFonts w:cs="Arial"/>
          <w:b/>
          <w:color w:val="000000"/>
          <w:lang w:eastAsia="en-GB"/>
        </w:rPr>
        <w:t>NR5GC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F3752" w:rsidTr="002D7B7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752" w:rsidRDefault="00AF3752" w:rsidP="002D7B7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752" w:rsidRDefault="00AF3752" w:rsidP="002D7B78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272341">
              <w:rPr>
                <w:rFonts w:ascii="Arial" w:hAnsi="Arial" w:cs="Arial"/>
                <w:color w:val="000000"/>
                <w:lang w:eastAsia="zh-CN"/>
              </w:rPr>
              <w:t>TC_10_1_8_1_NR5GC</w:t>
            </w:r>
          </w:p>
        </w:tc>
      </w:tr>
      <w:tr w:rsidR="00AF3752" w:rsidTr="002D7B7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752" w:rsidRDefault="00AF3752" w:rsidP="002D7B7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752" w:rsidRPr="005E3DBB" w:rsidRDefault="00AF3752" w:rsidP="002D7B7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noProof/>
              </w:rPr>
              <w:t xml:space="preserve">This testcase has many wait timers, thus the guard timer of 300s is insufficient. This needs to be increased. </w:t>
            </w:r>
          </w:p>
        </w:tc>
      </w:tr>
      <w:tr w:rsidR="00AF3752" w:rsidTr="002D7B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752" w:rsidRDefault="00AF3752" w:rsidP="002D7B7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752" w:rsidRPr="005E3DBB" w:rsidRDefault="00AF3752" w:rsidP="002D7B78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eastAsia="zh-CN"/>
              </w:rPr>
            </w:pPr>
            <w:r>
              <w:rPr>
                <w:noProof/>
              </w:rPr>
              <w:t>Increased the guard timer to 600s.</w:t>
            </w:r>
          </w:p>
        </w:tc>
      </w:tr>
      <w:tr w:rsidR="00AF3752" w:rsidTr="002D7B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752" w:rsidRDefault="00AF3752" w:rsidP="002D7B7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752" w:rsidRDefault="00AF3752" w:rsidP="002D7B78">
            <w:pPr>
              <w:spacing w:after="0"/>
              <w:rPr>
                <w:rFonts w:ascii="Arial" w:hAnsi="Arial" w:cs="Arial"/>
                <w:color w:val="000000"/>
              </w:rPr>
            </w:pPr>
            <w:r w:rsidRPr="00941ECF">
              <w:rPr>
                <w:rFonts w:ascii="Arial" w:hAnsi="Arial" w:cs="Arial"/>
                <w:lang w:val="en-US" w:eastAsia="de-DE"/>
              </w:rPr>
              <w:t>NR5GC_Testsuite</w:t>
            </w:r>
            <w:r w:rsidRPr="005817F9">
              <w:rPr>
                <w:rFonts w:ascii="Arial" w:hAnsi="Arial" w:cs="Arial"/>
                <w:lang w:val="en-US" w:eastAsia="de-DE"/>
              </w:rPr>
              <w:t>.ttcn</w:t>
            </w:r>
          </w:p>
        </w:tc>
      </w:tr>
      <w:tr w:rsidR="00AF3752" w:rsidTr="002D7B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752" w:rsidRDefault="00AF3752" w:rsidP="002D7B78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752" w:rsidRDefault="00297140" w:rsidP="002D7B78">
            <w:pPr>
              <w:rPr>
                <w:rFonts w:ascii="Arial" w:hAnsi="Arial" w:cs="Arial"/>
                <w:highlight w:val="red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bookmarkStart w:id="12" w:name="_GoBack"/>
            <w:bookmarkEnd w:id="12"/>
          </w:p>
        </w:tc>
      </w:tr>
    </w:tbl>
    <w:p w:rsidR="00AF3752" w:rsidRDefault="00AF3752" w:rsidP="00AF3752">
      <w:pPr>
        <w:pStyle w:val="af3"/>
        <w:spacing w:after="0"/>
        <w:ind w:left="432"/>
        <w:rPr>
          <w:rFonts w:ascii="Arial" w:hAnsi="Arial" w:cs="Arial"/>
          <w:b/>
          <w:lang w:eastAsia="en-GB"/>
        </w:rPr>
      </w:pPr>
    </w:p>
    <w:p w:rsidR="00AF3752" w:rsidRPr="00757A31" w:rsidRDefault="00AF3752" w:rsidP="00AF3752">
      <w:pPr>
        <w:pStyle w:val="af3"/>
        <w:spacing w:after="0"/>
        <w:ind w:left="432"/>
        <w:rPr>
          <w:rFonts w:ascii="Arial" w:hAnsi="Arial" w:cs="Arial"/>
          <w:b/>
          <w:lang w:eastAsia="en-GB"/>
        </w:rPr>
      </w:pPr>
      <w:r w:rsidRPr="00757A31">
        <w:rPr>
          <w:rFonts w:ascii="Arial" w:hAnsi="Arial" w:cs="Arial"/>
          <w:b/>
          <w:lang w:eastAsia="en-GB"/>
        </w:rPr>
        <w:t xml:space="preserve">Before </w:t>
      </w:r>
    </w:p>
    <w:p w:rsidR="00AF3752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AF3752" w:rsidRPr="00941ECF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0A6D77">
        <w:rPr>
          <w:rFonts w:ascii="Courier New" w:hAnsi="Courier New" w:cs="Courier New"/>
          <w:sz w:val="16"/>
          <w:szCs w:val="16"/>
          <w:lang w:eastAsia="de-DE"/>
        </w:rPr>
        <w:t xml:space="preserve">  </w:t>
      </w:r>
      <w:proofErr w:type="gram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testcase</w:t>
      </w:r>
      <w:proofErr w:type="gram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TC_10_1_8_1_NR5GC() runs on MTC_NR5GC system SYSTEM_NR5GC {</w:t>
      </w:r>
    </w:p>
    <w:p w:rsidR="00AF3752" w:rsidRPr="00941ECF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// @purpose</w:t>
      </w:r>
    </w:p>
    <w:p w:rsidR="00AF3752" w:rsidRPr="00941ECF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//   NASC / PDU session establishment reject / Maximum number of PDU sessions reached / Back-off timer is neither zero nor deactivated</w:t>
      </w:r>
    </w:p>
    <w:p w:rsidR="00AF3752" w:rsidRPr="00941ECF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gram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var</w:t>
      </w:r>
      <w:proofErr w:type="gram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NR5GC_PTC        v_NR5GC      := null;</w:t>
      </w:r>
    </w:p>
    <w:p w:rsidR="00AF3752" w:rsidRPr="00941ECF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gram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var</w:t>
      </w:r>
      <w:proofErr w:type="gram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IMS_PTC          v_IMS1       := null;</w:t>
      </w:r>
    </w:p>
    <w:p w:rsidR="00AF3752" w:rsidRPr="00941ECF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lastRenderedPageBreak/>
        <w:t xml:space="preserve">    </w:t>
      </w:r>
      <w:proofErr w:type="gram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var</w:t>
      </w:r>
      <w:proofErr w:type="gram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IMS_PTC          v_IMS2       := null;</w:t>
      </w:r>
    </w:p>
    <w:p w:rsidR="00AF3752" w:rsidRPr="00941ECF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</w:t>
      </w:r>
    </w:p>
    <w:p w:rsidR="00AF3752" w:rsidRPr="00941ECF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gram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timer</w:t>
      </w:r>
      <w:proofErr w:type="gram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</w:t>
      </w:r>
      <w:proofErr w:type="spell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t_GuardTimer</w:t>
      </w:r>
      <w:proofErr w:type="spell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:= int2float(</w:t>
      </w:r>
      <w:r w:rsidRPr="00941ECF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300</w:t>
      </w:r>
      <w:r w:rsidRPr="00941ECF">
        <w:rPr>
          <w:rFonts w:ascii="Courier New" w:hAnsi="Courier New" w:cs="Courier New"/>
          <w:sz w:val="16"/>
          <w:szCs w:val="16"/>
          <w:lang w:val="en-US" w:eastAsia="de-DE"/>
        </w:rPr>
        <w:t>);</w:t>
      </w:r>
    </w:p>
    <w:p w:rsidR="00AF3752" w:rsidRPr="00941ECF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</w:t>
      </w:r>
    </w:p>
    <w:p w:rsidR="00AF3752" w:rsidRPr="00941ECF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v_</w:t>
      </w:r>
      <w:proofErr w:type="gram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NR5GC :</w:t>
      </w:r>
      <w:proofErr w:type="gram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= NR5GC_PTC.create("NR5GC") alive;</w:t>
      </w:r>
    </w:p>
    <w:p w:rsidR="00AF3752" w:rsidRPr="00941ECF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</w:t>
      </w:r>
    </w:p>
    <w:p w:rsidR="00AF3752" w:rsidRPr="00941ECF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f_MTC_ConnectPTCs_</w:t>
      </w:r>
      <w:proofErr w:type="gram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NR5GC(</w:t>
      </w:r>
      <w:proofErr w:type="gram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system, v_NR5GC, v_IMS1, v_IMS2);</w:t>
      </w:r>
    </w:p>
    <w:p w:rsidR="00AF3752" w:rsidRPr="00941ECF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</w:t>
      </w:r>
    </w:p>
    <w:p w:rsidR="00AF3752" w:rsidRPr="00941ECF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v_</w:t>
      </w:r>
      <w:proofErr w:type="gram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NR5GC.start(</w:t>
      </w:r>
      <w:proofErr w:type="gram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f_TC_10_1_8_1_NR5GC());</w:t>
      </w:r>
    </w:p>
    <w:p w:rsidR="00AF3752" w:rsidRPr="00941ECF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</w:t>
      </w:r>
    </w:p>
    <w:p w:rsidR="00AF3752" w:rsidRPr="00941ECF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t_GuardTimer.start</w:t>
      </w:r>
      <w:proofErr w:type="spell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;</w:t>
      </w:r>
    </w:p>
    <w:p w:rsidR="00AF3752" w:rsidRPr="00941ECF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</w:t>
      </w:r>
    </w:p>
    <w:p w:rsidR="00AF3752" w:rsidRPr="00941ECF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f_MTC_MainLoop_NR5GC(</w:t>
      </w:r>
      <w:proofErr w:type="spell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t_GuardTimer</w:t>
      </w:r>
      <w:proofErr w:type="spell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);</w:t>
      </w:r>
    </w:p>
    <w:p w:rsidR="00AF3752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}</w:t>
      </w:r>
    </w:p>
    <w:p w:rsidR="00AF3752" w:rsidRPr="00757A31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Arial" w:hAnsi="Arial" w:cs="Arial"/>
          <w:sz w:val="16"/>
          <w:szCs w:val="16"/>
          <w:lang w:eastAsia="zh-CN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AF3752" w:rsidRPr="00757A31" w:rsidRDefault="00AF3752" w:rsidP="00AF3752">
      <w:pPr>
        <w:pStyle w:val="af3"/>
        <w:spacing w:after="0"/>
        <w:ind w:left="432"/>
        <w:rPr>
          <w:rFonts w:ascii="Arial" w:hAnsi="Arial" w:cs="Arial"/>
          <w:b/>
          <w:lang w:eastAsia="en-GB"/>
        </w:rPr>
      </w:pPr>
    </w:p>
    <w:p w:rsidR="00AF3752" w:rsidRPr="00757A31" w:rsidRDefault="00AF3752" w:rsidP="00AF3752">
      <w:pPr>
        <w:pStyle w:val="af3"/>
        <w:spacing w:after="0"/>
        <w:ind w:left="432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</w:p>
    <w:p w:rsidR="00AF3752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AF3752" w:rsidRPr="00941ECF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proofErr w:type="gram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testcase</w:t>
      </w:r>
      <w:proofErr w:type="gram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TC_10_1_8_1_NR5GC() runs on MTC_NR5GC system SYSTEM_NR5GC {</w:t>
      </w:r>
    </w:p>
    <w:p w:rsidR="00AF3752" w:rsidRPr="00941ECF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// @purpose</w:t>
      </w:r>
    </w:p>
    <w:p w:rsidR="00AF3752" w:rsidRPr="00941ECF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//   NASC / PDU session establishment reject / Maximum number of PDU sessions reached / Back-off timer is neither zero nor deactivated</w:t>
      </w:r>
    </w:p>
    <w:p w:rsidR="00AF3752" w:rsidRPr="00941ECF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gram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var</w:t>
      </w:r>
      <w:proofErr w:type="gram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NR5GC_PTC        v_NR5GC      := null;</w:t>
      </w:r>
    </w:p>
    <w:p w:rsidR="00AF3752" w:rsidRPr="00941ECF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gram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var</w:t>
      </w:r>
      <w:proofErr w:type="gram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IMS_PTC          v_IMS1       := null;</w:t>
      </w:r>
    </w:p>
    <w:p w:rsidR="00AF3752" w:rsidRPr="00941ECF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gram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var</w:t>
      </w:r>
      <w:proofErr w:type="gram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IMS_PTC          v_IMS2       := null;</w:t>
      </w:r>
    </w:p>
    <w:p w:rsidR="00AF3752" w:rsidRPr="00941ECF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</w:t>
      </w:r>
    </w:p>
    <w:p w:rsidR="00AF3752" w:rsidRPr="00941ECF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gram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timer</w:t>
      </w:r>
      <w:proofErr w:type="gram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</w:t>
      </w:r>
      <w:proofErr w:type="spell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t_GuardTimer</w:t>
      </w:r>
      <w:proofErr w:type="spell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:= int2float(</w:t>
      </w:r>
      <w:r w:rsidRPr="00941ECF">
        <w:rPr>
          <w:rFonts w:ascii="Courier New" w:hAnsi="Courier New" w:cs="Courier New"/>
          <w:sz w:val="16"/>
          <w:szCs w:val="16"/>
          <w:highlight w:val="green"/>
          <w:lang w:val="en-US" w:eastAsia="de-DE"/>
        </w:rPr>
        <w:t>600</w:t>
      </w:r>
      <w:r w:rsidRPr="00941ECF">
        <w:rPr>
          <w:rFonts w:ascii="Courier New" w:hAnsi="Courier New" w:cs="Courier New"/>
          <w:sz w:val="16"/>
          <w:szCs w:val="16"/>
          <w:lang w:val="en-US" w:eastAsia="de-DE"/>
        </w:rPr>
        <w:t>);</w:t>
      </w:r>
    </w:p>
    <w:p w:rsidR="00AF3752" w:rsidRPr="00941ECF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</w:t>
      </w:r>
    </w:p>
    <w:p w:rsidR="00AF3752" w:rsidRPr="00941ECF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v_</w:t>
      </w:r>
      <w:proofErr w:type="gram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NR5GC :</w:t>
      </w:r>
      <w:proofErr w:type="gram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= NR5GC_PTC.create("NR5GC") alive;</w:t>
      </w:r>
    </w:p>
    <w:p w:rsidR="00AF3752" w:rsidRPr="00941ECF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lastRenderedPageBreak/>
        <w:t xml:space="preserve">  </w:t>
      </w:r>
    </w:p>
    <w:p w:rsidR="00AF3752" w:rsidRPr="00941ECF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f_MTC_ConnectPTCs_</w:t>
      </w:r>
      <w:proofErr w:type="gram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NR5GC(</w:t>
      </w:r>
      <w:proofErr w:type="gram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system, v_NR5GC, v_IMS1, v_IMS2);</w:t>
      </w:r>
    </w:p>
    <w:p w:rsidR="00AF3752" w:rsidRPr="00941ECF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</w:t>
      </w:r>
    </w:p>
    <w:p w:rsidR="00AF3752" w:rsidRPr="00941ECF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v_</w:t>
      </w:r>
      <w:proofErr w:type="gram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NR5GC.start(</w:t>
      </w:r>
      <w:proofErr w:type="gram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f_TC_10_1_8_1_NR5GC());</w:t>
      </w:r>
    </w:p>
    <w:p w:rsidR="00AF3752" w:rsidRPr="00941ECF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</w:t>
      </w:r>
    </w:p>
    <w:p w:rsidR="00AF3752" w:rsidRPr="00941ECF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t_GuardTimer.start</w:t>
      </w:r>
      <w:proofErr w:type="spell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;</w:t>
      </w:r>
    </w:p>
    <w:p w:rsidR="00AF3752" w:rsidRPr="00941ECF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</w:t>
      </w:r>
    </w:p>
    <w:p w:rsidR="00AF3752" w:rsidRPr="00941ECF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  f_MTC_MainLoop_NR5GC(</w:t>
      </w:r>
      <w:proofErr w:type="spellStart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t_GuardTimer</w:t>
      </w:r>
      <w:proofErr w:type="spellEnd"/>
      <w:r w:rsidRPr="00941ECF">
        <w:rPr>
          <w:rFonts w:ascii="Courier New" w:hAnsi="Courier New" w:cs="Courier New"/>
          <w:sz w:val="16"/>
          <w:szCs w:val="16"/>
          <w:lang w:val="en-US" w:eastAsia="de-DE"/>
        </w:rPr>
        <w:t>);</w:t>
      </w:r>
    </w:p>
    <w:p w:rsidR="00AF3752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941ECF">
        <w:rPr>
          <w:rFonts w:ascii="Courier New" w:hAnsi="Courier New" w:cs="Courier New"/>
          <w:sz w:val="16"/>
          <w:szCs w:val="16"/>
          <w:lang w:val="en-US" w:eastAsia="de-DE"/>
        </w:rPr>
        <w:t xml:space="preserve">  }</w:t>
      </w:r>
    </w:p>
    <w:p w:rsidR="00AF3752" w:rsidRPr="000A6D77" w:rsidRDefault="00AF3752" w:rsidP="00AF3752">
      <w:pPr>
        <w:pStyle w:val="af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F84478" w:rsidRDefault="00F84478" w:rsidP="00F84478">
      <w:pPr>
        <w:rPr>
          <w:lang w:eastAsia="en-GB"/>
        </w:rPr>
      </w:pPr>
    </w:p>
    <w:sectPr w:rsidR="00F84478" w:rsidSect="00D268E5">
      <w:headerReference w:type="even" r:id="rId24"/>
      <w:headerReference w:type="default" r:id="rId25"/>
      <w:headerReference w:type="first" r:id="rId2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660" w:rsidRDefault="009E5660">
      <w:r>
        <w:separator/>
      </w:r>
    </w:p>
  </w:endnote>
  <w:endnote w:type="continuationSeparator" w:id="0">
    <w:p w:rsidR="009E5660" w:rsidRDefault="009E5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C0E" w:rsidRDefault="00383C0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C0E" w:rsidRDefault="00383C0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C0E" w:rsidRDefault="00383C0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660" w:rsidRDefault="009E5660">
      <w:r>
        <w:separator/>
      </w:r>
    </w:p>
  </w:footnote>
  <w:footnote w:type="continuationSeparator" w:id="0">
    <w:p w:rsidR="009E5660" w:rsidRDefault="009E56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说明: 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C0E" w:rsidRDefault="00383C0E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说明: 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C0E" w:rsidRDefault="00383C0E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说明: 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C0E" w:rsidRDefault="00383C0E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说明: 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C0E" w:rsidRDefault="00383C0E">
    <w:pPr>
      <w:pStyle w:val="a4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说明: 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C0E" w:rsidRDefault="00383C0E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说明: 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>
    <w:nsid w:val="004D2CEE"/>
    <w:multiLevelType w:val="hybridMultilevel"/>
    <w:tmpl w:val="887ED3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40088F"/>
    <w:multiLevelType w:val="hybridMultilevel"/>
    <w:tmpl w:val="9B94FEBA"/>
    <w:lvl w:ilvl="0" w:tplc="12267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8D7D3A"/>
    <w:multiLevelType w:val="hybridMultilevel"/>
    <w:tmpl w:val="84DEE0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AA6F76"/>
    <w:multiLevelType w:val="hybridMultilevel"/>
    <w:tmpl w:val="588A1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E011CA"/>
    <w:multiLevelType w:val="hybridMultilevel"/>
    <w:tmpl w:val="AA1C92C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053A2D"/>
    <w:multiLevelType w:val="hybridMultilevel"/>
    <w:tmpl w:val="3E640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642687"/>
    <w:multiLevelType w:val="hybridMultilevel"/>
    <w:tmpl w:val="92AC7E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B26CAB"/>
    <w:multiLevelType w:val="hybridMultilevel"/>
    <w:tmpl w:val="991095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3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81120D"/>
    <w:multiLevelType w:val="hybridMultilevel"/>
    <w:tmpl w:val="092C177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AB6EE8"/>
    <w:multiLevelType w:val="hybridMultilevel"/>
    <w:tmpl w:val="3036DABC"/>
    <w:lvl w:ilvl="0" w:tplc="D8A277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A0300E2"/>
    <w:multiLevelType w:val="hybridMultilevel"/>
    <w:tmpl w:val="8E2A4E9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AD6BA8"/>
    <w:multiLevelType w:val="hybridMultilevel"/>
    <w:tmpl w:val="1A36C86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7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F07B66"/>
    <w:multiLevelType w:val="hybridMultilevel"/>
    <w:tmpl w:val="8D9E47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904FDD"/>
    <w:multiLevelType w:val="hybridMultilevel"/>
    <w:tmpl w:val="604CDB5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4B51D82"/>
    <w:multiLevelType w:val="hybridMultilevel"/>
    <w:tmpl w:val="3866E940"/>
    <w:lvl w:ilvl="0" w:tplc="E61C8002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127248"/>
    <w:multiLevelType w:val="hybridMultilevel"/>
    <w:tmpl w:val="D1EE1158"/>
    <w:lvl w:ilvl="0" w:tplc="E4A29B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3"/>
  </w:num>
  <w:num w:numId="4">
    <w:abstractNumId w:val="22"/>
  </w:num>
  <w:num w:numId="5">
    <w:abstractNumId w:val="0"/>
  </w:num>
  <w:num w:numId="6">
    <w:abstractNumId w:val="36"/>
  </w:num>
  <w:num w:numId="7">
    <w:abstractNumId w:val="23"/>
  </w:num>
  <w:num w:numId="8">
    <w:abstractNumId w:val="1"/>
  </w:num>
  <w:num w:numId="9">
    <w:abstractNumId w:val="14"/>
  </w:num>
  <w:num w:numId="10">
    <w:abstractNumId w:val="7"/>
  </w:num>
  <w:num w:numId="11">
    <w:abstractNumId w:val="29"/>
  </w:num>
  <w:num w:numId="12">
    <w:abstractNumId w:val="16"/>
  </w:num>
  <w:num w:numId="13">
    <w:abstractNumId w:val="40"/>
  </w:num>
  <w:num w:numId="14">
    <w:abstractNumId w:val="46"/>
  </w:num>
  <w:num w:numId="15">
    <w:abstractNumId w:val="30"/>
  </w:num>
  <w:num w:numId="16">
    <w:abstractNumId w:val="43"/>
  </w:num>
  <w:num w:numId="17">
    <w:abstractNumId w:val="31"/>
  </w:num>
  <w:num w:numId="18">
    <w:abstractNumId w:val="20"/>
  </w:num>
  <w:num w:numId="19">
    <w:abstractNumId w:val="37"/>
  </w:num>
  <w:num w:numId="20">
    <w:abstractNumId w:val="38"/>
  </w:num>
  <w:num w:numId="21">
    <w:abstractNumId w:val="4"/>
  </w:num>
  <w:num w:numId="22">
    <w:abstractNumId w:val="44"/>
  </w:num>
  <w:num w:numId="23">
    <w:abstractNumId w:val="26"/>
  </w:num>
  <w:num w:numId="24">
    <w:abstractNumId w:val="11"/>
  </w:num>
  <w:num w:numId="25">
    <w:abstractNumId w:val="19"/>
  </w:num>
  <w:num w:numId="26">
    <w:abstractNumId w:val="8"/>
  </w:num>
  <w:num w:numId="27">
    <w:abstractNumId w:val="34"/>
  </w:num>
  <w:num w:numId="28">
    <w:abstractNumId w:val="25"/>
  </w:num>
  <w:num w:numId="29">
    <w:abstractNumId w:val="24"/>
  </w:num>
  <w:num w:numId="30">
    <w:abstractNumId w:val="9"/>
  </w:num>
  <w:num w:numId="31">
    <w:abstractNumId w:val="15"/>
  </w:num>
  <w:num w:numId="32">
    <w:abstractNumId w:val="28"/>
  </w:num>
  <w:num w:numId="33">
    <w:abstractNumId w:val="45"/>
  </w:num>
  <w:num w:numId="34">
    <w:abstractNumId w:val="5"/>
  </w:num>
  <w:num w:numId="35">
    <w:abstractNumId w:val="39"/>
  </w:num>
  <w:num w:numId="36">
    <w:abstractNumId w:val="6"/>
  </w:num>
  <w:num w:numId="37">
    <w:abstractNumId w:val="18"/>
  </w:num>
  <w:num w:numId="38">
    <w:abstractNumId w:val="17"/>
  </w:num>
  <w:num w:numId="39">
    <w:abstractNumId w:val="32"/>
  </w:num>
  <w:num w:numId="40">
    <w:abstractNumId w:val="3"/>
  </w:num>
  <w:num w:numId="41">
    <w:abstractNumId w:val="42"/>
  </w:num>
  <w:num w:numId="42">
    <w:abstractNumId w:val="35"/>
  </w:num>
  <w:num w:numId="43">
    <w:abstractNumId w:val="12"/>
  </w:num>
  <w:num w:numId="44">
    <w:abstractNumId w:val="27"/>
  </w:num>
  <w:num w:numId="45">
    <w:abstractNumId w:val="41"/>
  </w:num>
  <w:num w:numId="46">
    <w:abstractNumId w:val="2"/>
  </w:num>
  <w:num w:numId="47">
    <w:abstractNumId w:val="33"/>
  </w:num>
  <w:num w:numId="48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4"/>
    <w:rsid w:val="00001934"/>
    <w:rsid w:val="00003CC2"/>
    <w:rsid w:val="00003EA3"/>
    <w:rsid w:val="00004509"/>
    <w:rsid w:val="00004DAD"/>
    <w:rsid w:val="000055ED"/>
    <w:rsid w:val="00005DD9"/>
    <w:rsid w:val="00005DFA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F0F9C"/>
    <w:rsid w:val="000F101F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9158E"/>
    <w:rsid w:val="00192038"/>
    <w:rsid w:val="00192C46"/>
    <w:rsid w:val="001A08B3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0AE9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140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1BA5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DA"/>
    <w:rsid w:val="003220BE"/>
    <w:rsid w:val="0032780E"/>
    <w:rsid w:val="0033008C"/>
    <w:rsid w:val="003319D5"/>
    <w:rsid w:val="00333430"/>
    <w:rsid w:val="00333A81"/>
    <w:rsid w:val="00333B12"/>
    <w:rsid w:val="00335FEE"/>
    <w:rsid w:val="003370C4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81218"/>
    <w:rsid w:val="00383C0E"/>
    <w:rsid w:val="003842CD"/>
    <w:rsid w:val="003867ED"/>
    <w:rsid w:val="00386DF4"/>
    <w:rsid w:val="003879CE"/>
    <w:rsid w:val="003918E6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A4BD9"/>
    <w:rsid w:val="004A65AE"/>
    <w:rsid w:val="004A7F8E"/>
    <w:rsid w:val="004B0C24"/>
    <w:rsid w:val="004B38ED"/>
    <w:rsid w:val="004B3A88"/>
    <w:rsid w:val="004B509F"/>
    <w:rsid w:val="004B536F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C2571"/>
    <w:rsid w:val="005C61A5"/>
    <w:rsid w:val="005C6231"/>
    <w:rsid w:val="005C7D14"/>
    <w:rsid w:val="005D0FC8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3D9A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5FF9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079D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14D6"/>
    <w:rsid w:val="008E20AC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FC"/>
    <w:rsid w:val="00907DA0"/>
    <w:rsid w:val="0091022C"/>
    <w:rsid w:val="0091263F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FDD"/>
    <w:rsid w:val="009715FE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E5660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28B1"/>
    <w:rsid w:val="00A73384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6230"/>
    <w:rsid w:val="00AF03DE"/>
    <w:rsid w:val="00AF172F"/>
    <w:rsid w:val="00AF1E6A"/>
    <w:rsid w:val="00AF3752"/>
    <w:rsid w:val="00AF3D3C"/>
    <w:rsid w:val="00AF40D7"/>
    <w:rsid w:val="00AF512C"/>
    <w:rsid w:val="00AF7C6D"/>
    <w:rsid w:val="00B02C1B"/>
    <w:rsid w:val="00B036C9"/>
    <w:rsid w:val="00B047FD"/>
    <w:rsid w:val="00B114F7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5C85"/>
    <w:rsid w:val="00B5763F"/>
    <w:rsid w:val="00B5782B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60C"/>
    <w:rsid w:val="00BB2ACA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849BD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5D98"/>
    <w:rsid w:val="00F26DAD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3283"/>
    <w:rsid w:val="00F572EC"/>
    <w:rsid w:val="00F635F0"/>
    <w:rsid w:val="00F64AD2"/>
    <w:rsid w:val="00F64BBD"/>
    <w:rsid w:val="00F67174"/>
    <w:rsid w:val="00F67E1B"/>
    <w:rsid w:val="00F71329"/>
    <w:rsid w:val="00F73D34"/>
    <w:rsid w:val="00F74751"/>
    <w:rsid w:val="00F80452"/>
    <w:rsid w:val="00F824A4"/>
    <w:rsid w:val="00F829B4"/>
    <w:rsid w:val="00F84478"/>
    <w:rsid w:val="00F9014C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42E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6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C94DFE"/>
    <w:pPr>
      <w:ind w:left="720"/>
    </w:pPr>
  </w:style>
  <w:style w:type="character" w:customStyle="1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2Char">
    <w:name w:val="标题 2 Char"/>
    <w:aliases w:val="Head2A Char,2 Char,H2 Char,h2 Char"/>
    <w:link w:val="2"/>
    <w:rsid w:val="00C15688"/>
    <w:rPr>
      <w:rFonts w:ascii="Arial" w:hAnsi="Arial"/>
      <w:sz w:val="32"/>
      <w:lang w:val="en-GB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1"/>
    <w:rsid w:val="00A01CF2"/>
    <w:rPr>
      <w:rFonts w:ascii="Arial" w:hAnsi="Arial"/>
      <w:sz w:val="36"/>
      <w:lang w:val="en-GB"/>
    </w:rPr>
  </w:style>
  <w:style w:type="character" w:customStyle="1" w:styleId="3Char">
    <w:name w:val="标题 3 Char"/>
    <w:aliases w:val="Underrubrik2 Char,H3 Char,0H Char,h3 Char,no break Char"/>
    <w:link w:val="3"/>
    <w:rsid w:val="00A01CF2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A01CF2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A01CF2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A01CF2"/>
    <w:rPr>
      <w:rFonts w:ascii="Arial" w:hAnsi="Arial"/>
      <w:lang w:val="en-GB"/>
    </w:rPr>
  </w:style>
  <w:style w:type="character" w:customStyle="1" w:styleId="7Char">
    <w:name w:val="标题 7 Char"/>
    <w:link w:val="7"/>
    <w:rsid w:val="00A01CF2"/>
    <w:rPr>
      <w:rFonts w:ascii="Arial" w:hAnsi="Arial"/>
      <w:lang w:val="en-GB"/>
    </w:rPr>
  </w:style>
  <w:style w:type="character" w:customStyle="1" w:styleId="8Char">
    <w:name w:val="标题 8 Char"/>
    <w:link w:val="8"/>
    <w:rsid w:val="00A01CF2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A01CF2"/>
    <w:rPr>
      <w:rFonts w:ascii="Arial" w:hAnsi="Arial"/>
      <w:sz w:val="36"/>
      <w:lang w:val="en-GB"/>
    </w:rPr>
  </w:style>
  <w:style w:type="character" w:customStyle="1" w:styleId="Char">
    <w:name w:val="页眉 Char"/>
    <w:link w:val="a4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Char0">
    <w:name w:val="脚注文本 Char"/>
    <w:link w:val="a6"/>
    <w:semiHidden/>
    <w:rsid w:val="00A01CF2"/>
    <w:rPr>
      <w:rFonts w:ascii="Times New Roman" w:hAnsi="Times New Roman"/>
      <w:sz w:val="16"/>
      <w:lang w:val="en-GB"/>
    </w:rPr>
  </w:style>
  <w:style w:type="character" w:customStyle="1" w:styleId="Char1">
    <w:name w:val="页脚 Char"/>
    <w:link w:val="a9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har2">
    <w:name w:val="批注文字 Char"/>
    <w:link w:val="ac"/>
    <w:semiHidden/>
    <w:rsid w:val="00A01CF2"/>
    <w:rPr>
      <w:rFonts w:ascii="Times New Roman" w:hAnsi="Times New Roman"/>
      <w:lang w:val="en-GB"/>
    </w:rPr>
  </w:style>
  <w:style w:type="character" w:customStyle="1" w:styleId="Char3">
    <w:name w:val="批注框文本 Char"/>
    <w:link w:val="ae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har4">
    <w:name w:val="批注主题 Char"/>
    <w:link w:val="af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4">
    <w:name w:val="Placeholder Text"/>
    <w:basedOn w:val="a0"/>
    <w:uiPriority w:val="99"/>
    <w:unhideWhenUsed/>
    <w:rsid w:val="00584659"/>
    <w:rPr>
      <w:vanish/>
      <w:color w:val="AEB5BB"/>
    </w:rPr>
  </w:style>
  <w:style w:type="paragraph" w:styleId="af5">
    <w:name w:val="No Spacing"/>
    <w:basedOn w:val="a"/>
    <w:link w:val="Char7"/>
    <w:uiPriority w:val="1"/>
    <w:qFormat/>
    <w:rsid w:val="00584659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af5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42E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6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C94DFE"/>
    <w:pPr>
      <w:ind w:left="720"/>
    </w:pPr>
  </w:style>
  <w:style w:type="character" w:customStyle="1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2Char">
    <w:name w:val="标题 2 Char"/>
    <w:aliases w:val="Head2A Char,2 Char,H2 Char,h2 Char"/>
    <w:link w:val="2"/>
    <w:rsid w:val="00C15688"/>
    <w:rPr>
      <w:rFonts w:ascii="Arial" w:hAnsi="Arial"/>
      <w:sz w:val="32"/>
      <w:lang w:val="en-GB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1"/>
    <w:rsid w:val="00A01CF2"/>
    <w:rPr>
      <w:rFonts w:ascii="Arial" w:hAnsi="Arial"/>
      <w:sz w:val="36"/>
      <w:lang w:val="en-GB"/>
    </w:rPr>
  </w:style>
  <w:style w:type="character" w:customStyle="1" w:styleId="3Char">
    <w:name w:val="标题 3 Char"/>
    <w:aliases w:val="Underrubrik2 Char,H3 Char,0H Char,h3 Char,no break Char"/>
    <w:link w:val="3"/>
    <w:rsid w:val="00A01CF2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A01CF2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A01CF2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A01CF2"/>
    <w:rPr>
      <w:rFonts w:ascii="Arial" w:hAnsi="Arial"/>
      <w:lang w:val="en-GB"/>
    </w:rPr>
  </w:style>
  <w:style w:type="character" w:customStyle="1" w:styleId="7Char">
    <w:name w:val="标题 7 Char"/>
    <w:link w:val="7"/>
    <w:rsid w:val="00A01CF2"/>
    <w:rPr>
      <w:rFonts w:ascii="Arial" w:hAnsi="Arial"/>
      <w:lang w:val="en-GB"/>
    </w:rPr>
  </w:style>
  <w:style w:type="character" w:customStyle="1" w:styleId="8Char">
    <w:name w:val="标题 8 Char"/>
    <w:link w:val="8"/>
    <w:rsid w:val="00A01CF2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A01CF2"/>
    <w:rPr>
      <w:rFonts w:ascii="Arial" w:hAnsi="Arial"/>
      <w:sz w:val="36"/>
      <w:lang w:val="en-GB"/>
    </w:rPr>
  </w:style>
  <w:style w:type="character" w:customStyle="1" w:styleId="Char">
    <w:name w:val="页眉 Char"/>
    <w:link w:val="a4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Char0">
    <w:name w:val="脚注文本 Char"/>
    <w:link w:val="a6"/>
    <w:semiHidden/>
    <w:rsid w:val="00A01CF2"/>
    <w:rPr>
      <w:rFonts w:ascii="Times New Roman" w:hAnsi="Times New Roman"/>
      <w:sz w:val="16"/>
      <w:lang w:val="en-GB"/>
    </w:rPr>
  </w:style>
  <w:style w:type="character" w:customStyle="1" w:styleId="Char1">
    <w:name w:val="页脚 Char"/>
    <w:link w:val="a9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har2">
    <w:name w:val="批注文字 Char"/>
    <w:link w:val="ac"/>
    <w:semiHidden/>
    <w:rsid w:val="00A01CF2"/>
    <w:rPr>
      <w:rFonts w:ascii="Times New Roman" w:hAnsi="Times New Roman"/>
      <w:lang w:val="en-GB"/>
    </w:rPr>
  </w:style>
  <w:style w:type="character" w:customStyle="1" w:styleId="Char3">
    <w:name w:val="批注框文本 Char"/>
    <w:link w:val="ae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har4">
    <w:name w:val="批注主题 Char"/>
    <w:link w:val="af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4">
    <w:name w:val="Placeholder Text"/>
    <w:basedOn w:val="a0"/>
    <w:uiPriority w:val="99"/>
    <w:unhideWhenUsed/>
    <w:rsid w:val="00584659"/>
    <w:rPr>
      <w:vanish/>
      <w:color w:val="AEB5BB"/>
    </w:rPr>
  </w:style>
  <w:style w:type="paragraph" w:styleId="af5">
    <w:name w:val="No Spacing"/>
    <w:basedOn w:val="a"/>
    <w:link w:val="Char7"/>
    <w:uiPriority w:val="1"/>
    <w:qFormat/>
    <w:rsid w:val="00584659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af5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8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90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yperlink" Target="mailto:parikshit.bhise@rohde-schwarz.com" TargetMode="Externa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H4VU7HTV54JD-1231737843-961</_dlc_DocId>
    <_dlc_DocIdUrl xmlns="05fef6b6-48ff-4793-a586-dff4857ec2fd">
      <Url>https://sharepoint.rsint.net/teams/MRT_Dev/_layouts/15/DocIdRedir.aspx?ID=H4VU7HTV54JD-1231737843-961</Url>
      <Description>H4VU7HTV54JD-1231737843-961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65DC1-5584-413E-88A7-4C8EB901DF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7430F2-F59B-4293-8900-0FA477A2D940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0F816967-8BED-42D0-8FF2-0CC9D8C3E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72F193-BBC6-4473-9D78-1EEAC4BFF85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688911B-5C36-4230-BFE9-D5A41E29A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1338</Words>
  <Characters>7631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DAPS TC - 8.1.4.3.X CR</vt:lpstr>
      <vt:lpstr>MTG_TITLE</vt:lpstr>
    </vt:vector>
  </TitlesOfParts>
  <Company>3GPP Support Team</Company>
  <LinksUpToDate>false</LinksUpToDate>
  <CharactersWithSpaces>8952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DAPS TC - 8.1.4.3.X CR</dc:title>
  <dc:creator>Michael Sanders, John M Meredith</dc:creator>
  <cp:lastModifiedBy>WANGYUFEI</cp:lastModifiedBy>
  <cp:revision>2</cp:revision>
  <cp:lastPrinted>1900-12-31T16:00:00Z</cp:lastPrinted>
  <dcterms:created xsi:type="dcterms:W3CDTF">2023-04-28T02:20:00Z</dcterms:created>
  <dcterms:modified xsi:type="dcterms:W3CDTF">2023-04-28T02:20:00Z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c1b2da75-5881-4acf-af1a-83b8ed924028</vt:lpwstr>
  </property>
</Properties>
</file>