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0DBCC" w14:textId="77777777" w:rsidR="0048156E" w:rsidRDefault="0048156E" w:rsidP="00481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R5s230353</w:t>
        </w:r>
      </w:fldSimple>
    </w:p>
    <w:p w14:paraId="3A5D11E1" w14:textId="77777777" w:rsidR="0048156E" w:rsidRDefault="0048156E" w:rsidP="004815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56E" w14:paraId="18928F36" w14:textId="7777777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3A661" w14:textId="77777777" w:rsidR="0048156E" w:rsidRDefault="0048156E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156E" w14:paraId="3B5662FF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CD864" w14:textId="77777777" w:rsidR="0048156E" w:rsidRDefault="0048156E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156E" w14:paraId="0DD9A93E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0B556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4A871A0D" w14:textId="77777777" w:rsidTr="002D7B78">
        <w:tc>
          <w:tcPr>
            <w:tcW w:w="142" w:type="dxa"/>
            <w:tcBorders>
              <w:left w:val="single" w:sz="4" w:space="0" w:color="auto"/>
            </w:tcBorders>
          </w:tcPr>
          <w:p w14:paraId="723E72E2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CA2D41" w14:textId="77777777" w:rsidR="0048156E" w:rsidRPr="00410371" w:rsidRDefault="0048156E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736F8D8" w14:textId="77777777" w:rsidR="0048156E" w:rsidRDefault="0048156E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F55554" w14:textId="77777777" w:rsidR="0048156E" w:rsidRPr="00410371" w:rsidRDefault="0048156E" w:rsidP="002D7B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3069</w:t>
              </w:r>
            </w:fldSimple>
          </w:p>
        </w:tc>
        <w:tc>
          <w:tcPr>
            <w:tcW w:w="709" w:type="dxa"/>
          </w:tcPr>
          <w:p w14:paraId="38D74FB5" w14:textId="77777777" w:rsidR="0048156E" w:rsidRDefault="0048156E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19A494" w14:textId="77777777" w:rsidR="0048156E" w:rsidRPr="00410371" w:rsidRDefault="0048156E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CB82BA" w14:textId="77777777" w:rsidR="0048156E" w:rsidRDefault="0048156E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6305EB" w14:textId="77777777" w:rsidR="0048156E" w:rsidRPr="00410371" w:rsidRDefault="0048156E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E6D505" w14:textId="77777777" w:rsidR="0048156E" w:rsidRDefault="0048156E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48156E" w14:paraId="497A72B6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F3AAA" w14:textId="77777777" w:rsidR="0048156E" w:rsidRDefault="0048156E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48156E" w14:paraId="1039A9DF" w14:textId="7777777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F799E" w14:textId="77777777" w:rsidR="0048156E" w:rsidRPr="00F25D98" w:rsidRDefault="0048156E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156E" w14:paraId="3BB5092F" w14:textId="77777777" w:rsidTr="002D7B78">
        <w:tc>
          <w:tcPr>
            <w:tcW w:w="9641" w:type="dxa"/>
            <w:gridSpan w:val="9"/>
          </w:tcPr>
          <w:p w14:paraId="0F369313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2E1C47" w14:textId="77777777" w:rsidR="0048156E" w:rsidRDefault="0048156E" w:rsidP="004815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56E" w14:paraId="2ECA52B2" w14:textId="77777777" w:rsidTr="002D7B78">
        <w:tc>
          <w:tcPr>
            <w:tcW w:w="2835" w:type="dxa"/>
          </w:tcPr>
          <w:p w14:paraId="22FF9F38" w14:textId="77777777" w:rsidR="0048156E" w:rsidRDefault="0048156E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BEF80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6FD844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88F94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909AB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34A3FD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83E399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F3163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65D6A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D3506E" w14:textId="77777777" w:rsidR="0048156E" w:rsidRDefault="0048156E" w:rsidP="004815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56E" w14:paraId="57269544" w14:textId="77777777" w:rsidTr="002D7B78">
        <w:tc>
          <w:tcPr>
            <w:tcW w:w="9640" w:type="dxa"/>
            <w:gridSpan w:val="11"/>
          </w:tcPr>
          <w:p w14:paraId="1FC156AB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A63F5AC" w14:textId="7777777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945EA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C17A4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9.1.2.1</w:t>
              </w:r>
            </w:fldSimple>
          </w:p>
        </w:tc>
      </w:tr>
      <w:tr w:rsidR="0048156E" w14:paraId="193B41ED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67D4B481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D9DCA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49FC0243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15CD806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81720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8156E" w14:paraId="6DB2BAC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63EFA3CC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BB2AE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8156E" w14:paraId="4197A785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7CB4C1B4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80D01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0E4D8A14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72027015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92BC81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5689D7" w14:textId="77777777" w:rsidR="0048156E" w:rsidRDefault="0048156E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2C2F0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D561E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8156E" w14:paraId="475E7699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4FB6D830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088BF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DAE307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43CA4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722CA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951E967" w14:textId="7777777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8B5E9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675575" w14:textId="77777777" w:rsidR="0048156E" w:rsidRDefault="0048156E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462A9E" w14:textId="77777777" w:rsidR="0048156E" w:rsidRDefault="0048156E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DC352" w14:textId="77777777" w:rsidR="0048156E" w:rsidRDefault="0048156E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AE50C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8156E" w14:paraId="3C3175B0" w14:textId="7777777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411C6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DAAE6C" w14:textId="77777777" w:rsidR="0048156E" w:rsidRDefault="0048156E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6248BE" w14:textId="77777777" w:rsidR="0048156E" w:rsidRDefault="0048156E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D5CE5" w14:textId="77777777" w:rsidR="0048156E" w:rsidRPr="007C2097" w:rsidRDefault="0048156E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8156E" w14:paraId="61140486" w14:textId="77777777" w:rsidTr="002D7B78">
        <w:tc>
          <w:tcPr>
            <w:tcW w:w="1843" w:type="dxa"/>
          </w:tcPr>
          <w:p w14:paraId="507CB921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6F8CF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3B77434B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E7506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3A43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 at Step 7 the Security Mode Command message is sent with old security context.</w:t>
            </w:r>
          </w:p>
          <w:p w14:paraId="3AFEFBAA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in this testcase, a full security context has never been established : In preamble there s a Registration REJ.</w:t>
            </w:r>
          </w:p>
          <w:p w14:paraId="63097901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24.501 cl 5.4.2.5,</w:t>
            </w:r>
          </w:p>
          <w:p w14:paraId="7D7409CE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67A919FF" w14:textId="77777777" w:rsidR="0048156E" w:rsidRPr="00D02891" w:rsidRDefault="0048156E" w:rsidP="0048156E">
            <w:pPr>
              <w:rPr>
                <w:i/>
              </w:rPr>
            </w:pPr>
            <w:r w:rsidRPr="00D02891">
              <w:rPr>
                <w:i/>
              </w:rPr>
              <w:t xml:space="preserve">Upon receipt of the SECURITY MODE REJECT message, the AMF shall stop timer T3560. The AMF shall also </w:t>
            </w:r>
            <w:r w:rsidRPr="00D02891">
              <w:rPr>
                <w:i/>
                <w:highlight w:val="yellow"/>
              </w:rPr>
              <w:t>abort</w:t>
            </w:r>
            <w:r w:rsidRPr="00D02891">
              <w:rPr>
                <w:i/>
              </w:rPr>
              <w:t xml:space="preserve"> the ongoing procedure that triggered the initiation of the NAS security mode control procedure.</w:t>
            </w:r>
          </w:p>
          <w:p w14:paraId="5D5736B5" w14:textId="77777777" w:rsidR="0048156E" w:rsidRPr="00D02891" w:rsidRDefault="0048156E" w:rsidP="0048156E">
            <w:pPr>
              <w:rPr>
                <w:i/>
                <w:lang w:eastAsia="ko-KR"/>
              </w:rPr>
            </w:pPr>
            <w:r w:rsidRPr="00D02891">
              <w:rPr>
                <w:i/>
                <w:lang w:eastAsia="ko-KR"/>
              </w:rPr>
              <w:t xml:space="preserve">Both the UE and the AMF shall apply the 5G NAS security context in use before the initiation of the security mode control procedure, </w:t>
            </w:r>
            <w:r w:rsidRPr="00D02891">
              <w:rPr>
                <w:i/>
                <w:highlight w:val="yellow"/>
                <w:lang w:eastAsia="ko-KR"/>
              </w:rPr>
              <w:t>if any</w:t>
            </w:r>
            <w:r w:rsidRPr="00D02891">
              <w:rPr>
                <w:i/>
                <w:lang w:eastAsia="ko-KR"/>
              </w:rPr>
              <w:t>, to protect the SECURITY MODE REJECT message and any other subsequent messages according to the rules in subclause 4.4.4 and 4.4.5.</w:t>
            </w:r>
          </w:p>
          <w:p w14:paraId="75DAAD3F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61352E84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present, the SS is not aborting the procedure : it still makes use of the partial security context created during Auth and Ciphering steps before Step 3 in Prose.</w:t>
            </w:r>
          </w:p>
          <w:p w14:paraId="504655B2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</w:p>
          <w:p w14:paraId="35525C0A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in-line with the above quoted 24.501 clause. </w:t>
            </w:r>
          </w:p>
          <w:p w14:paraId="57DC5A0B" w14:textId="77777777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156E" w14:paraId="3A476406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D7247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60C6C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4505AA22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51D62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1C55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perform Authentication &amp; Ciphering before Step 7. New Steps 6A and 6B are introduced for this purpose. </w:t>
            </w:r>
          </w:p>
          <w:p w14:paraId="601BC4E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 at RAN5#99.</w:t>
            </w:r>
          </w:p>
          <w:p w14:paraId="245D1A19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this will not have any impact on TP2, and will make the prose more inline with 24.501.</w:t>
            </w:r>
          </w:p>
          <w:p w14:paraId="0DD52553" w14:textId="22BEFE8F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 changes made to implement this are highlighted below.</w:t>
            </w:r>
          </w:p>
        </w:tc>
      </w:tr>
      <w:tr w:rsidR="0048156E" w14:paraId="4AA7D4F0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CB10C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0D2E7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209C84B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0E00B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FCC34" w14:textId="143886BF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48156E" w14:paraId="1A2F9BAE" w14:textId="77777777" w:rsidTr="002D7B78">
        <w:tc>
          <w:tcPr>
            <w:tcW w:w="2694" w:type="dxa"/>
            <w:gridSpan w:val="2"/>
          </w:tcPr>
          <w:p w14:paraId="7C55EA8A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13B5BC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9A2C1AD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42666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1D5C6" w14:textId="57961C36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9.1.2.1.NR5GC</w:t>
            </w:r>
          </w:p>
        </w:tc>
      </w:tr>
      <w:tr w:rsidR="0048156E" w14:paraId="0A787107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0540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F6EBF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1709089F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4D2A3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1A0C9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23C99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BA3E8" w14:textId="77777777" w:rsidR="0048156E" w:rsidRDefault="0048156E" w:rsidP="004815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BCB75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56E" w14:paraId="20C716DF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6951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1330D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03F68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D4FC6" w14:textId="77777777" w:rsidR="0048156E" w:rsidRDefault="0048156E" w:rsidP="004815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A345A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56E" w14:paraId="796EC61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52901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2C37B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47C3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17C3E8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35A5E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48156E" w14:paraId="3BC84EA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2BA53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C4C3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3590A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5B933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AD8B4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56E" w14:paraId="59343514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F2229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E342B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</w:p>
        </w:tc>
      </w:tr>
      <w:tr w:rsidR="0048156E" w14:paraId="76E3D81C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529D7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F452" w14:textId="77777777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156E" w:rsidRPr="008863B9" w14:paraId="7627201D" w14:textId="77777777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6A0C9" w14:textId="77777777" w:rsidR="0048156E" w:rsidRPr="008863B9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B3072D" w14:textId="77777777" w:rsidR="0048156E" w:rsidRPr="008863B9" w:rsidRDefault="0048156E" w:rsidP="004815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156E" w14:paraId="71C87318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7DF69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2A81F" w14:textId="77777777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B7508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D984F43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5947B" w14:textId="77777777" w:rsidR="009478EE" w:rsidRDefault="009478EE" w:rsidP="009478EE">
      <w:pPr>
        <w:rPr>
          <w:noProof/>
        </w:rPr>
      </w:pPr>
    </w:p>
    <w:p w14:paraId="27BE2D0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322268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9DC72AE" w14:textId="465E5E29" w:rsidR="0048156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156E" w:rsidRPr="00BD3196">
        <w:rPr>
          <w:rFonts w:ascii="Arial" w:hAnsi="Arial" w:cs="Arial"/>
          <w:iCs/>
        </w:rPr>
        <w:t>Table of Contents</w:t>
      </w:r>
      <w:r w:rsidR="0048156E">
        <w:tab/>
      </w:r>
      <w:r w:rsidR="0048156E">
        <w:fldChar w:fldCharType="begin"/>
      </w:r>
      <w:r w:rsidR="0048156E">
        <w:instrText xml:space="preserve"> PAGEREF _Toc133222685 \h </w:instrText>
      </w:r>
      <w:r w:rsidR="0048156E">
        <w:fldChar w:fldCharType="separate"/>
      </w:r>
      <w:r w:rsidR="0048156E">
        <w:t>3</w:t>
      </w:r>
      <w:r w:rsidR="0048156E">
        <w:fldChar w:fldCharType="end"/>
      </w:r>
    </w:p>
    <w:p w14:paraId="39284AD6" w14:textId="43DC01EC" w:rsidR="0048156E" w:rsidRDefault="0048156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31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31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_Toc133222686 \h </w:instrText>
      </w:r>
      <w:r>
        <w:fldChar w:fldCharType="separate"/>
      </w:r>
      <w:r>
        <w:t>3</w:t>
      </w:r>
      <w:r>
        <w:fldChar w:fldCharType="end"/>
      </w:r>
    </w:p>
    <w:p w14:paraId="59CBD479" w14:textId="1A5AB571" w:rsidR="0048156E" w:rsidRDefault="0048156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31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31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_Toc133222687 \h </w:instrText>
      </w:r>
      <w:r>
        <w:fldChar w:fldCharType="separate"/>
      </w:r>
      <w:r>
        <w:t>3</w:t>
      </w:r>
      <w:r>
        <w:fldChar w:fldCharType="end"/>
      </w:r>
    </w:p>
    <w:p w14:paraId="7BA312E6" w14:textId="72F15A87" w:rsidR="0048156E" w:rsidRDefault="0048156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D319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D3196">
        <w:rPr>
          <w:rFonts w:cs="Arial"/>
          <w:b/>
          <w:color w:val="000000"/>
          <w:lang w:eastAsia="en-GB"/>
        </w:rPr>
        <w:t xml:space="preserve">Correction to the </w:t>
      </w:r>
      <w:r w:rsidRPr="00BD3196">
        <w:rPr>
          <w:rFonts w:cs="Arial"/>
          <w:b/>
          <w:bCs/>
          <w:color w:val="000000"/>
          <w:lang w:val="en-US" w:eastAsia="en-GB"/>
        </w:rPr>
        <w:t>Function fl_TC_9_1_2_1_Body</w:t>
      </w:r>
      <w:r>
        <w:tab/>
      </w:r>
      <w:r>
        <w:fldChar w:fldCharType="begin"/>
      </w:r>
      <w:r>
        <w:instrText xml:space="preserve"> PAGEREF _Toc133222688 \h </w:instrText>
      </w:r>
      <w:r>
        <w:fldChar w:fldCharType="separate"/>
      </w:r>
      <w:r>
        <w:t>3</w:t>
      </w:r>
      <w:r>
        <w:fldChar w:fldCharType="end"/>
      </w:r>
    </w:p>
    <w:p w14:paraId="789F1469" w14:textId="32BD0E5A" w:rsidR="00E665C3" w:rsidRDefault="007A73E5" w:rsidP="00E665C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E665C3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1509766"/>
      <w:bookmarkStart w:id="20" w:name="_Toc133222686"/>
      <w:bookmarkStart w:id="21" w:name="_Hlk107318485"/>
      <w:r w:rsidR="00E665C3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9DEEE84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87106DC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320F5A6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9F3903E" w14:textId="77777777" w:rsidR="007A73E5" w:rsidRDefault="007A73E5" w:rsidP="007A73E5">
      <w:pPr>
        <w:rPr>
          <w:b/>
          <w:sz w:val="24"/>
          <w:lang w:eastAsia="ja-JP"/>
        </w:rPr>
      </w:pPr>
    </w:p>
    <w:p w14:paraId="7FF1627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33222687"/>
      <w:r w:rsidRPr="00854C55">
        <w:rPr>
          <w:b/>
        </w:rPr>
        <w:t>Corrections required</w:t>
      </w:r>
      <w:bookmarkEnd w:id="22"/>
      <w:bookmarkEnd w:id="23"/>
      <w:bookmarkEnd w:id="24"/>
    </w:p>
    <w:p w14:paraId="6A5AE45D" w14:textId="4D257CE5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322268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74FA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3066B1" w:rsidRPr="003066B1">
        <w:rPr>
          <w:rFonts w:cs="Arial"/>
          <w:b/>
          <w:bCs/>
          <w:color w:val="000000"/>
          <w:lang w:val="en-US" w:eastAsia="en-GB"/>
        </w:rPr>
        <w:t>fl_TC_9_1_2_1_Body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6A83125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71A" w14:textId="77777777" w:rsidR="00FB0A08" w:rsidRDefault="009D18BB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28D4" w14:textId="2667924A" w:rsidR="00FB0A08" w:rsidRPr="00FA530C" w:rsidRDefault="003066B1" w:rsidP="002B42D8">
            <w:pPr>
              <w:pStyle w:val="CRCoverPage"/>
              <w:spacing w:after="0"/>
              <w:rPr>
                <w:noProof/>
              </w:rPr>
            </w:pPr>
            <w:r w:rsidRPr="003066B1">
              <w:rPr>
                <w:noProof/>
              </w:rPr>
              <w:t>fl_TC_9_1_2_1_Body</w:t>
            </w:r>
          </w:p>
        </w:tc>
      </w:tr>
      <w:tr w:rsidR="00FB0A08" w14:paraId="4F04791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D4A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B8D" w14:textId="77777777" w:rsidR="00FB0A08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 at Step 7 the Security Mode Command message is sent with old security context.</w:t>
            </w:r>
          </w:p>
          <w:p w14:paraId="67F2B295" w14:textId="77777777" w:rsidR="00D02891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in this testcase, a full security context has never been established : In preamble there s a Registration REJ.</w:t>
            </w:r>
          </w:p>
          <w:p w14:paraId="00591034" w14:textId="77777777" w:rsidR="00D02891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24.501 cl 5.4.2.5,</w:t>
            </w:r>
          </w:p>
          <w:p w14:paraId="445ED35D" w14:textId="0BAF14EA" w:rsidR="00D02891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31556CB1" w14:textId="77777777" w:rsidR="00D02891" w:rsidRPr="00D02891" w:rsidRDefault="00D02891" w:rsidP="00D02891">
            <w:pPr>
              <w:rPr>
                <w:i/>
              </w:rPr>
            </w:pPr>
            <w:r w:rsidRPr="00D02891">
              <w:rPr>
                <w:i/>
              </w:rPr>
              <w:t xml:space="preserve">Upon receipt of the SECURITY MODE REJECT message, the AMF shall stop timer T3560. The AMF shall also </w:t>
            </w:r>
            <w:r w:rsidRPr="00D02891">
              <w:rPr>
                <w:i/>
                <w:highlight w:val="yellow"/>
              </w:rPr>
              <w:t>abort</w:t>
            </w:r>
            <w:r w:rsidRPr="00D02891">
              <w:rPr>
                <w:i/>
              </w:rPr>
              <w:t xml:space="preserve"> the ongoing procedure that triggered the initiation of the NAS security mode control procedure.</w:t>
            </w:r>
          </w:p>
          <w:p w14:paraId="6A1ADA2C" w14:textId="77777777" w:rsidR="00D02891" w:rsidRPr="00D02891" w:rsidRDefault="00D02891" w:rsidP="00D02891">
            <w:pPr>
              <w:rPr>
                <w:i/>
                <w:lang w:eastAsia="ko-KR"/>
              </w:rPr>
            </w:pPr>
            <w:r w:rsidRPr="00D02891">
              <w:rPr>
                <w:i/>
                <w:lang w:eastAsia="ko-KR"/>
              </w:rPr>
              <w:lastRenderedPageBreak/>
              <w:t xml:space="preserve">Both the UE and the AMF shall apply the 5G NAS security context in use before the initiation of the security mode control procedure, </w:t>
            </w:r>
            <w:r w:rsidRPr="00D02891">
              <w:rPr>
                <w:i/>
                <w:highlight w:val="yellow"/>
                <w:lang w:eastAsia="ko-KR"/>
              </w:rPr>
              <w:t>if any</w:t>
            </w:r>
            <w:r w:rsidRPr="00D02891">
              <w:rPr>
                <w:i/>
                <w:lang w:eastAsia="ko-KR"/>
              </w:rPr>
              <w:t>, to protect the SECURITY MODE REJECT message and any other subsequent messages according to the rules in subclause 4.4.4 and 4.4.5.</w:t>
            </w:r>
          </w:p>
          <w:p w14:paraId="447691F6" w14:textId="57031855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A1FC83C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present, the SS is not aborting the procedure : it still makes use of the partial security context created during Auth and Ciphering steps before Step 3 in Prose.</w:t>
            </w:r>
          </w:p>
          <w:p w14:paraId="473001FB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</w:p>
          <w:p w14:paraId="2CC95324" w14:textId="6041B42D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in-line with the above quoted 24.501 clause. </w:t>
            </w:r>
          </w:p>
          <w:p w14:paraId="3462D7FB" w14:textId="210B9805" w:rsidR="00D02891" w:rsidRPr="00AD4ADA" w:rsidRDefault="00D02891" w:rsidP="00D02891">
            <w:pPr>
              <w:rPr>
                <w:noProof/>
              </w:rPr>
            </w:pPr>
          </w:p>
        </w:tc>
      </w:tr>
      <w:tr w:rsidR="00FB0A08" w14:paraId="18CFF99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8CE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402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perform Authentication &amp; Ciphering before Step 7. New Steps 6A and 6B are introduced for this purpose. </w:t>
            </w:r>
          </w:p>
          <w:p w14:paraId="126D7FD2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 at RAN5#99.</w:t>
            </w:r>
          </w:p>
          <w:p w14:paraId="5CC567AE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this will not have any impact on TP2, and will make the prose more inline with 24.501.</w:t>
            </w:r>
          </w:p>
          <w:p w14:paraId="1BE41A41" w14:textId="40FB1D20" w:rsidR="00D02891" w:rsidRPr="001124B3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changes made to implement this are highlighted below.</w:t>
            </w:r>
          </w:p>
        </w:tc>
      </w:tr>
      <w:tr w:rsidR="00FB0A08" w14:paraId="59099FF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143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EC21" w14:textId="24217528" w:rsidR="00FB0A08" w:rsidRPr="00CC39F9" w:rsidRDefault="003066B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SecurityMode_NR5GC.ttcn</w:t>
            </w:r>
          </w:p>
        </w:tc>
      </w:tr>
      <w:tr w:rsidR="00FB0A08" w14:paraId="0F33640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80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71E" w14:textId="365B817F" w:rsidR="00FB0A08" w:rsidRDefault="009A50B1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9A50B1">
              <w:rPr>
                <w:rFonts w:ascii="Arial" w:hAnsi="Arial"/>
                <w:highlight w:val="magenta"/>
                <w:lang w:eastAsia="zh-CN"/>
              </w:rPr>
              <w:t>Decision postponed until outcome of prose CR at RAN5</w:t>
            </w:r>
          </w:p>
        </w:tc>
      </w:tr>
    </w:tbl>
    <w:p w14:paraId="419163B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1AC4BE4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1FE0216" w14:textId="77777777" w:rsidR="00D64344" w:rsidRDefault="00D64344" w:rsidP="00FB0A08">
      <w:pPr>
        <w:spacing w:after="0"/>
        <w:rPr>
          <w:rFonts w:ascii="Arial" w:hAnsi="Arial"/>
          <w:b/>
          <w:lang w:eastAsia="en-GB"/>
        </w:rPr>
      </w:pPr>
    </w:p>
    <w:p w14:paraId="49E81177" w14:textId="3625C4DC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E61C3D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95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function fl_TC_9_1_2_1_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Body(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0B73251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B62FAC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f_NR5GC_MapNASCell(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3BCE8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6F054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29845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C64BB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53134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1771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6236A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D811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27B5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v_NasCountUL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5E920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1615F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ABBA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54F6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28443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71BF7F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GUTIToSend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f_NG_GutiParameters2MobileIdentity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04246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14F6732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NG_UE_SecurityCapability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ACFEF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BEAC2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DF9DF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SwitchOnUE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76BB53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732A9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2-2C"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35FCD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?,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R5s200055, R5s201061 sic@</w:t>
            </w:r>
          </w:p>
          <w:p w14:paraId="1E315BA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2C"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95310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/ @sic R5-202656 sic@</w:t>
            </w:r>
          </w:p>
          <w:p w14:paraId="048728A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2C");</w:t>
            </w:r>
          </w:p>
          <w:p w14:paraId="502F1DE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9A15B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3F99D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"2D - 2E"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FDCC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</w:t>
            </w:r>
          </w:p>
          <w:p w14:paraId="618F034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f_NR_Authentication5G_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AKA(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R5-202656 sic@</w:t>
            </w:r>
          </w:p>
          <w:p w14:paraId="467EDE8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C2C431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f_NR_AuthenticationEAP_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AKA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R5-202656 sic@</w:t>
            </w:r>
          </w:p>
          <w:p w14:paraId="191716A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5CD1F8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4002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14:paraId="37B2440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{// only send EAP message and ABBA for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for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EAP authentication</w:t>
            </w:r>
          </w:p>
          <w:p w14:paraId="4CE9142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v_EAP := omit;</w:t>
            </w:r>
          </w:p>
          <w:p w14:paraId="24B6811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v_ABBA := omit;</w:t>
            </w:r>
          </w:p>
          <w:p w14:paraId="0884462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5583E90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cs_EAP_Success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08EDD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CD8CB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9B76C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29BD7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f_SS_NG_NAS_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ConfigureSecurity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NASCTRL,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/* download security keys and reset NAS COUNT */</w:t>
            </w:r>
          </w:p>
          <w:p w14:paraId="3E57398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46D71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f_Get_NG_SecurityModeCmdMsg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B59E0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7BB61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604E0B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</w:t>
            </w: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false,</w:t>
            </w:r>
          </w:p>
          <w:p w14:paraId="642D1F2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omit,</w:t>
            </w:r>
          </w:p>
          <w:p w14:paraId="3210D2C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v_EAP,</w:t>
            </w:r>
          </w:p>
          <w:p w14:paraId="4A727A8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v_ABBA);</w:t>
            </w:r>
          </w:p>
          <w:p w14:paraId="24D25D6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fl_InvalidateReplayedSecurityCapabilities(v_MsgToSend.security_Mode_Command.ueSecurityCapability);</w:t>
            </w:r>
          </w:p>
          <w:p w14:paraId="355667F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v_MsgToSend.security_Mode_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Command.ueSecurityCapability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DFABB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CACF9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08B8ED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tsc_SHT_IntegrityProtected_NewSecurityContext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4F432B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4A511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152CE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 // @sic R5s200055, R5s201061 sic@</w:t>
            </w:r>
          </w:p>
          <w:p w14:paraId="6C67D8F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cr_NG_SECURITY_MODE_REJECT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cr_GMM_GSM_Cause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(omit, '00010111'B)))) {</w:t>
            </w:r>
          </w:p>
          <w:p w14:paraId="66FC663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7BEADD3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C367E5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519ADD4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26B8E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8FD81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6205A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80D2C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cs_NG_IDENTITY_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tsc_IdType_NG_SUCI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2E2406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1CF1C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C74E20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tsc_NR_RbId_SRB1,</w:t>
            </w:r>
          </w:p>
          <w:p w14:paraId="5B0FBB8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  // @sic R5-202656 sic@</w:t>
            </w:r>
          </w:p>
          <w:p w14:paraId="0599D82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cr_NG_IDENTITY_RESPONSE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(?)))) -&gt; value v_ReceivedAsp;</w:t>
            </w:r>
          </w:p>
          <w:p w14:paraId="7A0512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[0].Pdu.Msg.identity_Response.ngMobileId,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cr_NG_MobileIdentitySUCI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(?, v_ReceivedAsp.Signalling.Nas[0].Pdu.Msg.identity_Response.ngMobileId.otherDigits))) {</w:t>
            </w:r>
          </w:p>
          <w:p w14:paraId="2F9BE32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0A66E8A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8F8F89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72654DC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64FF5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A3995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f_SS_NG_NAS_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ConfigureSecurity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NASCTRL,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/* @sic R5s190205 sic@ */</w:t>
            </w:r>
          </w:p>
          <w:p w14:paraId="533FAE4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0D88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33AA4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f_Get_NG_SecurityModeCmdMsg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181C4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/ @sic R5s201061 sic@</w:t>
            </w:r>
          </w:p>
          <w:p w14:paraId="4001389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E3E0A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true,</w:t>
            </w:r>
          </w:p>
          <w:p w14:paraId="062F2A1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omit,</w:t>
            </w:r>
          </w:p>
          <w:p w14:paraId="5A6D59C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1A7A2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CC962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tsc_SHT_IntegrityProtected_NewSecurityContext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DA98FF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05C8B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1F2AD6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5F287C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f_Check_NG_SecurityModeCompleteMsg(v_ReceivedAsp.Signalling.Nas[0].Pdu,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// @sic R5s190435, R5s200055, R5s201061 sic@</w:t>
            </w:r>
          </w:p>
          <w:p w14:paraId="644EDA5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NasCountUL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SecurityProtection.NasCount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1A422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A6874C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245519B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FC83B0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6F8D423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318375" w14:textId="1776A9C5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BC56287" w14:textId="57DD73D5" w:rsidR="002C2496" w:rsidRPr="00455951" w:rsidRDefault="002C2496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7A3C19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4587D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139B9F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91E" w14:textId="06AE6790" w:rsidR="00FB0A08" w:rsidRP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0A299E8" w14:textId="77777777" w:rsidR="00D2465C" w:rsidRPr="0044407D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NasEmu_Common4G5G all; //WA#9_1_2_1</w:t>
            </w:r>
          </w:p>
          <w:p w14:paraId="6BC7C106" w14:textId="1B46BA0C" w:rsid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NR_SecurityFunctions</w:t>
            </w:r>
            <w:proofErr w:type="spellEnd"/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//WA#9_1_2_1</w:t>
            </w:r>
          </w:p>
          <w:p w14:paraId="36AFC6CF" w14:textId="77777777" w:rsid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F271A22" w14:textId="77777777" w:rsid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23AE8A1" w14:textId="77777777" w:rsid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281385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function fl_TC_9_1_2_1_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Body(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25BF2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7879E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f_NR5GC_MapNASCell(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E8BA0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3674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23A60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A597A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B819E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C7190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17CE0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489E8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F606F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v_NasCountUL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7629D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2FFD7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ABBA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1B885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4A175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6F5FF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GUTIToSend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f_NG_GutiParameters2MobileIdentity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C1795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6367E191" w14:textId="69002F61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NG_UE_SecurityCapability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;   </w:t>
            </w:r>
          </w:p>
          <w:p w14:paraId="36C21634" w14:textId="65E796ED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DA89A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NasCountInfo_Type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v_NasCountInfo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//WA#9_1_2_1</w:t>
            </w:r>
          </w:p>
          <w:p w14:paraId="30DEBCE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02CF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D88D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SwitchOnUE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08B291D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91425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2-2C"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AAD2A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?,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R5s200055, R5s201061 sic@</w:t>
            </w:r>
          </w:p>
          <w:p w14:paraId="646042B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2C"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BEC054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/ @sic R5-202656 sic@</w:t>
            </w:r>
          </w:p>
          <w:p w14:paraId="0893416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2C");</w:t>
            </w:r>
          </w:p>
          <w:p w14:paraId="143FA56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B9AD6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3EE0E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"2D - 2E"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45C6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</w:t>
            </w:r>
          </w:p>
          <w:p w14:paraId="00E2768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f_NR_Authentication5G_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AKA(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R5-202656 sic@</w:t>
            </w:r>
          </w:p>
          <w:p w14:paraId="0AEA7AB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0730F4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f_NR_AuthenticationEAP_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AKA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R5-202656 sic@</w:t>
            </w:r>
          </w:p>
          <w:p w14:paraId="391F11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7F2C5B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98D57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14:paraId="7D427FD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{// only send EAP message and ABBA for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for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EAP authentication</w:t>
            </w:r>
          </w:p>
          <w:p w14:paraId="7B30134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v_EAP := omit;</w:t>
            </w:r>
          </w:p>
          <w:p w14:paraId="7E5F9A0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v_ABBA := omit;</w:t>
            </w:r>
          </w:p>
          <w:p w14:paraId="34A4CA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30F191A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cs_EAP_Success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E6DE83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973894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668B8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03F4B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f_SS_NG_NAS_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ConfigureSecurity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NASCTRL,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/* download security keys and reset NAS COUNT */</w:t>
            </w:r>
          </w:p>
          <w:p w14:paraId="27CEEFB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CDFC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f_Get_NG_SecurityModeCmdMsg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5A5C2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8E53F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37A74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false,</w:t>
            </w:r>
          </w:p>
          <w:p w14:paraId="771967B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omit,</w:t>
            </w:r>
          </w:p>
          <w:p w14:paraId="24ACF3A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v_EAP,</w:t>
            </w:r>
          </w:p>
          <w:p w14:paraId="1A0B560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v_ABBA);</w:t>
            </w:r>
          </w:p>
          <w:p w14:paraId="3FEF617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fl_InvalidateReplayedSecurityCapabilities(v_MsgToSend.security_Mode_Command.ueSecurityCapability);</w:t>
            </w:r>
          </w:p>
          <w:p w14:paraId="5D7C05A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v_MsgToSend.security_Mode_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Command.ueSecurityCapability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F19A3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B5A21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19420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tsc_SHT_IntegrityProtected_NewSecurityContext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F06B3F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324DF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E5CAB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 // @sic R5s200055, R5s201061 sic@</w:t>
            </w:r>
          </w:p>
          <w:p w14:paraId="459F453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cr_NG_SECURITY_MODE_REJECT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cr_GMM_GSM_Cause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(omit, '00010111'B)))) {</w:t>
            </w:r>
          </w:p>
          <w:p w14:paraId="0A2F54B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54D2462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1DB07B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6AC2AE8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AE1E6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D01E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327F4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4929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cs_NG_IDENTITY_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tsc_IdType_NG_SUCI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03CCA60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0A01C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F41C9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tsc_NR_RbId_SRB1,</w:t>
            </w:r>
          </w:p>
          <w:p w14:paraId="26F8D3A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  // @sic R5-202656 sic@</w:t>
            </w:r>
          </w:p>
          <w:p w14:paraId="32DB58A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cr_NG_IDENTITY_RESPONSE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(?)))) -&gt; value v_ReceivedAsp;</w:t>
            </w:r>
          </w:p>
          <w:p w14:paraId="23E4A2A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(match (v_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[0].Pdu.Msg.identity_Response.ngMobileId,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cr_NG_MobileIdentitySUCI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(?, v_ReceivedAsp.Signalling.Nas[0].Pdu.Msg.identity_Response.ngMobileId.otherDigits))) {</w:t>
            </w:r>
          </w:p>
          <w:p w14:paraId="154001E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53951D8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A9BC45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64C87C8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5DF39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581DE4" w14:textId="31F2D344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//WA#9_1_2_1 </w:t>
            </w:r>
            <w:r w:rsidRPr="00D2465C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f_SS_NG_NAS_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NASCTRL,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v_SecurityParams.NAS_Integrity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v_SecurityParams.NAS_Ciphering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true); /* @sic R5s190205 sic@ */</w:t>
            </w:r>
          </w:p>
          <w:p w14:paraId="2C7F628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DF2F54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//WA#9_1_2_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Start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14:paraId="5CB8D19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if (px_NAS_5GC_AuthenticationType == AKA_5G) {</w:t>
            </w:r>
          </w:p>
          <w:p w14:paraId="394E5F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f_NR_Authentication5G_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AKA(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0EAAADF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else {</w:t>
            </w:r>
          </w:p>
          <w:p w14:paraId="44DFCD6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f_NR_AuthenticationEAP_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AKA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58D7632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5A0473C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77D9E5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f_NR5GC_Security_Get();</w:t>
            </w:r>
          </w:p>
          <w:p w14:paraId="7D4405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(px_NAS_5GC_AuthenticationType == AKA_5G) {</w:t>
            </w:r>
          </w:p>
          <w:p w14:paraId="3596DD67" w14:textId="77777777" w:rsidR="00D2465C" w:rsidRPr="007F7002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v_EAP := omit;</w:t>
            </w:r>
          </w:p>
          <w:p w14:paraId="77B87BC7" w14:textId="77777777" w:rsidR="00D2465C" w:rsidRPr="007F7002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  v_ABBA := omit;</w:t>
            </w:r>
          </w:p>
          <w:p w14:paraId="7B7166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else {</w:t>
            </w:r>
          </w:p>
          <w:p w14:paraId="487405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encvalue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cs_EAP_Success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14:paraId="260969E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522F958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688767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NasCountInfo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f_SS_NG_NAS_CountGet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(NASCTRL); </w:t>
            </w:r>
          </w:p>
          <w:p w14:paraId="3C35C1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f_SS_NG_NAS_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CountSet(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NASCTRL,f_NasSecurity_IncrementCOUNT(v_NasCountInfo.DL),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f_NasSecurity_IncrementCOUNT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v_NasCountInfo.UL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));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14:paraId="7545431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//WA#9_1_2_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Stop</w:t>
            </w:r>
          </w:p>
          <w:p w14:paraId="7D2AE7C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0B6A6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AFED86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f_Get_NG_SecurityModeCmdMsg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C0A4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/ @sic R5s201061 sic@</w:t>
            </w:r>
          </w:p>
          <w:p w14:paraId="426784D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5F861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true,</w:t>
            </w:r>
          </w:p>
          <w:p w14:paraId="23A9033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omit,</w:t>
            </w:r>
          </w:p>
          <w:p w14:paraId="25ED386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99EF6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824BC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tsc_SHT_IntegrityProtected_NewSecurityContext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5A14FA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79B56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02FF98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842E6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f_Check_NG_SecurityModeCompleteMsg(v_ReceivedAsp.Signalling.Nas[0].Pdu,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// @sic R5s190435, R5s200055, R5s201061 sic@</w:t>
            </w:r>
          </w:p>
          <w:p w14:paraId="28F4B2A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NasCountUL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SecurityProtection.NasCount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77AB3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FEFDC9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0FEF03A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6DF4665" w14:textId="77777777" w:rsid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7F0440DF" w14:textId="3BD07AEB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7EA0752C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41656" w14:textId="77777777" w:rsidR="00EC6E1D" w:rsidRDefault="00EC6E1D">
      <w:r>
        <w:separator/>
      </w:r>
    </w:p>
  </w:endnote>
  <w:endnote w:type="continuationSeparator" w:id="0">
    <w:p w14:paraId="0EFAB064" w14:textId="77777777" w:rsidR="00EC6E1D" w:rsidRDefault="00EC6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7DFBF" w14:textId="77777777" w:rsidR="00EC6E1D" w:rsidRDefault="00EC6E1D">
      <w:r>
        <w:separator/>
      </w:r>
    </w:p>
  </w:footnote>
  <w:footnote w:type="continuationSeparator" w:id="0">
    <w:p w14:paraId="3F0E4D56" w14:textId="77777777" w:rsidR="00EC6E1D" w:rsidRDefault="00EC6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7D876" w14:textId="77777777" w:rsidR="0042245B" w:rsidRDefault="004224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90DA19" wp14:editId="090BB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49D342D" w14:textId="035D720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90DA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9D342D" w14:textId="035D720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8AC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1ED7D1" wp14:editId="374A42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64EBB32" w14:textId="340E753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1ED7D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64EBB32" w14:textId="340E753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D9E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6EB85FD" wp14:editId="048010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2C3067C4" w14:textId="1833DAE4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EB85F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C3067C4" w14:textId="1833DAE4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85D0C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0108247" wp14:editId="5462AB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2016D0A" w14:textId="2D2E1B4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0824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016D0A" w14:textId="2D2E1B4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2044A" w14:textId="77777777" w:rsidR="0042245B" w:rsidRDefault="0042245B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57089A" wp14:editId="6DF1E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CAE3380" w14:textId="6FDCBE31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5708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CAE3380" w14:textId="6FDCBE31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A274D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8050B6" wp14:editId="79A546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99D95C3" w14:textId="618711CE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8050B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99D95C3" w14:textId="618711CE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21322"/>
    <w:multiLevelType w:val="hybridMultilevel"/>
    <w:tmpl w:val="A6A464DA"/>
    <w:lvl w:ilvl="0" w:tplc="672092F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35591"/>
    <w:multiLevelType w:val="hybridMultilevel"/>
    <w:tmpl w:val="49E41994"/>
    <w:lvl w:ilvl="0" w:tplc="046615A8">
      <w:numFmt w:val="bullet"/>
      <w:lvlText w:val="-"/>
      <w:lvlJc w:val="left"/>
      <w:pPr>
        <w:ind w:left="720" w:hanging="360"/>
      </w:pPr>
      <w:rPr>
        <w:rFonts w:ascii="Consolas" w:eastAsia="SimSun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5868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6763161">
    <w:abstractNumId w:val="7"/>
  </w:num>
  <w:num w:numId="3" w16cid:durableId="273440677">
    <w:abstractNumId w:val="2"/>
  </w:num>
  <w:num w:numId="4" w16cid:durableId="1410348517">
    <w:abstractNumId w:val="15"/>
  </w:num>
  <w:num w:numId="5" w16cid:durableId="350500316">
    <w:abstractNumId w:val="11"/>
  </w:num>
  <w:num w:numId="6" w16cid:durableId="1088038670">
    <w:abstractNumId w:val="12"/>
  </w:num>
  <w:num w:numId="7" w16cid:durableId="1508793044">
    <w:abstractNumId w:val="4"/>
  </w:num>
  <w:num w:numId="8" w16cid:durableId="1199395243">
    <w:abstractNumId w:val="14"/>
  </w:num>
  <w:num w:numId="9" w16cid:durableId="1439368469">
    <w:abstractNumId w:val="6"/>
  </w:num>
  <w:num w:numId="10" w16cid:durableId="1999384099">
    <w:abstractNumId w:val="9"/>
  </w:num>
  <w:num w:numId="11" w16cid:durableId="1532919519">
    <w:abstractNumId w:val="0"/>
  </w:num>
  <w:num w:numId="12" w16cid:durableId="760297424">
    <w:abstractNumId w:val="3"/>
  </w:num>
  <w:num w:numId="13" w16cid:durableId="1315573030">
    <w:abstractNumId w:val="16"/>
  </w:num>
  <w:num w:numId="14" w16cid:durableId="1593974688">
    <w:abstractNumId w:val="1"/>
  </w:num>
  <w:num w:numId="15" w16cid:durableId="529681997">
    <w:abstractNumId w:val="10"/>
  </w:num>
  <w:num w:numId="16" w16cid:durableId="877206650">
    <w:abstractNumId w:val="8"/>
  </w:num>
  <w:num w:numId="17" w16cid:durableId="234903172">
    <w:abstractNumId w:val="13"/>
  </w:num>
  <w:num w:numId="18" w16cid:durableId="120340135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9EA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F0D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C9F"/>
    <w:rsid w:val="00073112"/>
    <w:rsid w:val="00073383"/>
    <w:rsid w:val="00074218"/>
    <w:rsid w:val="000749BF"/>
    <w:rsid w:val="00074A2B"/>
    <w:rsid w:val="00075111"/>
    <w:rsid w:val="00075DDB"/>
    <w:rsid w:val="00076BD8"/>
    <w:rsid w:val="00076F89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24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3701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F44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218C"/>
    <w:rsid w:val="000F34D6"/>
    <w:rsid w:val="000F3C6B"/>
    <w:rsid w:val="000F465D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A9C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685"/>
    <w:rsid w:val="001467D7"/>
    <w:rsid w:val="00146DCF"/>
    <w:rsid w:val="0014712D"/>
    <w:rsid w:val="001473FD"/>
    <w:rsid w:val="0014757F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9D3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567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4C2"/>
    <w:rsid w:val="002040A1"/>
    <w:rsid w:val="00204437"/>
    <w:rsid w:val="00205361"/>
    <w:rsid w:val="00205944"/>
    <w:rsid w:val="00205DA2"/>
    <w:rsid w:val="00206409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6751D"/>
    <w:rsid w:val="00270080"/>
    <w:rsid w:val="002725D4"/>
    <w:rsid w:val="00273E8B"/>
    <w:rsid w:val="002745D4"/>
    <w:rsid w:val="00274776"/>
    <w:rsid w:val="00274A2D"/>
    <w:rsid w:val="00274FA9"/>
    <w:rsid w:val="0027553A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6B1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0A5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4AB3"/>
    <w:rsid w:val="003858C9"/>
    <w:rsid w:val="00386B54"/>
    <w:rsid w:val="0038743F"/>
    <w:rsid w:val="00387792"/>
    <w:rsid w:val="00387CFD"/>
    <w:rsid w:val="003904E3"/>
    <w:rsid w:val="0039163C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427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4ACE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6C3D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45B"/>
    <w:rsid w:val="00422B30"/>
    <w:rsid w:val="0042378D"/>
    <w:rsid w:val="004242F1"/>
    <w:rsid w:val="0042625D"/>
    <w:rsid w:val="00426FCD"/>
    <w:rsid w:val="00431186"/>
    <w:rsid w:val="0043163D"/>
    <w:rsid w:val="00431BE2"/>
    <w:rsid w:val="00433603"/>
    <w:rsid w:val="00433730"/>
    <w:rsid w:val="0043576E"/>
    <w:rsid w:val="00435B12"/>
    <w:rsid w:val="00440D0A"/>
    <w:rsid w:val="00440F27"/>
    <w:rsid w:val="0044407D"/>
    <w:rsid w:val="00444377"/>
    <w:rsid w:val="00446488"/>
    <w:rsid w:val="0044735D"/>
    <w:rsid w:val="00447C41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400"/>
    <w:rsid w:val="004635E5"/>
    <w:rsid w:val="004642B2"/>
    <w:rsid w:val="00467921"/>
    <w:rsid w:val="00471065"/>
    <w:rsid w:val="004717EA"/>
    <w:rsid w:val="00471D69"/>
    <w:rsid w:val="00472E77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56E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2125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59F7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3ECE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9C0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85B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38A0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5F0A"/>
    <w:rsid w:val="006F6B99"/>
    <w:rsid w:val="006F6CE9"/>
    <w:rsid w:val="006F7952"/>
    <w:rsid w:val="006F7B09"/>
    <w:rsid w:val="00700343"/>
    <w:rsid w:val="0070178A"/>
    <w:rsid w:val="00701FC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40A"/>
    <w:rsid w:val="00793029"/>
    <w:rsid w:val="007949E9"/>
    <w:rsid w:val="0079529B"/>
    <w:rsid w:val="007955CC"/>
    <w:rsid w:val="00796E8A"/>
    <w:rsid w:val="00796FA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304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00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1E2"/>
    <w:rsid w:val="00822A77"/>
    <w:rsid w:val="0082451E"/>
    <w:rsid w:val="00824C2C"/>
    <w:rsid w:val="00824E59"/>
    <w:rsid w:val="00825391"/>
    <w:rsid w:val="00825942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22F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7847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657F"/>
    <w:rsid w:val="009070E5"/>
    <w:rsid w:val="00907B05"/>
    <w:rsid w:val="00911115"/>
    <w:rsid w:val="0091228B"/>
    <w:rsid w:val="0091261A"/>
    <w:rsid w:val="00912A5E"/>
    <w:rsid w:val="009131FF"/>
    <w:rsid w:val="00913344"/>
    <w:rsid w:val="00913888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1F1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3523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0B1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83A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8BB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6D1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6EE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CDD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56C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D9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1EC1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612A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891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65C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3F4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4D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1E6A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65C3"/>
    <w:rsid w:val="00E6738A"/>
    <w:rsid w:val="00E67621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BC1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6E1D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D7B01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5D3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065B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5FA5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C9B54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700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styleId="NormalWeb">
    <w:name w:val="Normal (Web)"/>
    <w:basedOn w:val="Normal"/>
    <w:uiPriority w:val="99"/>
    <w:semiHidden/>
    <w:unhideWhenUsed/>
    <w:rsid w:val="00B6456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665C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H4VU7HTV54JD-1231737843-972</_dlc_DocId>
    <_dlc_DocIdUrl xmlns="05fef6b6-48ff-4793-a586-dff4857ec2fd">
      <Url>https://sharepoint.rsint.net/teams/MRT_Dev/_layouts/15/DocIdRedir.aspx?ID=H4VU7HTV54JD-1231737843-972</Url>
      <Description>H4VU7HTV54JD-1231737843-972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49B26D-30B2-41C4-A8B8-9C38B081E03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0045F79-8F41-4EF1-A37C-D44A2BD9F0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1415B-79E7-4BBB-BD9C-D1A16A5811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5E2C8E-5DA1-47EA-B1C6-CCB786782AB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1A218CEB-61F6-4826-99D3-88FDDCDA6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2866</Words>
  <Characters>16342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2023-04-27T16:14:00Z</dcterms:created>
  <dcterms:modified xsi:type="dcterms:W3CDTF">2023-04-27T16:14:00Z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30198576-701a-4906-ba47-558c912243a0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2023-04-17T10:14:10Z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b49c4c71-4710-4681-bbae-65dc80be2f37</vt:lpwstr>
  </property>
  <property fmtid="{D5CDD505-2E9C-101B-9397-08002B2CF9AE}" pid="30" name="MSIP_Label_9764cdcd-3664-4d05-9615-7cbf65a4f0a8_ContentBits">
    <vt:lpwstr>0</vt:lpwstr>
  </property>
</Properties>
</file>