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8A030" w14:textId="77777777" w:rsidR="00401326" w:rsidRDefault="00401326" w:rsidP="004013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R5s230338</w:t>
        </w:r>
      </w:fldSimple>
    </w:p>
    <w:p w14:paraId="59D62E7F" w14:textId="77777777" w:rsidR="00401326" w:rsidRDefault="00401326" w:rsidP="0040132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1326" w14:paraId="2FBCBBEB" w14:textId="77777777" w:rsidTr="006843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2AEE8" w14:textId="77777777" w:rsidR="00401326" w:rsidRDefault="00401326" w:rsidP="006843E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01326" w14:paraId="74FB6187" w14:textId="77777777" w:rsidTr="006843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8204B4" w14:textId="77777777" w:rsidR="00401326" w:rsidRDefault="00401326" w:rsidP="006843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1326" w14:paraId="314BF8A3" w14:textId="77777777" w:rsidTr="006843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966DC" w14:textId="77777777" w:rsidR="00401326" w:rsidRDefault="00401326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26" w14:paraId="55636555" w14:textId="77777777" w:rsidTr="006843ED">
        <w:tc>
          <w:tcPr>
            <w:tcW w:w="142" w:type="dxa"/>
            <w:tcBorders>
              <w:left w:val="single" w:sz="4" w:space="0" w:color="auto"/>
            </w:tcBorders>
          </w:tcPr>
          <w:p w14:paraId="4A8E62A6" w14:textId="77777777" w:rsidR="00401326" w:rsidRDefault="00401326" w:rsidP="006843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6B678D" w14:textId="77777777" w:rsidR="00401326" w:rsidRPr="00410371" w:rsidRDefault="00401326" w:rsidP="006843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A705F9E" w14:textId="77777777" w:rsidR="00401326" w:rsidRDefault="00401326" w:rsidP="006843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1109C" w14:textId="77777777" w:rsidR="00401326" w:rsidRPr="00410371" w:rsidRDefault="00401326" w:rsidP="006843E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3061</w:t>
              </w:r>
            </w:fldSimple>
          </w:p>
        </w:tc>
        <w:tc>
          <w:tcPr>
            <w:tcW w:w="709" w:type="dxa"/>
          </w:tcPr>
          <w:p w14:paraId="3DB6ECD7" w14:textId="77777777" w:rsidR="00401326" w:rsidRDefault="00401326" w:rsidP="006843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A8C87A" w14:textId="77777777" w:rsidR="00401326" w:rsidRPr="00410371" w:rsidRDefault="00401326" w:rsidP="006843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F1FB807" w14:textId="77777777" w:rsidR="00401326" w:rsidRDefault="00401326" w:rsidP="006843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E3B7DD" w14:textId="77777777" w:rsidR="00401326" w:rsidRPr="00410371" w:rsidRDefault="00401326" w:rsidP="00684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117286" w14:textId="77777777" w:rsidR="00401326" w:rsidRDefault="00401326" w:rsidP="006843ED">
            <w:pPr>
              <w:pStyle w:val="CRCoverPage"/>
              <w:spacing w:after="0"/>
              <w:rPr>
                <w:noProof/>
              </w:rPr>
            </w:pPr>
          </w:p>
        </w:tc>
      </w:tr>
      <w:tr w:rsidR="00401326" w14:paraId="0672F99B" w14:textId="77777777" w:rsidTr="006843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341DF" w14:textId="77777777" w:rsidR="00401326" w:rsidRDefault="00401326" w:rsidP="006843ED">
            <w:pPr>
              <w:pStyle w:val="CRCoverPage"/>
              <w:spacing w:after="0"/>
              <w:rPr>
                <w:noProof/>
              </w:rPr>
            </w:pPr>
          </w:p>
        </w:tc>
      </w:tr>
      <w:tr w:rsidR="00401326" w14:paraId="079CF262" w14:textId="77777777" w:rsidTr="006843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E70E0" w14:textId="77777777" w:rsidR="00401326" w:rsidRPr="00F25D98" w:rsidRDefault="00401326" w:rsidP="006843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1326" w14:paraId="6A6817A5" w14:textId="77777777" w:rsidTr="006843ED">
        <w:tc>
          <w:tcPr>
            <w:tcW w:w="9641" w:type="dxa"/>
            <w:gridSpan w:val="9"/>
          </w:tcPr>
          <w:p w14:paraId="2B0B4523" w14:textId="77777777" w:rsidR="00401326" w:rsidRDefault="00401326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5FFD2B" w14:textId="77777777" w:rsidR="00401326" w:rsidRDefault="00401326" w:rsidP="004013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1326" w14:paraId="5857F730" w14:textId="77777777" w:rsidTr="006843ED">
        <w:tc>
          <w:tcPr>
            <w:tcW w:w="2835" w:type="dxa"/>
          </w:tcPr>
          <w:p w14:paraId="1B802780" w14:textId="77777777" w:rsidR="00401326" w:rsidRDefault="00401326" w:rsidP="006843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781AEA" w14:textId="77777777" w:rsidR="00401326" w:rsidRDefault="00401326" w:rsidP="006843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AD4C71" w14:textId="77777777" w:rsidR="00401326" w:rsidRDefault="00401326" w:rsidP="00684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5A3ED4" w14:textId="77777777" w:rsidR="00401326" w:rsidRDefault="00401326" w:rsidP="006843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91234" w14:textId="77777777" w:rsidR="00401326" w:rsidRDefault="00401326" w:rsidP="00684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AC02F0" w14:textId="77777777" w:rsidR="00401326" w:rsidRDefault="00401326" w:rsidP="006843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F96933" w14:textId="77777777" w:rsidR="00401326" w:rsidRDefault="00401326" w:rsidP="00684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45879B" w14:textId="77777777" w:rsidR="00401326" w:rsidRDefault="00401326" w:rsidP="006843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01EBD" w14:textId="77777777" w:rsidR="00401326" w:rsidRDefault="00401326" w:rsidP="006843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B2C950" w14:textId="77777777" w:rsidR="00401326" w:rsidRDefault="00401326" w:rsidP="004013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1326" w14:paraId="2BAFF642" w14:textId="77777777" w:rsidTr="006843ED">
        <w:tc>
          <w:tcPr>
            <w:tcW w:w="9640" w:type="dxa"/>
            <w:gridSpan w:val="11"/>
          </w:tcPr>
          <w:p w14:paraId="02E1CE32" w14:textId="77777777" w:rsidR="00401326" w:rsidRDefault="00401326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26" w14:paraId="390B4B0F" w14:textId="77777777" w:rsidTr="006843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870E42" w14:textId="77777777" w:rsidR="00401326" w:rsidRDefault="00401326" w:rsidP="00684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AC103" w14:textId="77777777" w:rsidR="00401326" w:rsidRDefault="00401326" w:rsidP="006843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RACS testcase 9.1.9.4</w:t>
              </w:r>
            </w:fldSimple>
          </w:p>
        </w:tc>
      </w:tr>
      <w:tr w:rsidR="00401326" w14:paraId="068129B7" w14:textId="77777777" w:rsidTr="006843ED">
        <w:tc>
          <w:tcPr>
            <w:tcW w:w="1843" w:type="dxa"/>
            <w:tcBorders>
              <w:left w:val="single" w:sz="4" w:space="0" w:color="auto"/>
            </w:tcBorders>
          </w:tcPr>
          <w:p w14:paraId="014B566B" w14:textId="77777777" w:rsidR="00401326" w:rsidRDefault="00401326" w:rsidP="00684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3F03CA" w14:textId="77777777" w:rsidR="00401326" w:rsidRDefault="00401326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26" w14:paraId="0757CA20" w14:textId="77777777" w:rsidTr="006843ED">
        <w:tc>
          <w:tcPr>
            <w:tcW w:w="1843" w:type="dxa"/>
            <w:tcBorders>
              <w:left w:val="single" w:sz="4" w:space="0" w:color="auto"/>
            </w:tcBorders>
          </w:tcPr>
          <w:p w14:paraId="2429FB71" w14:textId="77777777" w:rsidR="00401326" w:rsidRDefault="00401326" w:rsidP="00684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FED19" w14:textId="77777777" w:rsidR="00401326" w:rsidRDefault="00401326" w:rsidP="006843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01326" w14:paraId="393E1A7C" w14:textId="77777777" w:rsidTr="006843ED">
        <w:tc>
          <w:tcPr>
            <w:tcW w:w="1843" w:type="dxa"/>
            <w:tcBorders>
              <w:left w:val="single" w:sz="4" w:space="0" w:color="auto"/>
            </w:tcBorders>
          </w:tcPr>
          <w:p w14:paraId="4DF1F2C9" w14:textId="77777777" w:rsidR="00401326" w:rsidRDefault="00401326" w:rsidP="00684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BD598" w14:textId="7359F7AB" w:rsidR="00401326" w:rsidRDefault="00401326" w:rsidP="006843E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01326" w14:paraId="7F8A1FFE" w14:textId="77777777" w:rsidTr="006843ED">
        <w:tc>
          <w:tcPr>
            <w:tcW w:w="1843" w:type="dxa"/>
            <w:tcBorders>
              <w:left w:val="single" w:sz="4" w:space="0" w:color="auto"/>
            </w:tcBorders>
          </w:tcPr>
          <w:p w14:paraId="1E8AE0F7" w14:textId="77777777" w:rsidR="00401326" w:rsidRDefault="00401326" w:rsidP="00684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51602" w14:textId="77777777" w:rsidR="00401326" w:rsidRDefault="00401326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26" w14:paraId="1F56C88F" w14:textId="77777777" w:rsidTr="006843ED">
        <w:tc>
          <w:tcPr>
            <w:tcW w:w="1843" w:type="dxa"/>
            <w:tcBorders>
              <w:left w:val="single" w:sz="4" w:space="0" w:color="auto"/>
            </w:tcBorders>
          </w:tcPr>
          <w:p w14:paraId="70FA483C" w14:textId="77777777" w:rsidR="00401326" w:rsidRDefault="00401326" w:rsidP="00684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B21477" w14:textId="77777777" w:rsidR="00401326" w:rsidRDefault="00401326" w:rsidP="006843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RACS-UEConTest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C7FE02" w14:textId="77777777" w:rsidR="00401326" w:rsidRDefault="00401326" w:rsidP="006843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687855" w14:textId="77777777" w:rsidR="00401326" w:rsidRDefault="00401326" w:rsidP="006843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D140B" w14:textId="51E6B28E" w:rsidR="00401326" w:rsidRDefault="00401326" w:rsidP="006843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2023-04-17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401326" w14:paraId="38FC9BA3" w14:textId="77777777" w:rsidTr="006843ED">
        <w:tc>
          <w:tcPr>
            <w:tcW w:w="1843" w:type="dxa"/>
            <w:tcBorders>
              <w:left w:val="single" w:sz="4" w:space="0" w:color="auto"/>
            </w:tcBorders>
          </w:tcPr>
          <w:p w14:paraId="5F58D244" w14:textId="77777777" w:rsidR="00401326" w:rsidRDefault="00401326" w:rsidP="00684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875D02" w14:textId="77777777" w:rsidR="00401326" w:rsidRDefault="00401326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07FB8D" w14:textId="77777777" w:rsidR="00401326" w:rsidRDefault="00401326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4A4ABB" w14:textId="77777777" w:rsidR="00401326" w:rsidRDefault="00401326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21C12C" w14:textId="77777777" w:rsidR="00401326" w:rsidRDefault="00401326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26" w14:paraId="7F03C542" w14:textId="77777777" w:rsidTr="006843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EB9035" w14:textId="77777777" w:rsidR="00401326" w:rsidRDefault="00401326" w:rsidP="00684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0832D8" w14:textId="77777777" w:rsidR="00401326" w:rsidRDefault="00401326" w:rsidP="006843E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937066" w14:textId="77777777" w:rsidR="00401326" w:rsidRDefault="00401326" w:rsidP="006843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AA0F" w14:textId="77777777" w:rsidR="00401326" w:rsidRDefault="00401326" w:rsidP="006843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7D359" w14:textId="77777777" w:rsidR="00401326" w:rsidRDefault="00401326" w:rsidP="006843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401326" w14:paraId="1DAA524E" w14:textId="77777777" w:rsidTr="006843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B38391" w14:textId="77777777" w:rsidR="00401326" w:rsidRDefault="00401326" w:rsidP="006843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CB1EA0" w14:textId="77777777" w:rsidR="00401326" w:rsidRDefault="00401326" w:rsidP="006843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62CEDF" w14:textId="77777777" w:rsidR="00401326" w:rsidRDefault="00401326" w:rsidP="006843E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70652" w14:textId="77777777" w:rsidR="00401326" w:rsidRPr="007C2097" w:rsidRDefault="00401326" w:rsidP="006843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01326" w14:paraId="6BA86D91" w14:textId="77777777" w:rsidTr="006843ED">
        <w:tc>
          <w:tcPr>
            <w:tcW w:w="1843" w:type="dxa"/>
          </w:tcPr>
          <w:p w14:paraId="2A243DFF" w14:textId="77777777" w:rsidR="00401326" w:rsidRDefault="00401326" w:rsidP="00684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6B3A4D" w14:textId="77777777" w:rsidR="00401326" w:rsidRDefault="00401326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B5" w14:paraId="7C27925B" w14:textId="77777777" w:rsidTr="006843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804C76" w14:textId="77777777" w:rsidR="005719B5" w:rsidRDefault="005719B5" w:rsidP="00571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F04AD" w14:textId="77777777" w:rsidR="005719B5" w:rsidRDefault="005719B5" w:rsidP="00571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After de UE deregister and it is switched off to change the USIM configuration at step 2, IMS component is not ready for a new IMS registration.</w:t>
            </w:r>
          </w:p>
          <w:p w14:paraId="69631213" w14:textId="77777777" w:rsidR="005719B5" w:rsidRDefault="005719B5" w:rsidP="005719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021D36" w14:textId="18B949B5" w:rsidR="005719B5" w:rsidRDefault="005719B5" w:rsidP="00571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can be solved reseting IMS to allow UE IMS register after is switched ON again.</w:t>
            </w:r>
          </w:p>
        </w:tc>
      </w:tr>
      <w:tr w:rsidR="005719B5" w14:paraId="2127D871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6A2EC" w14:textId="77777777" w:rsidR="005719B5" w:rsidRDefault="005719B5" w:rsidP="005719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4506F0" w14:textId="77777777" w:rsidR="005719B5" w:rsidRDefault="005719B5" w:rsidP="005719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B5" w14:paraId="1F725651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723D2" w14:textId="77777777" w:rsidR="005719B5" w:rsidRDefault="005719B5" w:rsidP="00571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15EEAD" w14:textId="174D6053" w:rsidR="005719B5" w:rsidRDefault="005719B5" w:rsidP="005719B5">
            <w:pPr>
              <w:pStyle w:val="CRCoverPage"/>
              <w:spacing w:after="0"/>
              <w:ind w:left="100"/>
              <w:rPr>
                <w:noProof/>
              </w:rPr>
            </w:pPr>
            <w:r w:rsidRPr="001345E2">
              <w:rPr>
                <w:noProof/>
              </w:rPr>
              <w:t>Added f_NR5GC_SwitchOnAndResetIMS() function to allow the UE to register on IMS.</w:t>
            </w:r>
          </w:p>
        </w:tc>
      </w:tr>
      <w:tr w:rsidR="005719B5" w14:paraId="4E1B7A46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61176" w14:textId="77777777" w:rsidR="005719B5" w:rsidRDefault="005719B5" w:rsidP="005719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87989" w14:textId="77777777" w:rsidR="005719B5" w:rsidRDefault="005719B5" w:rsidP="005719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B5" w14:paraId="41A8582C" w14:textId="77777777" w:rsidTr="006843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2EC12D" w14:textId="77777777" w:rsidR="005719B5" w:rsidRDefault="005719B5" w:rsidP="00571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5847D" w14:textId="0E751324" w:rsidR="005719B5" w:rsidRDefault="005719B5" w:rsidP="00571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5719B5" w14:paraId="7930B52F" w14:textId="77777777" w:rsidTr="006843ED">
        <w:tc>
          <w:tcPr>
            <w:tcW w:w="2694" w:type="dxa"/>
            <w:gridSpan w:val="2"/>
          </w:tcPr>
          <w:p w14:paraId="724B62A1" w14:textId="77777777" w:rsidR="005719B5" w:rsidRDefault="005719B5" w:rsidP="005719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3A1BD" w14:textId="77777777" w:rsidR="005719B5" w:rsidRDefault="005719B5" w:rsidP="005719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B5" w14:paraId="6F932A78" w14:textId="77777777" w:rsidTr="006843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A3D0FF" w14:textId="77777777" w:rsidR="005719B5" w:rsidRDefault="005719B5" w:rsidP="00571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95A978" w14:textId="3C6C0E64" w:rsidR="005719B5" w:rsidRDefault="005719B5" w:rsidP="00571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9.1.9.4.NR5GC</w:t>
            </w:r>
          </w:p>
        </w:tc>
      </w:tr>
      <w:tr w:rsidR="005719B5" w14:paraId="28B53C87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418A" w14:textId="77777777" w:rsidR="005719B5" w:rsidRDefault="005719B5" w:rsidP="005719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C4664" w14:textId="77777777" w:rsidR="005719B5" w:rsidRDefault="005719B5" w:rsidP="005719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B5" w14:paraId="10FC10B1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FC47C" w14:textId="77777777" w:rsidR="005719B5" w:rsidRDefault="005719B5" w:rsidP="00571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81A0C9" w14:textId="77777777" w:rsidR="005719B5" w:rsidRDefault="005719B5" w:rsidP="00571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0233C3" w14:textId="77777777" w:rsidR="005719B5" w:rsidRDefault="005719B5" w:rsidP="00571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88732A" w14:textId="77777777" w:rsidR="005719B5" w:rsidRDefault="005719B5" w:rsidP="005719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6FC5C" w14:textId="77777777" w:rsidR="005719B5" w:rsidRDefault="005719B5" w:rsidP="005719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9B5" w14:paraId="0396D6C6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923C7" w14:textId="77777777" w:rsidR="005719B5" w:rsidRDefault="005719B5" w:rsidP="00571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5C17" w14:textId="77777777" w:rsidR="005719B5" w:rsidRDefault="005719B5" w:rsidP="00571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FAD2F" w14:textId="13F0E58D" w:rsidR="005719B5" w:rsidRDefault="005719B5" w:rsidP="00571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39AD9" w14:textId="77777777" w:rsidR="005719B5" w:rsidRDefault="005719B5" w:rsidP="005719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184835" w14:textId="7CB323CF" w:rsidR="005719B5" w:rsidRDefault="005719B5" w:rsidP="005719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9B5" w14:paraId="59EB6B13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A2246" w14:textId="77777777" w:rsidR="005719B5" w:rsidRDefault="005719B5" w:rsidP="005719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C1C80D" w14:textId="77777777" w:rsidR="005719B5" w:rsidRDefault="005719B5" w:rsidP="00571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44E6C" w14:textId="1BA30FAB" w:rsidR="005719B5" w:rsidRDefault="005719B5" w:rsidP="00571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E16BD0" w14:textId="77777777" w:rsidR="005719B5" w:rsidRDefault="005719B5" w:rsidP="005719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F1D7A9" w14:textId="7F71AD60" w:rsidR="005719B5" w:rsidRDefault="005719B5" w:rsidP="005719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9B5" w14:paraId="09CD563B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79B55" w14:textId="77777777" w:rsidR="005719B5" w:rsidRDefault="005719B5" w:rsidP="005719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8EE725" w14:textId="77777777" w:rsidR="005719B5" w:rsidRDefault="005719B5" w:rsidP="00571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6330F" w14:textId="599CC47F" w:rsidR="005719B5" w:rsidRDefault="005719B5" w:rsidP="00571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219E46" w14:textId="77777777" w:rsidR="005719B5" w:rsidRDefault="005719B5" w:rsidP="005719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1830D" w14:textId="47153722" w:rsidR="005719B5" w:rsidRDefault="005719B5" w:rsidP="005719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9B5" w14:paraId="4009E5C1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1CB02" w14:textId="77777777" w:rsidR="005719B5" w:rsidRDefault="005719B5" w:rsidP="005719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5E0B3" w14:textId="77777777" w:rsidR="005719B5" w:rsidRDefault="005719B5" w:rsidP="005719B5">
            <w:pPr>
              <w:pStyle w:val="CRCoverPage"/>
              <w:spacing w:after="0"/>
              <w:rPr>
                <w:noProof/>
              </w:rPr>
            </w:pPr>
          </w:p>
        </w:tc>
      </w:tr>
      <w:tr w:rsidR="005719B5" w14:paraId="39CB6218" w14:textId="77777777" w:rsidTr="006843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BFF5D4" w14:textId="77777777" w:rsidR="005719B5" w:rsidRDefault="005719B5" w:rsidP="00571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6A241" w14:textId="77777777" w:rsidR="005719B5" w:rsidRDefault="005719B5" w:rsidP="005719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19B5" w:rsidRPr="008863B9" w14:paraId="3648D94D" w14:textId="77777777" w:rsidTr="006843E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7EFB53" w14:textId="77777777" w:rsidR="005719B5" w:rsidRPr="008863B9" w:rsidRDefault="005719B5" w:rsidP="00571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7C795F" w14:textId="77777777" w:rsidR="005719B5" w:rsidRPr="008863B9" w:rsidRDefault="005719B5" w:rsidP="005719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19B5" w14:paraId="6E857CE8" w14:textId="77777777" w:rsidTr="006843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523C2" w14:textId="77777777" w:rsidR="005719B5" w:rsidRDefault="005719B5" w:rsidP="00571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99993" w14:textId="77777777" w:rsidR="005719B5" w:rsidRDefault="005719B5" w:rsidP="005719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62062D" w14:textId="5C30472D" w:rsidR="00247A0D" w:rsidRPr="00D83A7A" w:rsidRDefault="00247A0D" w:rsidP="00247A0D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32622066"/>
      <w:r w:rsidRPr="00D83A7A">
        <w:rPr>
          <w:rStyle w:val="af1"/>
          <w:rFonts w:ascii="Arial" w:hAnsi="Arial" w:cs="Arial"/>
          <w:i w:val="0"/>
        </w:rPr>
        <w:lastRenderedPageBreak/>
        <w:t>Table of Contents</w:t>
      </w:r>
      <w:bookmarkEnd w:id="0"/>
    </w:p>
    <w:p w14:paraId="589C513D" w14:textId="703E7D12" w:rsidR="00EA2757" w:rsidRDefault="00247A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A2757" w:rsidRPr="001A69C2">
        <w:rPr>
          <w:rFonts w:ascii="Arial" w:hAnsi="Arial" w:cs="Arial"/>
          <w:iCs/>
        </w:rPr>
        <w:t>Table of Contents</w:t>
      </w:r>
      <w:r w:rsidR="00EA2757">
        <w:tab/>
      </w:r>
      <w:r w:rsidR="00EA2757">
        <w:fldChar w:fldCharType="begin"/>
      </w:r>
      <w:r w:rsidR="00EA2757">
        <w:instrText xml:space="preserve"> PAGEREF _Toc132622066 \h </w:instrText>
      </w:r>
      <w:r w:rsidR="00EA2757">
        <w:fldChar w:fldCharType="separate"/>
      </w:r>
      <w:r w:rsidR="00EA2757">
        <w:t>2</w:t>
      </w:r>
      <w:r w:rsidR="00EA2757">
        <w:fldChar w:fldCharType="end"/>
      </w:r>
    </w:p>
    <w:p w14:paraId="7FE57424" w14:textId="3DC4922D" w:rsidR="00EA2757" w:rsidRDefault="00EA275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A69C2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A69C2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_Toc132622067 \h </w:instrText>
      </w:r>
      <w:r>
        <w:fldChar w:fldCharType="separate"/>
      </w:r>
      <w:r>
        <w:t>2</w:t>
      </w:r>
      <w:r>
        <w:fldChar w:fldCharType="end"/>
      </w:r>
    </w:p>
    <w:p w14:paraId="20A577E6" w14:textId="008BEBCB" w:rsidR="00EA2757" w:rsidRDefault="00EA275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A69C2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A69C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_Toc132622068 \h </w:instrText>
      </w:r>
      <w:r>
        <w:fldChar w:fldCharType="separate"/>
      </w:r>
      <w:r>
        <w:t>3</w:t>
      </w:r>
      <w:r>
        <w:fldChar w:fldCharType="end"/>
      </w:r>
    </w:p>
    <w:p w14:paraId="06F57EE9" w14:textId="479B0F2B" w:rsidR="00EA2757" w:rsidRDefault="00EA275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A69C2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A69C2">
        <w:rPr>
          <w:b/>
        </w:rPr>
        <w:t>Correction to function fl_TC_9_1_9_4_Body</w:t>
      </w:r>
      <w:r>
        <w:tab/>
      </w:r>
      <w:r>
        <w:fldChar w:fldCharType="begin"/>
      </w:r>
      <w:r>
        <w:instrText xml:space="preserve"> PAGEREF _Toc132622069 \h </w:instrText>
      </w:r>
      <w:r>
        <w:fldChar w:fldCharType="separate"/>
      </w:r>
      <w:r>
        <w:t>3</w:t>
      </w:r>
      <w:r>
        <w:fldChar w:fldCharType="end"/>
      </w:r>
    </w:p>
    <w:p w14:paraId="62548A66" w14:textId="01DEBA43" w:rsidR="00EA2757" w:rsidRPr="00D268E5" w:rsidRDefault="00247A0D" w:rsidP="00EA2757">
      <w:pPr>
        <w:pStyle w:val="1"/>
        <w:numPr>
          <w:ilvl w:val="0"/>
          <w:numId w:val="11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r w:rsidR="00EA2757" w:rsidRPr="00616CCE">
        <w:rPr>
          <w:rFonts w:cs="Arial"/>
        </w:rPr>
        <w:t xml:space="preserve"> </w:t>
      </w:r>
      <w:bookmarkStart w:id="1" w:name="_Toc122434485"/>
      <w:bookmarkStart w:id="2" w:name="_Toc131670886"/>
      <w:bookmarkStart w:id="3" w:name="_Toc131685850"/>
      <w:bookmarkStart w:id="4" w:name="_Toc132622067"/>
      <w:r w:rsidR="00EA2757" w:rsidRPr="00D268E5">
        <w:rPr>
          <w:rFonts w:cs="Arial"/>
        </w:rPr>
        <w:t>Overview</w:t>
      </w:r>
      <w:bookmarkEnd w:id="1"/>
      <w:bookmarkEnd w:id="2"/>
      <w:bookmarkEnd w:id="3"/>
      <w:bookmarkEnd w:id="4"/>
    </w:p>
    <w:p w14:paraId="604E5A79" w14:textId="77777777" w:rsidR="00EA2757" w:rsidRDefault="00EA2757" w:rsidP="00EA275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iwd-TTCN3-B2022-09_D23wk12 related to the title of this CR.</w:t>
      </w:r>
    </w:p>
    <w:p w14:paraId="38F1B19E" w14:textId="77777777" w:rsidR="00EA2757" w:rsidRPr="00D268E5" w:rsidRDefault="00EA2757" w:rsidP="00EA275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2B37D630" w14:textId="77777777" w:rsidR="00EA2757" w:rsidRDefault="00EA2757" w:rsidP="00EA275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Pr="00D268E5">
          <w:rPr>
            <w:rStyle w:val="aa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3A8BFA65" w14:textId="7B5E1DDC" w:rsidR="00247A0D" w:rsidRDefault="00247A0D" w:rsidP="00247A0D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20035324" w14:textId="77777777" w:rsidR="00F87559" w:rsidRPr="00F87559" w:rsidRDefault="00F87559" w:rsidP="00F87559">
      <w:pPr>
        <w:rPr>
          <w:lang w:eastAsia="ja-JP"/>
        </w:rPr>
      </w:pPr>
    </w:p>
    <w:p w14:paraId="3647B594" w14:textId="77777777" w:rsidR="00247A0D" w:rsidRDefault="00247A0D" w:rsidP="00247A0D"/>
    <w:p w14:paraId="1812D7CF" w14:textId="34452AE8" w:rsidR="00932AD5" w:rsidRDefault="00247A0D" w:rsidP="00932AD5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32622068"/>
      <w:r w:rsidRPr="00854C55">
        <w:rPr>
          <w:b/>
        </w:rPr>
        <w:t>Corrections require</w:t>
      </w:r>
      <w:bookmarkEnd w:id="5"/>
      <w:bookmarkEnd w:id="6"/>
      <w:r w:rsidR="00932AD5">
        <w:rPr>
          <w:b/>
        </w:rPr>
        <w:t>d</w:t>
      </w:r>
      <w:bookmarkEnd w:id="7"/>
    </w:p>
    <w:p w14:paraId="1CFC3051" w14:textId="0EA87B67" w:rsidR="00CD2971" w:rsidRDefault="00CD2971" w:rsidP="00CD2971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90365846"/>
      <w:bookmarkStart w:id="9" w:name="_Toc100157611"/>
      <w:bookmarkStart w:id="10" w:name="_Toc132622069"/>
      <w:bookmarkStart w:id="11" w:name="_Toc93417461"/>
      <w:bookmarkStart w:id="12" w:name="_Toc122434496"/>
      <w:bookmarkStart w:id="13" w:name="_Toc295288973"/>
      <w:bookmarkStart w:id="14" w:name="_Toc325725668"/>
      <w:bookmarkStart w:id="15" w:name="_Toc532983740"/>
      <w:bookmarkStart w:id="16" w:name="_Toc96525798"/>
      <w:r>
        <w:rPr>
          <w:b/>
        </w:rPr>
        <w:t xml:space="preserve">Correction to function </w:t>
      </w:r>
      <w:bookmarkEnd w:id="8"/>
      <w:bookmarkEnd w:id="9"/>
      <w:r w:rsidR="00A718AF" w:rsidRPr="00A718AF">
        <w:rPr>
          <w:b/>
        </w:rPr>
        <w:t>fl_TC_9_1_9_4_Body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D2971" w:rsidRPr="00647F8D" w14:paraId="09967404" w14:textId="77777777" w:rsidTr="000061C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6746" w14:textId="77777777" w:rsidR="00CD2971" w:rsidRDefault="00CD2971" w:rsidP="00633B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4A5B8" w14:textId="445521A5" w:rsidR="00CD2971" w:rsidRPr="000061CC" w:rsidRDefault="00A718AF" w:rsidP="00633BD1">
            <w:pPr>
              <w:pStyle w:val="CRCoverPage"/>
              <w:spacing w:after="0"/>
              <w:ind w:left="100"/>
              <w:rPr>
                <w:noProof/>
              </w:rPr>
            </w:pPr>
            <w:r w:rsidRPr="00A718AF">
              <w:rPr>
                <w:noProof/>
              </w:rPr>
              <w:t>fl_TC_9_1_9_4_Body</w:t>
            </w:r>
          </w:p>
        </w:tc>
      </w:tr>
      <w:tr w:rsidR="00CD2971" w:rsidRPr="00A718AF" w14:paraId="2065C767" w14:textId="77777777" w:rsidTr="00FF2DA2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6DB4" w14:textId="77777777" w:rsidR="00CD2971" w:rsidRDefault="00CD2971" w:rsidP="00633BD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7D1C1" w14:textId="77777777" w:rsidR="00BA718F" w:rsidRDefault="00A718AF" w:rsidP="00E50BDD">
            <w:pPr>
              <w:pStyle w:val="CRCoverPage"/>
              <w:spacing w:after="0"/>
              <w:rPr>
                <w:bCs/>
              </w:rPr>
            </w:pPr>
            <w:r w:rsidRPr="00A718AF">
              <w:rPr>
                <w:bCs/>
              </w:rPr>
              <w:t>After de UE deregister and i</w:t>
            </w:r>
            <w:r>
              <w:rPr>
                <w:bCs/>
              </w:rPr>
              <w:t>t is switched off to change the USIM configuration, IMS component is not ready for a new IMS registration.</w:t>
            </w:r>
          </w:p>
          <w:p w14:paraId="7254C6E1" w14:textId="77777777" w:rsidR="00A718AF" w:rsidRDefault="00A718AF" w:rsidP="00E50BDD">
            <w:pPr>
              <w:pStyle w:val="CRCoverPage"/>
              <w:spacing w:after="0"/>
              <w:rPr>
                <w:bCs/>
              </w:rPr>
            </w:pPr>
          </w:p>
          <w:p w14:paraId="41602485" w14:textId="00EA1FBA" w:rsidR="00A718AF" w:rsidRPr="00A718AF" w:rsidRDefault="00A718AF" w:rsidP="00E50BDD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This can be solved </w:t>
            </w:r>
            <w:proofErr w:type="spellStart"/>
            <w:r>
              <w:rPr>
                <w:bCs/>
              </w:rPr>
              <w:t>reseting</w:t>
            </w:r>
            <w:proofErr w:type="spellEnd"/>
            <w:r>
              <w:rPr>
                <w:bCs/>
              </w:rPr>
              <w:t xml:space="preserve"> IMS to allow UE IMS register after is switched ON again.</w:t>
            </w:r>
          </w:p>
        </w:tc>
      </w:tr>
      <w:tr w:rsidR="00CD2971" w:rsidRPr="00647F8D" w14:paraId="3C081A25" w14:textId="77777777" w:rsidTr="000061C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8006" w14:textId="77777777" w:rsidR="00CD2971" w:rsidRDefault="00CD2971" w:rsidP="00633BD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F0037" w14:textId="5163034B" w:rsidR="00F03882" w:rsidRPr="000061CC" w:rsidRDefault="00A718AF" w:rsidP="00FF2DA2">
            <w:pPr>
              <w:pStyle w:val="CRCoverPage"/>
              <w:spacing w:after="0"/>
              <w:rPr>
                <w:noProof/>
              </w:rPr>
            </w:pPr>
            <w:bookmarkStart w:id="17" w:name="_Hlk132620819"/>
            <w:r>
              <w:rPr>
                <w:noProof/>
              </w:rPr>
              <w:t xml:space="preserve">Added </w:t>
            </w:r>
            <w:r w:rsidRPr="00A718AF">
              <w:rPr>
                <w:noProof/>
              </w:rPr>
              <w:t>f_NR5GC_SwitchOnAndResetIMS</w:t>
            </w:r>
            <w:r>
              <w:rPr>
                <w:noProof/>
              </w:rPr>
              <w:t>() function to allow the UE to register on IMS.</w:t>
            </w:r>
            <w:bookmarkEnd w:id="17"/>
          </w:p>
        </w:tc>
      </w:tr>
      <w:tr w:rsidR="00CD2971" w:rsidRPr="00647F8D" w14:paraId="354578FD" w14:textId="77777777" w:rsidTr="00633BD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C0F4" w14:textId="77777777" w:rsidR="00CD2971" w:rsidRDefault="00CD2971" w:rsidP="00633BD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1D5E" w14:textId="6581D6C6" w:rsidR="00CD2971" w:rsidRDefault="007101D6" w:rsidP="00633BD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6453FB">
              <w:rPr>
                <w:rFonts w:ascii="Arial" w:hAnsi="Arial" w:cs="Arial"/>
                <w:noProof/>
                <w:lang w:val="en-US"/>
              </w:rPr>
              <w:t>NR5GC</w:t>
            </w:r>
            <w:r w:rsidR="00CD2971">
              <w:rPr>
                <w:rFonts w:ascii="Arial" w:hAnsi="Arial" w:cs="Arial"/>
                <w:noProof/>
                <w:lang w:val="en-US"/>
              </w:rPr>
              <w:t>\</w:t>
            </w:r>
            <w:r>
              <w:rPr>
                <w:rFonts w:ascii="Arial" w:hAnsi="Arial" w:cs="Arial"/>
                <w:noProof/>
                <w:lang w:val="en-US"/>
              </w:rPr>
              <w:t>9_1_9</w:t>
            </w:r>
            <w:r w:rsidR="00CD2971">
              <w:rPr>
                <w:rFonts w:ascii="Arial" w:hAnsi="Arial" w:cs="Arial"/>
                <w:noProof/>
                <w:lang w:val="en-US"/>
              </w:rPr>
              <w:t>\</w:t>
            </w:r>
            <w:r w:rsidR="00A718AF" w:rsidRPr="00A718AF">
              <w:rPr>
                <w:rFonts w:ascii="Arial" w:hAnsi="Arial" w:cs="Arial"/>
                <w:noProof/>
              </w:rPr>
              <w:t>RACS_NR5GC</w:t>
            </w:r>
            <w:r w:rsidR="00CD2971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CD2971" w14:paraId="3B95408B" w14:textId="77777777" w:rsidTr="00633BD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5395" w14:textId="77777777" w:rsidR="00CD2971" w:rsidRDefault="00CD2971" w:rsidP="00633BD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5485" w14:textId="0D99C3F6" w:rsidR="00CD2971" w:rsidRDefault="00BC1771" w:rsidP="00633BD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Accepted.</w:t>
            </w:r>
          </w:p>
        </w:tc>
      </w:tr>
    </w:tbl>
    <w:p w14:paraId="67D9E03F" w14:textId="77777777" w:rsidR="00CD2971" w:rsidRDefault="00CD2971" w:rsidP="00CD2971">
      <w:pPr>
        <w:rPr>
          <w:noProof/>
        </w:rPr>
      </w:pPr>
    </w:p>
    <w:p w14:paraId="2C7CC33B" w14:textId="77777777" w:rsidR="00CD2971" w:rsidRDefault="00CD2971" w:rsidP="00CD297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D2971" w14:paraId="2828CC5B" w14:textId="77777777" w:rsidTr="00633BD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5A68F4" w14:textId="45548DC7" w:rsidR="00CD2971" w:rsidRDefault="00CD2971" w:rsidP="00633BD1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3D49D52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function fl_TC_9_1_9_4_Body() runs on NR5GC_PTC</w:t>
            </w:r>
          </w:p>
          <w:p w14:paraId="5EA40FDB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{</w:t>
            </w:r>
          </w:p>
          <w:p w14:paraId="57011FD2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v_NGC_NASCellA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 := f_NR5GC_MapNASCell(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ngc_CellA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NG_AllCellsOnSamePLMN</w:t>
            </w:r>
            <w:proofErr w:type="spellEnd"/>
            <w:r w:rsidRPr="007101D6">
              <w:rPr>
                <w:rFonts w:ascii="Arial" w:hAnsi="Arial"/>
                <w:lang w:eastAsia="en-GB"/>
              </w:rPr>
              <w:t>);</w:t>
            </w:r>
          </w:p>
          <w:p w14:paraId="612E9E45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GMM_MobilityInfo_Type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v_GMM_MobilityInfo</w:t>
            </w:r>
            <w:proofErr w:type="spellEnd"/>
            <w:r w:rsidRPr="007101D6">
              <w:rPr>
                <w:rFonts w:ascii="Arial" w:hAnsi="Arial"/>
                <w:lang w:eastAsia="en-GB"/>
              </w:rPr>
              <w:t>;</w:t>
            </w:r>
          </w:p>
          <w:p w14:paraId="547A94E2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NG_NAS_MSG_Indication_Type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v_ReceivedMsg</w:t>
            </w:r>
            <w:proofErr w:type="spellEnd"/>
            <w:r w:rsidRPr="007101D6">
              <w:rPr>
                <w:rFonts w:ascii="Arial" w:hAnsi="Arial"/>
                <w:lang w:eastAsia="en-GB"/>
              </w:rPr>
              <w:t>;</w:t>
            </w:r>
          </w:p>
          <w:p w14:paraId="7DAE7771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hexstring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 v_PLMN15 := '00111'H;</w:t>
            </w:r>
          </w:p>
          <w:p w14:paraId="292925FC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hexstring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v_NewIMSIPLMN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substr</w:t>
            </w:r>
            <w:proofErr w:type="spellEnd"/>
            <w:r w:rsidRPr="007101D6">
              <w:rPr>
                <w:rFonts w:ascii="Arial" w:hAnsi="Arial"/>
                <w:lang w:eastAsia="en-GB"/>
              </w:rPr>
              <w:t>(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px_IMSI_Diff</w:t>
            </w:r>
            <w:proofErr w:type="spellEnd"/>
            <w:r w:rsidRPr="007101D6">
              <w:rPr>
                <w:rFonts w:ascii="Arial" w:hAnsi="Arial"/>
                <w:lang w:eastAsia="en-GB"/>
              </w:rPr>
              <w:t>, 0, 5);</w:t>
            </w:r>
          </w:p>
          <w:p w14:paraId="2AA2F8CF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</w:p>
          <w:p w14:paraId="492FE2E2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//@siclog "Step 1"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siclog</w:t>
            </w:r>
            <w:proofErr w:type="spellEnd"/>
            <w:r w:rsidRPr="007101D6">
              <w:rPr>
                <w:rFonts w:ascii="Arial" w:hAnsi="Arial"/>
                <w:lang w:eastAsia="en-GB"/>
              </w:rPr>
              <w:t>@</w:t>
            </w:r>
          </w:p>
          <w:p w14:paraId="4D1FCF18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f_NR_UE_DeRegisterOnSwitchOff</w:t>
            </w:r>
            <w:proofErr w:type="spellEnd"/>
            <w:r w:rsidRPr="007101D6">
              <w:rPr>
                <w:rFonts w:ascii="Arial" w:hAnsi="Arial"/>
                <w:lang w:eastAsia="en-GB"/>
              </w:rPr>
              <w:t>(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v_NGC_NASCellA</w:t>
            </w:r>
            <w:proofErr w:type="spellEnd"/>
            <w:r w:rsidRPr="007101D6">
              <w:rPr>
                <w:rFonts w:ascii="Arial" w:hAnsi="Arial"/>
                <w:lang w:eastAsia="en-GB"/>
              </w:rPr>
              <w:t>, STATE_IDLE_1A);</w:t>
            </w:r>
          </w:p>
          <w:p w14:paraId="5858A123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</w:t>
            </w:r>
          </w:p>
          <w:p w14:paraId="5B2A9840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//@siclog "Step 2"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siclog</w:t>
            </w:r>
            <w:proofErr w:type="spellEnd"/>
            <w:r w:rsidRPr="007101D6">
              <w:rPr>
                <w:rFonts w:ascii="Arial" w:hAnsi="Arial"/>
                <w:lang w:eastAsia="en-GB"/>
              </w:rPr>
              <w:t>@</w:t>
            </w:r>
          </w:p>
          <w:p w14:paraId="0C1FB59B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//The UE is brought back to operation with USIM configuration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rr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 as defined in TS 38.508-1 [4] Table 6.4.1-rr.</w:t>
            </w:r>
          </w:p>
          <w:p w14:paraId="3786B36E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f_UT_USIM_Insert</w:t>
            </w:r>
            <w:proofErr w:type="spellEnd"/>
            <w:r w:rsidRPr="007101D6">
              <w:rPr>
                <w:rFonts w:ascii="Arial" w:hAnsi="Arial"/>
                <w:lang w:eastAsia="en-GB"/>
              </w:rPr>
              <w:t>(UT, "USIM configuration 25 specified in table 6.4.1-25 TS 38.508-1");         // @sic R5-223252 sic@</w:t>
            </w:r>
          </w:p>
          <w:p w14:paraId="459E5EAC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</w:t>
            </w:r>
          </w:p>
          <w:p w14:paraId="67A2D2E9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// this new USIM has a different IMSI @sic R5s230215 sic@</w:t>
            </w:r>
          </w:p>
          <w:p w14:paraId="6C821A18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if (not match (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v_NewIMSIPLMN</w:t>
            </w:r>
            <w:proofErr w:type="spellEnd"/>
            <w:r w:rsidRPr="007101D6">
              <w:rPr>
                <w:rFonts w:ascii="Arial" w:hAnsi="Arial"/>
                <w:lang w:eastAsia="en-GB"/>
              </w:rPr>
              <w:t>, v_PLMN15)) {</w:t>
            </w:r>
          </w:p>
          <w:p w14:paraId="563008AC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f_NR_SetVerdictFailOrInconc</w:t>
            </w:r>
            <w:proofErr w:type="spellEnd"/>
            <w:r w:rsidRPr="007101D6">
              <w:rPr>
                <w:rFonts w:ascii="Arial" w:hAnsi="Arial"/>
                <w:lang w:eastAsia="en-GB"/>
              </w:rPr>
              <w:t>(__FILE__, __LINE__, "New USIM must have PLMN Id 15");</w:t>
            </w:r>
          </w:p>
          <w:p w14:paraId="0BC9955D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}</w:t>
            </w:r>
          </w:p>
          <w:p w14:paraId="4F73D352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f_NR5GC_MobileInfo_SetDefaultIMSI(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px_IMSI_Diff</w:t>
            </w:r>
            <w:proofErr w:type="spellEnd"/>
            <w:r w:rsidRPr="007101D6">
              <w:rPr>
                <w:rFonts w:ascii="Arial" w:hAnsi="Arial"/>
                <w:lang w:eastAsia="en-GB"/>
              </w:rPr>
              <w:t>);</w:t>
            </w:r>
          </w:p>
          <w:p w14:paraId="297ED605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</w:t>
            </w:r>
          </w:p>
          <w:p w14:paraId="01E54082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//@siclog "Step 3"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siclog</w:t>
            </w:r>
            <w:proofErr w:type="spellEnd"/>
            <w:r w:rsidRPr="007101D6">
              <w:rPr>
                <w:rFonts w:ascii="Arial" w:hAnsi="Arial"/>
                <w:lang w:eastAsia="en-GB"/>
              </w:rPr>
              <w:t>@</w:t>
            </w:r>
          </w:p>
          <w:p w14:paraId="52E861AA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//Check: Does the UE transmit an REGISTRATION REQUEST message without including UE radio capability ID?</w:t>
            </w:r>
          </w:p>
          <w:p w14:paraId="37F79791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v_ReceivedMsg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f_NR_RRC_ConnEst_DefWithNas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v_NGC_NASCellA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tsc_NR_RRC_TI_Def</w:t>
            </w:r>
            <w:proofErr w:type="spellEnd"/>
            <w:r w:rsidRPr="007101D6">
              <w:rPr>
                <w:rFonts w:ascii="Arial" w:hAnsi="Arial"/>
                <w:lang w:eastAsia="en-GB"/>
              </w:rPr>
              <w:t>, ?, (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tsc_SHT_NoSecurityProtection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tsc_SHT_IntegrityProtected</w:t>
            </w:r>
            <w:proofErr w:type="spellEnd"/>
            <w:r w:rsidRPr="007101D6">
              <w:rPr>
                <w:rFonts w:ascii="Arial" w:hAnsi="Arial"/>
                <w:lang w:eastAsia="en-GB"/>
              </w:rPr>
              <w:t>));</w:t>
            </w:r>
          </w:p>
          <w:p w14:paraId="307E7A3B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if (not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f_Check_NG_RegistrationReqMsg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v_GMM_MobilityInfo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v_ReceivedMsg.Pdu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Initial_Secure</w:t>
            </w:r>
            <w:proofErr w:type="spellEnd"/>
            <w:r w:rsidRPr="007101D6">
              <w:rPr>
                <w:rFonts w:ascii="Arial" w:hAnsi="Arial"/>
                <w:lang w:eastAsia="en-GB"/>
              </w:rPr>
              <w:t>, -, -, -, -, -, -, -,</w:t>
            </w:r>
          </w:p>
          <w:p w14:paraId="7F23FA21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                                        -, -, -, -, -, -, -, -, -, -,</w:t>
            </w:r>
          </w:p>
          <w:p w14:paraId="223FB5E2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                                        -, -, -, -, -, -, -, -, -, -,</w:t>
            </w:r>
          </w:p>
          <w:p w14:paraId="0131562E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                                        -, omit)</w:t>
            </w:r>
          </w:p>
          <w:p w14:paraId="5CC3C33A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                                        ) {</w:t>
            </w:r>
          </w:p>
          <w:p w14:paraId="5D2581D4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f_NR_SetVerdictFailOrInconc</w:t>
            </w:r>
            <w:proofErr w:type="spellEnd"/>
            <w:r w:rsidRPr="007101D6">
              <w:rPr>
                <w:rFonts w:ascii="Arial" w:hAnsi="Arial"/>
                <w:lang w:eastAsia="en-GB"/>
              </w:rPr>
              <w:t>(__FILE__, __LINE__, "Registration Request Message Failed");</w:t>
            </w:r>
          </w:p>
          <w:p w14:paraId="02F28DB1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lastRenderedPageBreak/>
              <w:t xml:space="preserve">    }</w:t>
            </w:r>
          </w:p>
          <w:p w14:paraId="2E327374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f_NR_PreliminaryPass</w:t>
            </w:r>
            <w:proofErr w:type="spellEnd"/>
            <w:r w:rsidRPr="007101D6">
              <w:rPr>
                <w:rFonts w:ascii="Arial" w:hAnsi="Arial"/>
                <w:lang w:eastAsia="en-GB"/>
              </w:rPr>
              <w:t>(__FILE__, __LINE__, "Step 3");</w:t>
            </w:r>
          </w:p>
          <w:p w14:paraId="6083ECCD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</w:p>
          <w:p w14:paraId="40206624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//@siclog "Steps 4-19a1"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siclog</w:t>
            </w:r>
            <w:proofErr w:type="spellEnd"/>
            <w:r w:rsidRPr="007101D6">
              <w:rPr>
                <w:rFonts w:ascii="Arial" w:hAnsi="Arial"/>
                <w:lang w:eastAsia="en-GB"/>
              </w:rPr>
              <w:t>@</w:t>
            </w:r>
          </w:p>
          <w:p w14:paraId="35FB3B9C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f_NR5GC_RRC_Idle_Steps5_20 (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v_GMM_MobilityInfo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v_NGC_NASCellA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v_ReceivedMsg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TESTMode_OFF</w:t>
            </w:r>
            <w:proofErr w:type="spellEnd"/>
            <w:r w:rsidRPr="007101D6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7101D6">
              <w:rPr>
                <w:rFonts w:ascii="Arial" w:hAnsi="Arial"/>
                <w:lang w:eastAsia="en-GB"/>
              </w:rPr>
              <w:t>Initial_NoSecurity</w:t>
            </w:r>
            <w:proofErr w:type="spellEnd"/>
            <w:r w:rsidRPr="007101D6">
              <w:rPr>
                <w:rFonts w:ascii="Arial" w:hAnsi="Arial"/>
                <w:lang w:eastAsia="en-GB"/>
              </w:rPr>
              <w:t>); // @sic R5s230215 sic@</w:t>
            </w:r>
          </w:p>
          <w:p w14:paraId="022AA2EC" w14:textId="77777777" w:rsidR="007101D6" w:rsidRPr="007101D6" w:rsidRDefault="007101D6" w:rsidP="007101D6">
            <w:pPr>
              <w:spacing w:after="0"/>
              <w:rPr>
                <w:rFonts w:ascii="Arial" w:hAnsi="Arial"/>
                <w:lang w:eastAsia="en-GB"/>
              </w:rPr>
            </w:pPr>
          </w:p>
          <w:p w14:paraId="08AB141A" w14:textId="77777777" w:rsidR="007101D6" w:rsidRDefault="007101D6" w:rsidP="007101D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101D6">
              <w:rPr>
                <w:rFonts w:ascii="Arial" w:hAnsi="Arial"/>
                <w:lang w:eastAsia="en-GB"/>
              </w:rPr>
              <w:t xml:space="preserve">    } //End of fl_TC_9_1_9_4_Body</w:t>
            </w:r>
          </w:p>
          <w:p w14:paraId="65FCA3E7" w14:textId="0564D77A" w:rsidR="00CD2971" w:rsidRDefault="00CD2971" w:rsidP="007101D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D2971" w14:paraId="3A2E6002" w14:textId="77777777" w:rsidTr="00633BD1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8711" w14:textId="77777777" w:rsidR="00CD2971" w:rsidRDefault="00CD2971" w:rsidP="00633BD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2025F57C" w14:textId="77777777" w:rsidR="00CD2971" w:rsidRDefault="00CD2971" w:rsidP="00CD2971">
      <w:pPr>
        <w:spacing w:after="0"/>
        <w:rPr>
          <w:rFonts w:ascii="Arial" w:hAnsi="Arial"/>
          <w:b/>
          <w:lang w:eastAsia="en-GB"/>
        </w:rPr>
      </w:pPr>
    </w:p>
    <w:p w14:paraId="6B4757D5" w14:textId="77777777" w:rsidR="00CD2971" w:rsidRDefault="00CD2971" w:rsidP="00CD2971">
      <w:pPr>
        <w:spacing w:after="0"/>
        <w:rPr>
          <w:rFonts w:ascii="Arial" w:hAnsi="Arial"/>
          <w:b/>
          <w:lang w:eastAsia="en-GB"/>
        </w:rPr>
      </w:pPr>
    </w:p>
    <w:p w14:paraId="2B0172A7" w14:textId="77777777" w:rsidR="00CD2971" w:rsidRDefault="00CD2971" w:rsidP="00CD297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D2971" w14:paraId="27B142F5" w14:textId="77777777" w:rsidTr="00633BD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3646" w14:textId="05DDB8D9" w:rsidR="00CD2971" w:rsidRDefault="00CD2971" w:rsidP="00633BD1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CA734F6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function fl_TC_9_1_9_4_Body() runs on NR5GC_PTC</w:t>
            </w:r>
          </w:p>
          <w:p w14:paraId="35A7C9BD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{</w:t>
            </w:r>
          </w:p>
          <w:p w14:paraId="00F3219E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v_NGC_NASCellA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 := f_NR5GC_MapNASCell(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ngc_CellA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NG_AllCellsOnSamePLMN</w:t>
            </w:r>
            <w:proofErr w:type="spellEnd"/>
            <w:r w:rsidRPr="00506C81">
              <w:rPr>
                <w:rFonts w:ascii="Arial" w:hAnsi="Arial"/>
                <w:lang w:eastAsia="en-GB"/>
              </w:rPr>
              <w:t>);</w:t>
            </w:r>
          </w:p>
          <w:p w14:paraId="0A5D6898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GMM_MobilityInfo_Type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v_GMM_MobilityInfo</w:t>
            </w:r>
            <w:proofErr w:type="spellEnd"/>
            <w:r w:rsidRPr="00506C81">
              <w:rPr>
                <w:rFonts w:ascii="Arial" w:hAnsi="Arial"/>
                <w:lang w:eastAsia="en-GB"/>
              </w:rPr>
              <w:t>;</w:t>
            </w:r>
          </w:p>
          <w:p w14:paraId="3C82398E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NG_NAS_MSG_Indication_Type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v_ReceivedMsg</w:t>
            </w:r>
            <w:proofErr w:type="spellEnd"/>
            <w:r w:rsidRPr="00506C81">
              <w:rPr>
                <w:rFonts w:ascii="Arial" w:hAnsi="Arial"/>
                <w:lang w:eastAsia="en-GB"/>
              </w:rPr>
              <w:t>;</w:t>
            </w:r>
          </w:p>
          <w:p w14:paraId="6AE6D39D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hexstring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 v_PLMN15 := '00111'H;</w:t>
            </w:r>
          </w:p>
          <w:p w14:paraId="34511A15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hexstring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v_NewIMSIPLMN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substr</w:t>
            </w:r>
            <w:proofErr w:type="spellEnd"/>
            <w:r w:rsidRPr="00506C81">
              <w:rPr>
                <w:rFonts w:ascii="Arial" w:hAnsi="Arial"/>
                <w:lang w:eastAsia="en-GB"/>
              </w:rPr>
              <w:t>(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px_IMSI_Diff</w:t>
            </w:r>
            <w:proofErr w:type="spellEnd"/>
            <w:r w:rsidRPr="00506C81">
              <w:rPr>
                <w:rFonts w:ascii="Arial" w:hAnsi="Arial"/>
                <w:lang w:eastAsia="en-GB"/>
              </w:rPr>
              <w:t>, 0, 5);</w:t>
            </w:r>
          </w:p>
          <w:p w14:paraId="26626EC6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14:paraId="29405EEC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//@siclog "Step 1"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siclog</w:t>
            </w:r>
            <w:proofErr w:type="spellEnd"/>
            <w:r w:rsidRPr="00506C81">
              <w:rPr>
                <w:rFonts w:ascii="Arial" w:hAnsi="Arial"/>
                <w:lang w:eastAsia="en-GB"/>
              </w:rPr>
              <w:t>@</w:t>
            </w:r>
          </w:p>
          <w:p w14:paraId="25865808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f_NR_UE_DeRegisterOnSwitchOff</w:t>
            </w:r>
            <w:proofErr w:type="spellEnd"/>
            <w:r w:rsidRPr="00506C81">
              <w:rPr>
                <w:rFonts w:ascii="Arial" w:hAnsi="Arial"/>
                <w:lang w:eastAsia="en-GB"/>
              </w:rPr>
              <w:t>(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v_NGC_NASCellA</w:t>
            </w:r>
            <w:proofErr w:type="spellEnd"/>
            <w:r w:rsidRPr="00506C81">
              <w:rPr>
                <w:rFonts w:ascii="Arial" w:hAnsi="Arial"/>
                <w:lang w:eastAsia="en-GB"/>
              </w:rPr>
              <w:t>, STATE_IDLE_1A);</w:t>
            </w:r>
          </w:p>
          <w:p w14:paraId="2DEBEBA5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</w:t>
            </w:r>
          </w:p>
          <w:p w14:paraId="4EBBF062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//@siclog "Step 2"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siclog</w:t>
            </w:r>
            <w:proofErr w:type="spellEnd"/>
            <w:r w:rsidRPr="00506C81">
              <w:rPr>
                <w:rFonts w:ascii="Arial" w:hAnsi="Arial"/>
                <w:lang w:eastAsia="en-GB"/>
              </w:rPr>
              <w:t>@</w:t>
            </w:r>
          </w:p>
          <w:p w14:paraId="1B01B878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//The UE is brought back to operation with USIM configuration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rr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 as defined in TS 38.508-1 [4] Table 6.4.1-rr.</w:t>
            </w:r>
          </w:p>
          <w:p w14:paraId="2C0E9768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f_UT_USIM_Insert</w:t>
            </w:r>
            <w:proofErr w:type="spellEnd"/>
            <w:r w:rsidRPr="00506C81">
              <w:rPr>
                <w:rFonts w:ascii="Arial" w:hAnsi="Arial"/>
                <w:lang w:eastAsia="en-GB"/>
              </w:rPr>
              <w:t>(UT, "USIM configuration 25 specified in table 6.4.1-25 TS 38.508-1");         // @sic R5-223252 sic@</w:t>
            </w:r>
          </w:p>
          <w:p w14:paraId="46D33305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</w:t>
            </w:r>
          </w:p>
          <w:p w14:paraId="2F59102C" w14:textId="4013990D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</w:t>
            </w:r>
            <w:r w:rsidRPr="00506C81">
              <w:rPr>
                <w:rFonts w:ascii="Arial" w:hAnsi="Arial"/>
                <w:highlight w:val="yellow"/>
                <w:lang w:eastAsia="en-GB"/>
              </w:rPr>
              <w:t>f_NR5GC_SwitchOnAndResetIMS();</w:t>
            </w:r>
          </w:p>
          <w:p w14:paraId="06CE3B29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</w:t>
            </w:r>
          </w:p>
          <w:p w14:paraId="30C038D6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// this new USIM has a different IMSI @sic R5s230215 sic@</w:t>
            </w:r>
          </w:p>
          <w:p w14:paraId="59513246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if (not match (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v_NewIMSIPLMN</w:t>
            </w:r>
            <w:proofErr w:type="spellEnd"/>
            <w:r w:rsidRPr="00506C81">
              <w:rPr>
                <w:rFonts w:ascii="Arial" w:hAnsi="Arial"/>
                <w:lang w:eastAsia="en-GB"/>
              </w:rPr>
              <w:t>, v_PLMN15)) {</w:t>
            </w:r>
          </w:p>
          <w:p w14:paraId="1B027AAD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f_NR_SetVerdictFailOrInconc</w:t>
            </w:r>
            <w:proofErr w:type="spellEnd"/>
            <w:r w:rsidRPr="00506C81">
              <w:rPr>
                <w:rFonts w:ascii="Arial" w:hAnsi="Arial"/>
                <w:lang w:eastAsia="en-GB"/>
              </w:rPr>
              <w:t>(__FILE__, __LINE__, "New USIM must have PLMN Id 15");</w:t>
            </w:r>
          </w:p>
          <w:p w14:paraId="4929111E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}</w:t>
            </w:r>
          </w:p>
          <w:p w14:paraId="478296AC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f_NR5GC_MobileInfo_SetDefaultIMSI(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px_IMSI_Diff</w:t>
            </w:r>
            <w:proofErr w:type="spellEnd"/>
            <w:r w:rsidRPr="00506C81">
              <w:rPr>
                <w:rFonts w:ascii="Arial" w:hAnsi="Arial"/>
                <w:lang w:eastAsia="en-GB"/>
              </w:rPr>
              <w:t>);</w:t>
            </w:r>
          </w:p>
          <w:p w14:paraId="77DB181A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</w:t>
            </w:r>
          </w:p>
          <w:p w14:paraId="2B38928F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//@siclog "Step 3"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siclog</w:t>
            </w:r>
            <w:proofErr w:type="spellEnd"/>
            <w:r w:rsidRPr="00506C81">
              <w:rPr>
                <w:rFonts w:ascii="Arial" w:hAnsi="Arial"/>
                <w:lang w:eastAsia="en-GB"/>
              </w:rPr>
              <w:t>@</w:t>
            </w:r>
          </w:p>
          <w:p w14:paraId="345B4E31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//Check: Does the UE transmit an REGISTRATION REQUEST message without including UE radio capability ID?</w:t>
            </w:r>
          </w:p>
          <w:p w14:paraId="2DD38A44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v_ReceivedMsg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f_NR_RRC_ConnEst_DefWithNas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v_NGC_NASCellA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tsc_NR_RRC_TI_Def</w:t>
            </w:r>
            <w:proofErr w:type="spellEnd"/>
            <w:r w:rsidRPr="00506C81">
              <w:rPr>
                <w:rFonts w:ascii="Arial" w:hAnsi="Arial"/>
                <w:lang w:eastAsia="en-GB"/>
              </w:rPr>
              <w:t>, ?, (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tsc_SHT_NoSecurityProtection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tsc_SHT_IntegrityProtected</w:t>
            </w:r>
            <w:proofErr w:type="spellEnd"/>
            <w:r w:rsidRPr="00506C81">
              <w:rPr>
                <w:rFonts w:ascii="Arial" w:hAnsi="Arial"/>
                <w:lang w:eastAsia="en-GB"/>
              </w:rPr>
              <w:t>));</w:t>
            </w:r>
          </w:p>
          <w:p w14:paraId="276C0BBA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if (not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f_Check_NG_RegistrationReqMsg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v_GMM_MobilityInfo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v_ReceivedMsg.Pdu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Initial_Secure</w:t>
            </w:r>
            <w:proofErr w:type="spellEnd"/>
            <w:r w:rsidRPr="00506C81">
              <w:rPr>
                <w:rFonts w:ascii="Arial" w:hAnsi="Arial"/>
                <w:lang w:eastAsia="en-GB"/>
              </w:rPr>
              <w:t>, -, -, -, -, -, -, -,</w:t>
            </w:r>
          </w:p>
          <w:p w14:paraId="770A9ACF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                                        -, -, -, -, -, -, -, -, -, -,</w:t>
            </w:r>
          </w:p>
          <w:p w14:paraId="6CE1F8E6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                                        -, -, -, -, -, -, -, -, -, -,</w:t>
            </w:r>
          </w:p>
          <w:p w14:paraId="34167994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                                        -, omit)</w:t>
            </w:r>
          </w:p>
          <w:p w14:paraId="5D42FD81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                                        ) {</w:t>
            </w:r>
          </w:p>
          <w:p w14:paraId="6E04166D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f_NR_SetVerdictFailOrInconc</w:t>
            </w:r>
            <w:proofErr w:type="spellEnd"/>
            <w:r w:rsidRPr="00506C81">
              <w:rPr>
                <w:rFonts w:ascii="Arial" w:hAnsi="Arial"/>
                <w:lang w:eastAsia="en-GB"/>
              </w:rPr>
              <w:t>(__FILE__, __LINE__, "Registration Request Message Failed");</w:t>
            </w:r>
          </w:p>
          <w:p w14:paraId="2DDD4843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}</w:t>
            </w:r>
          </w:p>
          <w:p w14:paraId="1D2A0523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f_NR_PreliminaryPass</w:t>
            </w:r>
            <w:proofErr w:type="spellEnd"/>
            <w:r w:rsidRPr="00506C81">
              <w:rPr>
                <w:rFonts w:ascii="Arial" w:hAnsi="Arial"/>
                <w:lang w:eastAsia="en-GB"/>
              </w:rPr>
              <w:t>(__FILE__, __LINE__, "Step 3");</w:t>
            </w:r>
          </w:p>
          <w:p w14:paraId="7013DE89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14:paraId="454D3145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//@siclog "Steps 4-19a1"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siclog</w:t>
            </w:r>
            <w:proofErr w:type="spellEnd"/>
            <w:r w:rsidRPr="00506C81">
              <w:rPr>
                <w:rFonts w:ascii="Arial" w:hAnsi="Arial"/>
                <w:lang w:eastAsia="en-GB"/>
              </w:rPr>
              <w:t>@</w:t>
            </w:r>
          </w:p>
          <w:p w14:paraId="3D67F584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f_NR5GC_RRC_Idle_Steps5_20 (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v_GMM_MobilityInfo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v_NGC_NASCellA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v_ReceivedMsg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TESTMode_OFF</w:t>
            </w:r>
            <w:proofErr w:type="spellEnd"/>
            <w:r w:rsidRPr="00506C81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506C81">
              <w:rPr>
                <w:rFonts w:ascii="Arial" w:hAnsi="Arial"/>
                <w:lang w:eastAsia="en-GB"/>
              </w:rPr>
              <w:t>Initial_NoSecurity</w:t>
            </w:r>
            <w:proofErr w:type="spellEnd"/>
            <w:r w:rsidRPr="00506C81">
              <w:rPr>
                <w:rFonts w:ascii="Arial" w:hAnsi="Arial"/>
                <w:lang w:eastAsia="en-GB"/>
              </w:rPr>
              <w:t>); // @sic R5s230215 sic@</w:t>
            </w:r>
          </w:p>
          <w:p w14:paraId="58428D70" w14:textId="77777777" w:rsidR="00506C81" w:rsidRPr="00506C81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14:paraId="6E2E6851" w14:textId="77777777" w:rsidR="007101D6" w:rsidRDefault="00506C8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06C81">
              <w:rPr>
                <w:rFonts w:ascii="Arial" w:hAnsi="Arial"/>
                <w:lang w:eastAsia="en-GB"/>
              </w:rPr>
              <w:t xml:space="preserve">    } //End of fl_TC_9_1_9_4_Body</w:t>
            </w:r>
          </w:p>
          <w:p w14:paraId="67A107B3" w14:textId="2801F55B" w:rsidR="00CD2971" w:rsidRDefault="00CD2971" w:rsidP="00506C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bookmarkEnd w:id="11"/>
      <w:bookmarkEnd w:id="12"/>
      <w:bookmarkEnd w:id="13"/>
      <w:bookmarkEnd w:id="14"/>
      <w:bookmarkEnd w:id="15"/>
      <w:bookmarkEnd w:id="16"/>
    </w:tbl>
    <w:p w14:paraId="67FBB35F" w14:textId="77777777" w:rsidR="001E41F3" w:rsidRPr="00247A0D" w:rsidRDefault="001E41F3" w:rsidP="00270349">
      <w:pPr>
        <w:pStyle w:val="af2"/>
        <w:jc w:val="left"/>
        <w:rPr>
          <w:noProof/>
          <w:lang w:val="en-US"/>
        </w:rPr>
      </w:pPr>
    </w:p>
    <w:sectPr w:rsidR="001E41F3" w:rsidRPr="00247A0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9A3DE" w14:textId="77777777" w:rsidR="006F1B62" w:rsidRDefault="006F1B62">
      <w:r>
        <w:separator/>
      </w:r>
    </w:p>
  </w:endnote>
  <w:endnote w:type="continuationSeparator" w:id="0">
    <w:p w14:paraId="6A4D9259" w14:textId="77777777" w:rsidR="006F1B62" w:rsidRDefault="006F1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0D47" w14:textId="77777777" w:rsidR="00270349" w:rsidRDefault="0027034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96BCE" w14:textId="77777777" w:rsidR="00270349" w:rsidRDefault="0027034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6C93A" w14:textId="77777777" w:rsidR="00270349" w:rsidRDefault="0027034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7C373" w14:textId="77777777" w:rsidR="006F1B62" w:rsidRDefault="006F1B62">
      <w:r>
        <w:separator/>
      </w:r>
    </w:p>
  </w:footnote>
  <w:footnote w:type="continuationSeparator" w:id="0">
    <w:p w14:paraId="72CD7F77" w14:textId="77777777" w:rsidR="006F1B62" w:rsidRDefault="006F1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030CE0E1" w:rsidR="00126FDD" w:rsidRDefault="00126F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CD795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01BC718" wp14:editId="64B1B5C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66896837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BF2F62F" w14:textId="7FC51F5F" w:rsidR="00CD795E" w:rsidRPr="00A11327" w:rsidRDefault="00CD795E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1BC71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6689683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BF2F62F" w14:textId="7FC51F5F" w:rsidR="00CD795E" w:rsidRPr="00A11327" w:rsidRDefault="00CD795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C77BE" w14:textId="452D960B" w:rsidR="00C777E3" w:rsidRDefault="00CD795E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0E1F7C5" wp14:editId="77EAF6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ADDD81" w14:textId="280CBC96" w:rsidR="00CD795E" w:rsidRPr="00A11327" w:rsidRDefault="00CD795E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E1F7C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ADDD81" w14:textId="280CBC96" w:rsidR="00CD795E" w:rsidRPr="00A11327" w:rsidRDefault="00CD795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64539" w14:textId="52A824DC" w:rsidR="00C777E3" w:rsidRDefault="00CD795E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79AE22B" wp14:editId="2BE341B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04503109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48C2B9A" w14:textId="3FEA75EF" w:rsidR="00CD795E" w:rsidRPr="00A11327" w:rsidRDefault="00CD795E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9AE22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0450310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48C2B9A" w14:textId="3FEA75EF" w:rsidR="00CD795E" w:rsidRPr="00A11327" w:rsidRDefault="00CD795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415E5325" w:rsidR="00126FDD" w:rsidRDefault="00CD795E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AA88A1B" wp14:editId="0EC71B9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007940167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ABE01DF" w14:textId="42816D4E" w:rsidR="00CD795E" w:rsidRPr="00A11327" w:rsidRDefault="00CD795E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A88A1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0079401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ABE01DF" w14:textId="42816D4E" w:rsidR="00CD795E" w:rsidRPr="00A11327" w:rsidRDefault="00CD795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4CA68E68" w:rsidR="00126FDD" w:rsidRDefault="00126FDD">
    <w:pPr>
      <w:pStyle w:val="a4"/>
      <w:tabs>
        <w:tab w:val="right" w:pos="9639"/>
      </w:tabs>
    </w:pPr>
    <w:r>
      <w:tab/>
    </w:r>
    <w:r w:rsidR="00CD795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CB1FE6E" wp14:editId="437A82D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56604346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20B0EBE" w14:textId="3EBF4539" w:rsidR="00CD795E" w:rsidRPr="00A11327" w:rsidRDefault="00CD795E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B1FE6E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5660434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20B0EBE" w14:textId="3EBF4539" w:rsidR="00CD795E" w:rsidRPr="00A11327" w:rsidRDefault="00CD795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2599B5F2" w:rsidR="00126FDD" w:rsidRDefault="00CD795E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4E5DBD5" wp14:editId="512F48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678489868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CFD1B16" w14:textId="50A3A85A" w:rsidR="00CD795E" w:rsidRPr="00A11327" w:rsidRDefault="00CD795E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E5DBD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67848986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CFD1B16" w14:textId="50A3A85A" w:rsidR="00CD795E" w:rsidRPr="00A11327" w:rsidRDefault="00CD795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F5841"/>
    <w:multiLevelType w:val="hybridMultilevel"/>
    <w:tmpl w:val="0E5649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B6C2566"/>
    <w:multiLevelType w:val="hybridMultilevel"/>
    <w:tmpl w:val="8ADA30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43E6D02"/>
    <w:multiLevelType w:val="hybridMultilevel"/>
    <w:tmpl w:val="386C13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AC18D9"/>
    <w:multiLevelType w:val="hybridMultilevel"/>
    <w:tmpl w:val="7316A2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7A0E35F4"/>
    <w:multiLevelType w:val="hybridMultilevel"/>
    <w:tmpl w:val="CE2ACBEE"/>
    <w:lvl w:ilvl="0" w:tplc="DD6040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E6F3D5A"/>
    <w:multiLevelType w:val="hybridMultilevel"/>
    <w:tmpl w:val="DFF0B844"/>
    <w:lvl w:ilvl="0" w:tplc="0407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06431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51066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75760290">
    <w:abstractNumId w:val="1"/>
  </w:num>
  <w:num w:numId="4" w16cid:durableId="198785142">
    <w:abstractNumId w:val="7"/>
  </w:num>
  <w:num w:numId="5" w16cid:durableId="356930156">
    <w:abstractNumId w:val="2"/>
  </w:num>
  <w:num w:numId="6" w16cid:durableId="1090467744">
    <w:abstractNumId w:val="6"/>
  </w:num>
  <w:num w:numId="7" w16cid:durableId="1239097356">
    <w:abstractNumId w:val="9"/>
  </w:num>
  <w:num w:numId="8" w16cid:durableId="1603494466">
    <w:abstractNumId w:val="0"/>
  </w:num>
  <w:num w:numId="9" w16cid:durableId="1810783394">
    <w:abstractNumId w:val="8"/>
  </w:num>
  <w:num w:numId="10" w16cid:durableId="859584912">
    <w:abstractNumId w:val="4"/>
  </w:num>
  <w:num w:numId="11" w16cid:durableId="354687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061CC"/>
    <w:rsid w:val="00007547"/>
    <w:rsid w:val="00010EA2"/>
    <w:rsid w:val="00011C1A"/>
    <w:rsid w:val="00014417"/>
    <w:rsid w:val="00014FD8"/>
    <w:rsid w:val="00017C10"/>
    <w:rsid w:val="00020C0A"/>
    <w:rsid w:val="00020EDB"/>
    <w:rsid w:val="00022E4A"/>
    <w:rsid w:val="00024955"/>
    <w:rsid w:val="00025A9C"/>
    <w:rsid w:val="000332AC"/>
    <w:rsid w:val="0003476D"/>
    <w:rsid w:val="00036A65"/>
    <w:rsid w:val="00040894"/>
    <w:rsid w:val="000513D5"/>
    <w:rsid w:val="00052B7E"/>
    <w:rsid w:val="00053283"/>
    <w:rsid w:val="0005385C"/>
    <w:rsid w:val="00055B84"/>
    <w:rsid w:val="0005799C"/>
    <w:rsid w:val="000616A6"/>
    <w:rsid w:val="00062C5F"/>
    <w:rsid w:val="00065507"/>
    <w:rsid w:val="00066283"/>
    <w:rsid w:val="000769C1"/>
    <w:rsid w:val="0008170F"/>
    <w:rsid w:val="00082EDA"/>
    <w:rsid w:val="000870C6"/>
    <w:rsid w:val="00094CD2"/>
    <w:rsid w:val="000960A6"/>
    <w:rsid w:val="0009636A"/>
    <w:rsid w:val="00097AEF"/>
    <w:rsid w:val="000A1676"/>
    <w:rsid w:val="000A4A75"/>
    <w:rsid w:val="000A4B1E"/>
    <w:rsid w:val="000A5C5C"/>
    <w:rsid w:val="000A6394"/>
    <w:rsid w:val="000A6D77"/>
    <w:rsid w:val="000B0D91"/>
    <w:rsid w:val="000B168B"/>
    <w:rsid w:val="000B1FA2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0E7C1B"/>
    <w:rsid w:val="00101917"/>
    <w:rsid w:val="00103A7D"/>
    <w:rsid w:val="001070A6"/>
    <w:rsid w:val="00116195"/>
    <w:rsid w:val="0011688C"/>
    <w:rsid w:val="00117F5B"/>
    <w:rsid w:val="00125B18"/>
    <w:rsid w:val="00126787"/>
    <w:rsid w:val="00126E2D"/>
    <w:rsid w:val="00126FDD"/>
    <w:rsid w:val="001345E2"/>
    <w:rsid w:val="001400B0"/>
    <w:rsid w:val="001438C3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754B3"/>
    <w:rsid w:val="0018608D"/>
    <w:rsid w:val="001909D2"/>
    <w:rsid w:val="00192C46"/>
    <w:rsid w:val="00194BA6"/>
    <w:rsid w:val="001A08B3"/>
    <w:rsid w:val="001A32FF"/>
    <w:rsid w:val="001A763C"/>
    <w:rsid w:val="001A7B60"/>
    <w:rsid w:val="001A7BDA"/>
    <w:rsid w:val="001B1EC2"/>
    <w:rsid w:val="001B52F0"/>
    <w:rsid w:val="001B5F76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E791C"/>
    <w:rsid w:val="001E7954"/>
    <w:rsid w:val="001F1B0E"/>
    <w:rsid w:val="001F20C8"/>
    <w:rsid w:val="001F7AE4"/>
    <w:rsid w:val="00200286"/>
    <w:rsid w:val="002017E2"/>
    <w:rsid w:val="0020278A"/>
    <w:rsid w:val="002057B1"/>
    <w:rsid w:val="002067A7"/>
    <w:rsid w:val="002127E2"/>
    <w:rsid w:val="00212B63"/>
    <w:rsid w:val="00212CF9"/>
    <w:rsid w:val="00212DC0"/>
    <w:rsid w:val="002130E5"/>
    <w:rsid w:val="002224C4"/>
    <w:rsid w:val="00222692"/>
    <w:rsid w:val="00222DA2"/>
    <w:rsid w:val="00223A37"/>
    <w:rsid w:val="0022723D"/>
    <w:rsid w:val="00227619"/>
    <w:rsid w:val="0023398C"/>
    <w:rsid w:val="0023778B"/>
    <w:rsid w:val="0024018C"/>
    <w:rsid w:val="00247968"/>
    <w:rsid w:val="00247A0D"/>
    <w:rsid w:val="00250CD8"/>
    <w:rsid w:val="00250F0B"/>
    <w:rsid w:val="0026004D"/>
    <w:rsid w:val="00262341"/>
    <w:rsid w:val="002640DD"/>
    <w:rsid w:val="002658E6"/>
    <w:rsid w:val="0026773D"/>
    <w:rsid w:val="00267A1C"/>
    <w:rsid w:val="002702F7"/>
    <w:rsid w:val="00270349"/>
    <w:rsid w:val="00271465"/>
    <w:rsid w:val="00272E2D"/>
    <w:rsid w:val="002735AD"/>
    <w:rsid w:val="00275D12"/>
    <w:rsid w:val="00277272"/>
    <w:rsid w:val="00277C36"/>
    <w:rsid w:val="00283283"/>
    <w:rsid w:val="00283C85"/>
    <w:rsid w:val="00284791"/>
    <w:rsid w:val="0028488B"/>
    <w:rsid w:val="00284A11"/>
    <w:rsid w:val="00284FEB"/>
    <w:rsid w:val="002860C4"/>
    <w:rsid w:val="00286DE9"/>
    <w:rsid w:val="0029035C"/>
    <w:rsid w:val="002906F4"/>
    <w:rsid w:val="0029589D"/>
    <w:rsid w:val="002A0667"/>
    <w:rsid w:val="002A3382"/>
    <w:rsid w:val="002A797F"/>
    <w:rsid w:val="002B223A"/>
    <w:rsid w:val="002B5741"/>
    <w:rsid w:val="002B6EC7"/>
    <w:rsid w:val="002C0D20"/>
    <w:rsid w:val="002C4220"/>
    <w:rsid w:val="002C73AF"/>
    <w:rsid w:val="002D0226"/>
    <w:rsid w:val="002D0FB6"/>
    <w:rsid w:val="002D2D9F"/>
    <w:rsid w:val="002D4A50"/>
    <w:rsid w:val="002D7907"/>
    <w:rsid w:val="002D7C7D"/>
    <w:rsid w:val="002E064A"/>
    <w:rsid w:val="002E6824"/>
    <w:rsid w:val="002F10C7"/>
    <w:rsid w:val="002F4F95"/>
    <w:rsid w:val="002F54BD"/>
    <w:rsid w:val="00302855"/>
    <w:rsid w:val="00302C70"/>
    <w:rsid w:val="0030449C"/>
    <w:rsid w:val="00305409"/>
    <w:rsid w:val="00305616"/>
    <w:rsid w:val="003061B9"/>
    <w:rsid w:val="00311ACF"/>
    <w:rsid w:val="00313683"/>
    <w:rsid w:val="00313918"/>
    <w:rsid w:val="003164C8"/>
    <w:rsid w:val="0032118D"/>
    <w:rsid w:val="003217FD"/>
    <w:rsid w:val="00321959"/>
    <w:rsid w:val="00321F14"/>
    <w:rsid w:val="00323122"/>
    <w:rsid w:val="00327317"/>
    <w:rsid w:val="003302B2"/>
    <w:rsid w:val="003336EB"/>
    <w:rsid w:val="00333E67"/>
    <w:rsid w:val="0033563D"/>
    <w:rsid w:val="003361A3"/>
    <w:rsid w:val="00336328"/>
    <w:rsid w:val="00337788"/>
    <w:rsid w:val="00337D13"/>
    <w:rsid w:val="00342B01"/>
    <w:rsid w:val="003431B4"/>
    <w:rsid w:val="00345453"/>
    <w:rsid w:val="003476D1"/>
    <w:rsid w:val="0035158E"/>
    <w:rsid w:val="00354981"/>
    <w:rsid w:val="0036017A"/>
    <w:rsid w:val="003609EF"/>
    <w:rsid w:val="0036231A"/>
    <w:rsid w:val="00362775"/>
    <w:rsid w:val="00374DD4"/>
    <w:rsid w:val="00375DD1"/>
    <w:rsid w:val="00376E7B"/>
    <w:rsid w:val="003803D1"/>
    <w:rsid w:val="0038078F"/>
    <w:rsid w:val="00380E58"/>
    <w:rsid w:val="00382B4D"/>
    <w:rsid w:val="00382EBD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3B48"/>
    <w:rsid w:val="003B4C97"/>
    <w:rsid w:val="003B5696"/>
    <w:rsid w:val="003B5F68"/>
    <w:rsid w:val="003C0C00"/>
    <w:rsid w:val="003C35C6"/>
    <w:rsid w:val="003C5557"/>
    <w:rsid w:val="003C7631"/>
    <w:rsid w:val="003C7ACB"/>
    <w:rsid w:val="003D0875"/>
    <w:rsid w:val="003D0B97"/>
    <w:rsid w:val="003D1907"/>
    <w:rsid w:val="003D37E3"/>
    <w:rsid w:val="003D5249"/>
    <w:rsid w:val="003E0844"/>
    <w:rsid w:val="003E0920"/>
    <w:rsid w:val="003E16FD"/>
    <w:rsid w:val="003E1A36"/>
    <w:rsid w:val="003E3219"/>
    <w:rsid w:val="003E65C3"/>
    <w:rsid w:val="003F06E2"/>
    <w:rsid w:val="003F07FF"/>
    <w:rsid w:val="003F0C8A"/>
    <w:rsid w:val="003F2043"/>
    <w:rsid w:val="003F277F"/>
    <w:rsid w:val="003F50EF"/>
    <w:rsid w:val="003F5CE9"/>
    <w:rsid w:val="00400B2B"/>
    <w:rsid w:val="00401326"/>
    <w:rsid w:val="004024E3"/>
    <w:rsid w:val="0040270C"/>
    <w:rsid w:val="00403CF6"/>
    <w:rsid w:val="00410371"/>
    <w:rsid w:val="004141E8"/>
    <w:rsid w:val="0041715F"/>
    <w:rsid w:val="004242F1"/>
    <w:rsid w:val="004300FB"/>
    <w:rsid w:val="00436EC0"/>
    <w:rsid w:val="00443565"/>
    <w:rsid w:val="00447EFD"/>
    <w:rsid w:val="00450B75"/>
    <w:rsid w:val="00452AA6"/>
    <w:rsid w:val="0045363B"/>
    <w:rsid w:val="004573B2"/>
    <w:rsid w:val="00462180"/>
    <w:rsid w:val="0046273F"/>
    <w:rsid w:val="00465034"/>
    <w:rsid w:val="0046581F"/>
    <w:rsid w:val="004718F0"/>
    <w:rsid w:val="00472A3F"/>
    <w:rsid w:val="004738FE"/>
    <w:rsid w:val="00474242"/>
    <w:rsid w:val="00477148"/>
    <w:rsid w:val="0048440C"/>
    <w:rsid w:val="0048576D"/>
    <w:rsid w:val="004925B4"/>
    <w:rsid w:val="00495ED3"/>
    <w:rsid w:val="00497A3B"/>
    <w:rsid w:val="004A2931"/>
    <w:rsid w:val="004A74D1"/>
    <w:rsid w:val="004A7BCB"/>
    <w:rsid w:val="004B02AC"/>
    <w:rsid w:val="004B068F"/>
    <w:rsid w:val="004B1724"/>
    <w:rsid w:val="004B31C2"/>
    <w:rsid w:val="004B443F"/>
    <w:rsid w:val="004B4D3F"/>
    <w:rsid w:val="004B592A"/>
    <w:rsid w:val="004B75B7"/>
    <w:rsid w:val="004C114C"/>
    <w:rsid w:val="004C33EB"/>
    <w:rsid w:val="004D03BE"/>
    <w:rsid w:val="004D6C86"/>
    <w:rsid w:val="004D733C"/>
    <w:rsid w:val="004D7B79"/>
    <w:rsid w:val="004E173B"/>
    <w:rsid w:val="004E1C54"/>
    <w:rsid w:val="004E2B3C"/>
    <w:rsid w:val="004E2CCD"/>
    <w:rsid w:val="004E3E32"/>
    <w:rsid w:val="004E5526"/>
    <w:rsid w:val="004E5F3F"/>
    <w:rsid w:val="004E6D69"/>
    <w:rsid w:val="004E7CB7"/>
    <w:rsid w:val="004E7D46"/>
    <w:rsid w:val="004F61D9"/>
    <w:rsid w:val="004F6941"/>
    <w:rsid w:val="00501B87"/>
    <w:rsid w:val="00502604"/>
    <w:rsid w:val="00502CDD"/>
    <w:rsid w:val="005032E6"/>
    <w:rsid w:val="005036F5"/>
    <w:rsid w:val="005053CA"/>
    <w:rsid w:val="00505425"/>
    <w:rsid w:val="00506C81"/>
    <w:rsid w:val="00507737"/>
    <w:rsid w:val="0051110E"/>
    <w:rsid w:val="00512641"/>
    <w:rsid w:val="00513717"/>
    <w:rsid w:val="0051580D"/>
    <w:rsid w:val="005219AC"/>
    <w:rsid w:val="00530ECA"/>
    <w:rsid w:val="00531428"/>
    <w:rsid w:val="005314B2"/>
    <w:rsid w:val="00534173"/>
    <w:rsid w:val="0053451B"/>
    <w:rsid w:val="00534F4E"/>
    <w:rsid w:val="005351E9"/>
    <w:rsid w:val="00540C9B"/>
    <w:rsid w:val="0054392E"/>
    <w:rsid w:val="00543D31"/>
    <w:rsid w:val="00544544"/>
    <w:rsid w:val="00547111"/>
    <w:rsid w:val="00547A6B"/>
    <w:rsid w:val="00552AC7"/>
    <w:rsid w:val="005566F9"/>
    <w:rsid w:val="005568A9"/>
    <w:rsid w:val="00562550"/>
    <w:rsid w:val="00566E0B"/>
    <w:rsid w:val="00571256"/>
    <w:rsid w:val="005719B5"/>
    <w:rsid w:val="00573E9D"/>
    <w:rsid w:val="00574526"/>
    <w:rsid w:val="00575A8F"/>
    <w:rsid w:val="00584CCA"/>
    <w:rsid w:val="00587D1B"/>
    <w:rsid w:val="00590337"/>
    <w:rsid w:val="00592D74"/>
    <w:rsid w:val="00592ECD"/>
    <w:rsid w:val="005932FA"/>
    <w:rsid w:val="00595FC1"/>
    <w:rsid w:val="0059681D"/>
    <w:rsid w:val="005A2299"/>
    <w:rsid w:val="005A5035"/>
    <w:rsid w:val="005A701D"/>
    <w:rsid w:val="005A7365"/>
    <w:rsid w:val="005A7798"/>
    <w:rsid w:val="005B1325"/>
    <w:rsid w:val="005B4AC9"/>
    <w:rsid w:val="005B76BA"/>
    <w:rsid w:val="005C2758"/>
    <w:rsid w:val="005C4681"/>
    <w:rsid w:val="005C54A7"/>
    <w:rsid w:val="005C6E49"/>
    <w:rsid w:val="005D20E4"/>
    <w:rsid w:val="005D49A8"/>
    <w:rsid w:val="005D4A6B"/>
    <w:rsid w:val="005D57AA"/>
    <w:rsid w:val="005D66D8"/>
    <w:rsid w:val="005E2045"/>
    <w:rsid w:val="005E2A1B"/>
    <w:rsid w:val="005E2C44"/>
    <w:rsid w:val="005E3B27"/>
    <w:rsid w:val="005E3DBB"/>
    <w:rsid w:val="005F4EBC"/>
    <w:rsid w:val="005F5D63"/>
    <w:rsid w:val="005F76A1"/>
    <w:rsid w:val="00604735"/>
    <w:rsid w:val="00604A32"/>
    <w:rsid w:val="0060717F"/>
    <w:rsid w:val="00607310"/>
    <w:rsid w:val="0060799D"/>
    <w:rsid w:val="00607EC7"/>
    <w:rsid w:val="00620FAE"/>
    <w:rsid w:val="00621188"/>
    <w:rsid w:val="006215EA"/>
    <w:rsid w:val="0062210C"/>
    <w:rsid w:val="00624017"/>
    <w:rsid w:val="0062480B"/>
    <w:rsid w:val="00624DA5"/>
    <w:rsid w:val="00624DA9"/>
    <w:rsid w:val="006257ED"/>
    <w:rsid w:val="00633C86"/>
    <w:rsid w:val="00634222"/>
    <w:rsid w:val="0064254D"/>
    <w:rsid w:val="006453FB"/>
    <w:rsid w:val="00647FFD"/>
    <w:rsid w:val="006528A4"/>
    <w:rsid w:val="006544F8"/>
    <w:rsid w:val="006558E7"/>
    <w:rsid w:val="00655FE7"/>
    <w:rsid w:val="00663707"/>
    <w:rsid w:val="006665FD"/>
    <w:rsid w:val="0067311F"/>
    <w:rsid w:val="00673479"/>
    <w:rsid w:val="00676CD0"/>
    <w:rsid w:val="00682659"/>
    <w:rsid w:val="00684C96"/>
    <w:rsid w:val="00690976"/>
    <w:rsid w:val="00695808"/>
    <w:rsid w:val="006961DF"/>
    <w:rsid w:val="00696508"/>
    <w:rsid w:val="006A0CCA"/>
    <w:rsid w:val="006A53E7"/>
    <w:rsid w:val="006A66F3"/>
    <w:rsid w:val="006B0CFB"/>
    <w:rsid w:val="006B46FB"/>
    <w:rsid w:val="006C1A0D"/>
    <w:rsid w:val="006C2617"/>
    <w:rsid w:val="006C2882"/>
    <w:rsid w:val="006C2A0D"/>
    <w:rsid w:val="006C3011"/>
    <w:rsid w:val="006C343C"/>
    <w:rsid w:val="006C3C95"/>
    <w:rsid w:val="006C567C"/>
    <w:rsid w:val="006C5AE7"/>
    <w:rsid w:val="006D0454"/>
    <w:rsid w:val="006D2168"/>
    <w:rsid w:val="006D23E0"/>
    <w:rsid w:val="006D705C"/>
    <w:rsid w:val="006E21A7"/>
    <w:rsid w:val="006E21FB"/>
    <w:rsid w:val="006E27F6"/>
    <w:rsid w:val="006E4E23"/>
    <w:rsid w:val="006E5F56"/>
    <w:rsid w:val="006E7244"/>
    <w:rsid w:val="006E7F13"/>
    <w:rsid w:val="006F1B62"/>
    <w:rsid w:val="006F1C64"/>
    <w:rsid w:val="006F2177"/>
    <w:rsid w:val="006F29CF"/>
    <w:rsid w:val="006F2AAB"/>
    <w:rsid w:val="006F773E"/>
    <w:rsid w:val="007035D6"/>
    <w:rsid w:val="007050DD"/>
    <w:rsid w:val="00705AEC"/>
    <w:rsid w:val="007101D6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29CB"/>
    <w:rsid w:val="00732ADA"/>
    <w:rsid w:val="0073327F"/>
    <w:rsid w:val="0073550D"/>
    <w:rsid w:val="007359E2"/>
    <w:rsid w:val="00740A4F"/>
    <w:rsid w:val="00745598"/>
    <w:rsid w:val="00751E34"/>
    <w:rsid w:val="007526DD"/>
    <w:rsid w:val="00752B56"/>
    <w:rsid w:val="007534C6"/>
    <w:rsid w:val="00754CE6"/>
    <w:rsid w:val="00754FAD"/>
    <w:rsid w:val="00756DC7"/>
    <w:rsid w:val="00757A31"/>
    <w:rsid w:val="007656B3"/>
    <w:rsid w:val="00772CE7"/>
    <w:rsid w:val="007800EF"/>
    <w:rsid w:val="0078406D"/>
    <w:rsid w:val="007914A2"/>
    <w:rsid w:val="00792342"/>
    <w:rsid w:val="007977A8"/>
    <w:rsid w:val="007A1AD3"/>
    <w:rsid w:val="007A22F1"/>
    <w:rsid w:val="007A4632"/>
    <w:rsid w:val="007B1F46"/>
    <w:rsid w:val="007B32BB"/>
    <w:rsid w:val="007B512A"/>
    <w:rsid w:val="007C028B"/>
    <w:rsid w:val="007C179E"/>
    <w:rsid w:val="007C2097"/>
    <w:rsid w:val="007C50FE"/>
    <w:rsid w:val="007D3AE4"/>
    <w:rsid w:val="007D60AE"/>
    <w:rsid w:val="007D6A07"/>
    <w:rsid w:val="007E0F29"/>
    <w:rsid w:val="007E1BFB"/>
    <w:rsid w:val="007E4120"/>
    <w:rsid w:val="007E7F36"/>
    <w:rsid w:val="007F0FBE"/>
    <w:rsid w:val="007F4D18"/>
    <w:rsid w:val="007F7259"/>
    <w:rsid w:val="007F7EA2"/>
    <w:rsid w:val="00800161"/>
    <w:rsid w:val="0080122E"/>
    <w:rsid w:val="00803D36"/>
    <w:rsid w:val="00803F0A"/>
    <w:rsid w:val="008040A8"/>
    <w:rsid w:val="00810321"/>
    <w:rsid w:val="00811CDE"/>
    <w:rsid w:val="00812E90"/>
    <w:rsid w:val="0081360E"/>
    <w:rsid w:val="00813E58"/>
    <w:rsid w:val="00814E39"/>
    <w:rsid w:val="008161A2"/>
    <w:rsid w:val="008225DA"/>
    <w:rsid w:val="00823E05"/>
    <w:rsid w:val="008256FD"/>
    <w:rsid w:val="008279FA"/>
    <w:rsid w:val="0083365A"/>
    <w:rsid w:val="00840ECC"/>
    <w:rsid w:val="00841612"/>
    <w:rsid w:val="0084401E"/>
    <w:rsid w:val="008450B0"/>
    <w:rsid w:val="0085238E"/>
    <w:rsid w:val="008552A8"/>
    <w:rsid w:val="00855AD4"/>
    <w:rsid w:val="0086025A"/>
    <w:rsid w:val="008626E7"/>
    <w:rsid w:val="00863A6B"/>
    <w:rsid w:val="00864035"/>
    <w:rsid w:val="00865510"/>
    <w:rsid w:val="00866657"/>
    <w:rsid w:val="008706A9"/>
    <w:rsid w:val="00870EE7"/>
    <w:rsid w:val="008731FD"/>
    <w:rsid w:val="00873544"/>
    <w:rsid w:val="00875E9E"/>
    <w:rsid w:val="00876F32"/>
    <w:rsid w:val="00887D98"/>
    <w:rsid w:val="00891BA2"/>
    <w:rsid w:val="008921F3"/>
    <w:rsid w:val="00892ACA"/>
    <w:rsid w:val="0089719A"/>
    <w:rsid w:val="00897F8F"/>
    <w:rsid w:val="008A0549"/>
    <w:rsid w:val="008A151A"/>
    <w:rsid w:val="008A3E3C"/>
    <w:rsid w:val="008A45A6"/>
    <w:rsid w:val="008A4CB5"/>
    <w:rsid w:val="008A7A88"/>
    <w:rsid w:val="008B0A87"/>
    <w:rsid w:val="008B0EC1"/>
    <w:rsid w:val="008B17C7"/>
    <w:rsid w:val="008C48C5"/>
    <w:rsid w:val="008D0488"/>
    <w:rsid w:val="008D0EEE"/>
    <w:rsid w:val="008D61D6"/>
    <w:rsid w:val="008D70DF"/>
    <w:rsid w:val="008D739C"/>
    <w:rsid w:val="008E0124"/>
    <w:rsid w:val="008E33C7"/>
    <w:rsid w:val="008E5F69"/>
    <w:rsid w:val="008F686C"/>
    <w:rsid w:val="00902980"/>
    <w:rsid w:val="00907252"/>
    <w:rsid w:val="009079CE"/>
    <w:rsid w:val="00907E9E"/>
    <w:rsid w:val="00910002"/>
    <w:rsid w:val="009131B6"/>
    <w:rsid w:val="009148DE"/>
    <w:rsid w:val="00914EC6"/>
    <w:rsid w:val="00917A6F"/>
    <w:rsid w:val="00920F40"/>
    <w:rsid w:val="009271AB"/>
    <w:rsid w:val="00932AD5"/>
    <w:rsid w:val="009337D6"/>
    <w:rsid w:val="0093685E"/>
    <w:rsid w:val="009373D0"/>
    <w:rsid w:val="009427A0"/>
    <w:rsid w:val="009440F0"/>
    <w:rsid w:val="0094410A"/>
    <w:rsid w:val="009448B0"/>
    <w:rsid w:val="00944F0A"/>
    <w:rsid w:val="00945597"/>
    <w:rsid w:val="00945C59"/>
    <w:rsid w:val="00950F52"/>
    <w:rsid w:val="0095514C"/>
    <w:rsid w:val="009604C0"/>
    <w:rsid w:val="00960A70"/>
    <w:rsid w:val="00962777"/>
    <w:rsid w:val="0096379C"/>
    <w:rsid w:val="00967AAF"/>
    <w:rsid w:val="0097042C"/>
    <w:rsid w:val="00971EAA"/>
    <w:rsid w:val="00972574"/>
    <w:rsid w:val="00972D45"/>
    <w:rsid w:val="00976568"/>
    <w:rsid w:val="0097704B"/>
    <w:rsid w:val="009777D9"/>
    <w:rsid w:val="00981B01"/>
    <w:rsid w:val="00983151"/>
    <w:rsid w:val="00987E51"/>
    <w:rsid w:val="00990F07"/>
    <w:rsid w:val="009915A9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4967"/>
    <w:rsid w:val="009C751C"/>
    <w:rsid w:val="009D19F3"/>
    <w:rsid w:val="009D3022"/>
    <w:rsid w:val="009E020E"/>
    <w:rsid w:val="009E021B"/>
    <w:rsid w:val="009E1BC6"/>
    <w:rsid w:val="009E320A"/>
    <w:rsid w:val="009E3297"/>
    <w:rsid w:val="009E71FD"/>
    <w:rsid w:val="009F0F7A"/>
    <w:rsid w:val="009F5DC0"/>
    <w:rsid w:val="009F734F"/>
    <w:rsid w:val="009F7B67"/>
    <w:rsid w:val="009F7ED6"/>
    <w:rsid w:val="00A02718"/>
    <w:rsid w:val="00A028A6"/>
    <w:rsid w:val="00A031C9"/>
    <w:rsid w:val="00A03EB9"/>
    <w:rsid w:val="00A0718C"/>
    <w:rsid w:val="00A10B7F"/>
    <w:rsid w:val="00A11EAE"/>
    <w:rsid w:val="00A246B6"/>
    <w:rsid w:val="00A3061D"/>
    <w:rsid w:val="00A3536B"/>
    <w:rsid w:val="00A359D4"/>
    <w:rsid w:val="00A364B9"/>
    <w:rsid w:val="00A3660D"/>
    <w:rsid w:val="00A368EC"/>
    <w:rsid w:val="00A4021D"/>
    <w:rsid w:val="00A40833"/>
    <w:rsid w:val="00A412EE"/>
    <w:rsid w:val="00A414F5"/>
    <w:rsid w:val="00A42004"/>
    <w:rsid w:val="00A42C31"/>
    <w:rsid w:val="00A441F3"/>
    <w:rsid w:val="00A4518F"/>
    <w:rsid w:val="00A45675"/>
    <w:rsid w:val="00A478EB"/>
    <w:rsid w:val="00A47E70"/>
    <w:rsid w:val="00A50CF0"/>
    <w:rsid w:val="00A54BFA"/>
    <w:rsid w:val="00A55983"/>
    <w:rsid w:val="00A56770"/>
    <w:rsid w:val="00A5713B"/>
    <w:rsid w:val="00A57529"/>
    <w:rsid w:val="00A577AF"/>
    <w:rsid w:val="00A60FC5"/>
    <w:rsid w:val="00A7011C"/>
    <w:rsid w:val="00A718AF"/>
    <w:rsid w:val="00A71CF5"/>
    <w:rsid w:val="00A72762"/>
    <w:rsid w:val="00A73702"/>
    <w:rsid w:val="00A74392"/>
    <w:rsid w:val="00A75290"/>
    <w:rsid w:val="00A764E5"/>
    <w:rsid w:val="00A7671C"/>
    <w:rsid w:val="00A7769C"/>
    <w:rsid w:val="00A80280"/>
    <w:rsid w:val="00A815F0"/>
    <w:rsid w:val="00A82084"/>
    <w:rsid w:val="00A840BB"/>
    <w:rsid w:val="00A86E69"/>
    <w:rsid w:val="00A86F6F"/>
    <w:rsid w:val="00A877DF"/>
    <w:rsid w:val="00A9079C"/>
    <w:rsid w:val="00A90CB4"/>
    <w:rsid w:val="00A923CF"/>
    <w:rsid w:val="00A93EFD"/>
    <w:rsid w:val="00A944B9"/>
    <w:rsid w:val="00A9554E"/>
    <w:rsid w:val="00A95551"/>
    <w:rsid w:val="00A96B2C"/>
    <w:rsid w:val="00AA0060"/>
    <w:rsid w:val="00AA2505"/>
    <w:rsid w:val="00AA2CBC"/>
    <w:rsid w:val="00AA6E80"/>
    <w:rsid w:val="00AA7112"/>
    <w:rsid w:val="00AA768D"/>
    <w:rsid w:val="00AB038D"/>
    <w:rsid w:val="00AB03D6"/>
    <w:rsid w:val="00AB0990"/>
    <w:rsid w:val="00AC5405"/>
    <w:rsid w:val="00AC5820"/>
    <w:rsid w:val="00AC5FF7"/>
    <w:rsid w:val="00AC7A01"/>
    <w:rsid w:val="00AC7F1E"/>
    <w:rsid w:val="00AD1CD8"/>
    <w:rsid w:val="00AD693D"/>
    <w:rsid w:val="00AE12FB"/>
    <w:rsid w:val="00AE1661"/>
    <w:rsid w:val="00AE432C"/>
    <w:rsid w:val="00AF3431"/>
    <w:rsid w:val="00AF5D19"/>
    <w:rsid w:val="00AF72A9"/>
    <w:rsid w:val="00AF7FDD"/>
    <w:rsid w:val="00B02863"/>
    <w:rsid w:val="00B036DB"/>
    <w:rsid w:val="00B0683C"/>
    <w:rsid w:val="00B0725F"/>
    <w:rsid w:val="00B1570E"/>
    <w:rsid w:val="00B160DF"/>
    <w:rsid w:val="00B245EC"/>
    <w:rsid w:val="00B258BB"/>
    <w:rsid w:val="00B26060"/>
    <w:rsid w:val="00B26829"/>
    <w:rsid w:val="00B312A8"/>
    <w:rsid w:val="00B35603"/>
    <w:rsid w:val="00B35C4A"/>
    <w:rsid w:val="00B35F20"/>
    <w:rsid w:val="00B427F5"/>
    <w:rsid w:val="00B43EE8"/>
    <w:rsid w:val="00B4563F"/>
    <w:rsid w:val="00B45DEB"/>
    <w:rsid w:val="00B472F6"/>
    <w:rsid w:val="00B52D95"/>
    <w:rsid w:val="00B54073"/>
    <w:rsid w:val="00B55541"/>
    <w:rsid w:val="00B561C1"/>
    <w:rsid w:val="00B567DB"/>
    <w:rsid w:val="00B6249E"/>
    <w:rsid w:val="00B63084"/>
    <w:rsid w:val="00B670AE"/>
    <w:rsid w:val="00B67B97"/>
    <w:rsid w:val="00B70EA0"/>
    <w:rsid w:val="00B71FDE"/>
    <w:rsid w:val="00B74501"/>
    <w:rsid w:val="00B81263"/>
    <w:rsid w:val="00B81F62"/>
    <w:rsid w:val="00B82563"/>
    <w:rsid w:val="00B82DEA"/>
    <w:rsid w:val="00B8590A"/>
    <w:rsid w:val="00B93CA7"/>
    <w:rsid w:val="00B968C8"/>
    <w:rsid w:val="00BA0E15"/>
    <w:rsid w:val="00BA3EC5"/>
    <w:rsid w:val="00BA3EE1"/>
    <w:rsid w:val="00BA51D9"/>
    <w:rsid w:val="00BA5E83"/>
    <w:rsid w:val="00BA718F"/>
    <w:rsid w:val="00BB5DFC"/>
    <w:rsid w:val="00BC1771"/>
    <w:rsid w:val="00BC1975"/>
    <w:rsid w:val="00BC37AF"/>
    <w:rsid w:val="00BC399C"/>
    <w:rsid w:val="00BC470D"/>
    <w:rsid w:val="00BC522F"/>
    <w:rsid w:val="00BC5509"/>
    <w:rsid w:val="00BC6F30"/>
    <w:rsid w:val="00BD15BD"/>
    <w:rsid w:val="00BD2123"/>
    <w:rsid w:val="00BD279D"/>
    <w:rsid w:val="00BD32EF"/>
    <w:rsid w:val="00BD4B5B"/>
    <w:rsid w:val="00BD4BD3"/>
    <w:rsid w:val="00BD6BB8"/>
    <w:rsid w:val="00BE18AC"/>
    <w:rsid w:val="00BE407D"/>
    <w:rsid w:val="00BE669F"/>
    <w:rsid w:val="00BE7224"/>
    <w:rsid w:val="00BE7E38"/>
    <w:rsid w:val="00BF3D2A"/>
    <w:rsid w:val="00BF58B7"/>
    <w:rsid w:val="00C02632"/>
    <w:rsid w:val="00C0300E"/>
    <w:rsid w:val="00C05335"/>
    <w:rsid w:val="00C071FC"/>
    <w:rsid w:val="00C1080B"/>
    <w:rsid w:val="00C11EEE"/>
    <w:rsid w:val="00C1261E"/>
    <w:rsid w:val="00C13FCD"/>
    <w:rsid w:val="00C15BC8"/>
    <w:rsid w:val="00C15EEA"/>
    <w:rsid w:val="00C21053"/>
    <w:rsid w:val="00C23E4B"/>
    <w:rsid w:val="00C31902"/>
    <w:rsid w:val="00C36B70"/>
    <w:rsid w:val="00C43970"/>
    <w:rsid w:val="00C45D90"/>
    <w:rsid w:val="00C4795B"/>
    <w:rsid w:val="00C50369"/>
    <w:rsid w:val="00C548E6"/>
    <w:rsid w:val="00C56852"/>
    <w:rsid w:val="00C56991"/>
    <w:rsid w:val="00C60DA1"/>
    <w:rsid w:val="00C65505"/>
    <w:rsid w:val="00C66BA2"/>
    <w:rsid w:val="00C705C7"/>
    <w:rsid w:val="00C74C75"/>
    <w:rsid w:val="00C75365"/>
    <w:rsid w:val="00C7583A"/>
    <w:rsid w:val="00C75BF0"/>
    <w:rsid w:val="00C76A0E"/>
    <w:rsid w:val="00C777E3"/>
    <w:rsid w:val="00C82106"/>
    <w:rsid w:val="00C86B80"/>
    <w:rsid w:val="00C909C3"/>
    <w:rsid w:val="00C928C2"/>
    <w:rsid w:val="00C92FCB"/>
    <w:rsid w:val="00C95985"/>
    <w:rsid w:val="00CA09AC"/>
    <w:rsid w:val="00CA370E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5D6E"/>
    <w:rsid w:val="00CC68D0"/>
    <w:rsid w:val="00CC71D6"/>
    <w:rsid w:val="00CD0A95"/>
    <w:rsid w:val="00CD2971"/>
    <w:rsid w:val="00CD3FFD"/>
    <w:rsid w:val="00CD5350"/>
    <w:rsid w:val="00CD795E"/>
    <w:rsid w:val="00CE5AB0"/>
    <w:rsid w:val="00CF1144"/>
    <w:rsid w:val="00CF243A"/>
    <w:rsid w:val="00CF2730"/>
    <w:rsid w:val="00CF6CA0"/>
    <w:rsid w:val="00D00651"/>
    <w:rsid w:val="00D0218C"/>
    <w:rsid w:val="00D03F9A"/>
    <w:rsid w:val="00D06D51"/>
    <w:rsid w:val="00D11C6E"/>
    <w:rsid w:val="00D11F5B"/>
    <w:rsid w:val="00D248EC"/>
    <w:rsid w:val="00D24979"/>
    <w:rsid w:val="00D24991"/>
    <w:rsid w:val="00D31457"/>
    <w:rsid w:val="00D33AAA"/>
    <w:rsid w:val="00D366FF"/>
    <w:rsid w:val="00D3775B"/>
    <w:rsid w:val="00D4148A"/>
    <w:rsid w:val="00D43688"/>
    <w:rsid w:val="00D50255"/>
    <w:rsid w:val="00D52554"/>
    <w:rsid w:val="00D6597A"/>
    <w:rsid w:val="00D715CB"/>
    <w:rsid w:val="00D74EE9"/>
    <w:rsid w:val="00D775A1"/>
    <w:rsid w:val="00D7765B"/>
    <w:rsid w:val="00D778A9"/>
    <w:rsid w:val="00D77F38"/>
    <w:rsid w:val="00D81EE4"/>
    <w:rsid w:val="00D92B27"/>
    <w:rsid w:val="00D939FC"/>
    <w:rsid w:val="00DA2011"/>
    <w:rsid w:val="00DA257E"/>
    <w:rsid w:val="00DA34DF"/>
    <w:rsid w:val="00DA6B17"/>
    <w:rsid w:val="00DB1792"/>
    <w:rsid w:val="00DB183A"/>
    <w:rsid w:val="00DB2165"/>
    <w:rsid w:val="00DB3B9B"/>
    <w:rsid w:val="00DB7A8F"/>
    <w:rsid w:val="00DC07FD"/>
    <w:rsid w:val="00DC2CDA"/>
    <w:rsid w:val="00DC59B2"/>
    <w:rsid w:val="00DC6958"/>
    <w:rsid w:val="00DC7D61"/>
    <w:rsid w:val="00DD115E"/>
    <w:rsid w:val="00DD2A8D"/>
    <w:rsid w:val="00DD67C4"/>
    <w:rsid w:val="00DE07F2"/>
    <w:rsid w:val="00DE31B2"/>
    <w:rsid w:val="00DE34CF"/>
    <w:rsid w:val="00DE3CBD"/>
    <w:rsid w:val="00DE65FC"/>
    <w:rsid w:val="00DE70E2"/>
    <w:rsid w:val="00DE73A3"/>
    <w:rsid w:val="00DF1720"/>
    <w:rsid w:val="00E01AC3"/>
    <w:rsid w:val="00E05BB5"/>
    <w:rsid w:val="00E05EE0"/>
    <w:rsid w:val="00E067B4"/>
    <w:rsid w:val="00E101ED"/>
    <w:rsid w:val="00E10979"/>
    <w:rsid w:val="00E13D91"/>
    <w:rsid w:val="00E13F3D"/>
    <w:rsid w:val="00E14482"/>
    <w:rsid w:val="00E147D8"/>
    <w:rsid w:val="00E14F52"/>
    <w:rsid w:val="00E20C44"/>
    <w:rsid w:val="00E2327D"/>
    <w:rsid w:val="00E241C0"/>
    <w:rsid w:val="00E3233B"/>
    <w:rsid w:val="00E32D01"/>
    <w:rsid w:val="00E34898"/>
    <w:rsid w:val="00E3495C"/>
    <w:rsid w:val="00E3759D"/>
    <w:rsid w:val="00E40FCE"/>
    <w:rsid w:val="00E50BDD"/>
    <w:rsid w:val="00E55295"/>
    <w:rsid w:val="00E74065"/>
    <w:rsid w:val="00E75DB2"/>
    <w:rsid w:val="00E7772E"/>
    <w:rsid w:val="00E80173"/>
    <w:rsid w:val="00E80DB5"/>
    <w:rsid w:val="00E83488"/>
    <w:rsid w:val="00E83D37"/>
    <w:rsid w:val="00E86ED7"/>
    <w:rsid w:val="00E87343"/>
    <w:rsid w:val="00E937D5"/>
    <w:rsid w:val="00E952B8"/>
    <w:rsid w:val="00EA2757"/>
    <w:rsid w:val="00EA4153"/>
    <w:rsid w:val="00EB09B7"/>
    <w:rsid w:val="00EB118E"/>
    <w:rsid w:val="00EC15DD"/>
    <w:rsid w:val="00ED23DA"/>
    <w:rsid w:val="00EE2E76"/>
    <w:rsid w:val="00EE6DE6"/>
    <w:rsid w:val="00EE7D7C"/>
    <w:rsid w:val="00EF063E"/>
    <w:rsid w:val="00EF1E66"/>
    <w:rsid w:val="00EF3E5C"/>
    <w:rsid w:val="00EF5910"/>
    <w:rsid w:val="00EF5EDD"/>
    <w:rsid w:val="00EF76C8"/>
    <w:rsid w:val="00F001C2"/>
    <w:rsid w:val="00F03882"/>
    <w:rsid w:val="00F03F72"/>
    <w:rsid w:val="00F05F99"/>
    <w:rsid w:val="00F06A77"/>
    <w:rsid w:val="00F06DDD"/>
    <w:rsid w:val="00F14E2B"/>
    <w:rsid w:val="00F155CD"/>
    <w:rsid w:val="00F2158E"/>
    <w:rsid w:val="00F21DCE"/>
    <w:rsid w:val="00F2323F"/>
    <w:rsid w:val="00F23BB8"/>
    <w:rsid w:val="00F2407F"/>
    <w:rsid w:val="00F24A93"/>
    <w:rsid w:val="00F25367"/>
    <w:rsid w:val="00F25D98"/>
    <w:rsid w:val="00F263D5"/>
    <w:rsid w:val="00F27083"/>
    <w:rsid w:val="00F300FB"/>
    <w:rsid w:val="00F30CD9"/>
    <w:rsid w:val="00F30EB7"/>
    <w:rsid w:val="00F3268B"/>
    <w:rsid w:val="00F32C47"/>
    <w:rsid w:val="00F33696"/>
    <w:rsid w:val="00F40619"/>
    <w:rsid w:val="00F52CA3"/>
    <w:rsid w:val="00F60BDF"/>
    <w:rsid w:val="00F612BD"/>
    <w:rsid w:val="00F61FD5"/>
    <w:rsid w:val="00F63EB0"/>
    <w:rsid w:val="00F652C1"/>
    <w:rsid w:val="00F65403"/>
    <w:rsid w:val="00F7157E"/>
    <w:rsid w:val="00F724F2"/>
    <w:rsid w:val="00F750D5"/>
    <w:rsid w:val="00F82300"/>
    <w:rsid w:val="00F847CA"/>
    <w:rsid w:val="00F87559"/>
    <w:rsid w:val="00F9106C"/>
    <w:rsid w:val="00F92AD0"/>
    <w:rsid w:val="00FA64D4"/>
    <w:rsid w:val="00FA7DB6"/>
    <w:rsid w:val="00FB0521"/>
    <w:rsid w:val="00FB1D56"/>
    <w:rsid w:val="00FB6011"/>
    <w:rsid w:val="00FB6386"/>
    <w:rsid w:val="00FB760E"/>
    <w:rsid w:val="00FB77C5"/>
    <w:rsid w:val="00FC412F"/>
    <w:rsid w:val="00FC6A89"/>
    <w:rsid w:val="00FC7F50"/>
    <w:rsid w:val="00FD1D2C"/>
    <w:rsid w:val="00FD4924"/>
    <w:rsid w:val="00FD5EA4"/>
    <w:rsid w:val="00FD6988"/>
    <w:rsid w:val="00FD6A80"/>
    <w:rsid w:val="00FD7FA6"/>
    <w:rsid w:val="00FE07E0"/>
    <w:rsid w:val="00FE405F"/>
    <w:rsid w:val="00FE4431"/>
    <w:rsid w:val="00FE7D98"/>
    <w:rsid w:val="00FF23EA"/>
    <w:rsid w:val="00FF2DA2"/>
    <w:rsid w:val="00FF3339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D2971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uiPriority w:val="20"/>
    <w:qFormat/>
    <w:rsid w:val="00267A1C"/>
    <w:rPr>
      <w:i/>
      <w:iCs/>
    </w:rPr>
  </w:style>
  <w:style w:type="paragraph" w:styleId="af2">
    <w:name w:val="Title"/>
    <w:basedOn w:val="a"/>
    <w:next w:val="a"/>
    <w:link w:val="af3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link w:val="af2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a0"/>
    <w:rsid w:val="00F05F99"/>
  </w:style>
  <w:style w:type="character" w:customStyle="1" w:styleId="20">
    <w:name w:val="标题 2 字符"/>
    <w:aliases w:val="Head2A 字符,2 字符,H2 字符,h2 字符"/>
    <w:basedOn w:val="a0"/>
    <w:link w:val="2"/>
    <w:rsid w:val="00BC470D"/>
    <w:rPr>
      <w:rFonts w:ascii="Arial" w:hAnsi="Arial"/>
      <w:sz w:val="32"/>
      <w:lang w:val="en-GB"/>
    </w:rPr>
  </w:style>
  <w:style w:type="paragraph" w:styleId="af4">
    <w:name w:val="List Paragraph"/>
    <w:basedOn w:val="a"/>
    <w:uiPriority w:val="34"/>
    <w:qFormat/>
    <w:rsid w:val="00757A31"/>
    <w:pPr>
      <w:ind w:left="720"/>
      <w:contextualSpacing/>
    </w:pPr>
  </w:style>
  <w:style w:type="character" w:styleId="af5">
    <w:name w:val="Strong"/>
    <w:basedOn w:val="a0"/>
    <w:uiPriority w:val="22"/>
    <w:qFormat/>
    <w:rsid w:val="00BC522F"/>
    <w:rPr>
      <w:b/>
      <w:bCs/>
    </w:rPr>
  </w:style>
  <w:style w:type="character" w:customStyle="1" w:styleId="PlaceholderClassification">
    <w:name w:val="Placeholder Classification"/>
    <w:basedOn w:val="a0"/>
    <w:uiPriority w:val="99"/>
    <w:unhideWhenUsed/>
    <w:rsid w:val="00CD795E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CD795E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CD795E"/>
    <w:rPr>
      <w:vanish/>
      <w:color w:val="AEB5BB"/>
    </w:rPr>
  </w:style>
  <w:style w:type="paragraph" w:styleId="af7">
    <w:name w:val="No Spacing"/>
    <w:basedOn w:val="a"/>
    <w:link w:val="af8"/>
    <w:uiPriority w:val="1"/>
    <w:qFormat/>
    <w:rsid w:val="00CD795E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af8">
    <w:name w:val="无间隔 字符"/>
    <w:basedOn w:val="a0"/>
    <w:link w:val="af7"/>
    <w:uiPriority w:val="1"/>
    <w:rsid w:val="00CD795E"/>
    <w:rPr>
      <w:rFonts w:asciiTheme="minorHAnsi" w:eastAsiaTheme="minorEastAsia" w:hAnsiTheme="minorHAnsi" w:cstheme="minorBidi"/>
      <w:lang w:eastAsia="zh-CN"/>
    </w:rPr>
  </w:style>
  <w:style w:type="character" w:customStyle="1" w:styleId="10">
    <w:name w:val="标题 1 字符"/>
    <w:aliases w:val="H1 字符,Huvudrubrik 字符,app heading 1 字符,l1 字符,h1 字符,h11 字符,h12 字符,h13 字符,h14 字符,h15 字符,h16 字符,NMP Heading 1 字符,heading 1 字符,h17 字符,h111 字符,h121 字符,h131 字符,h141 字符,h151 字符,h161 字符,h18 字符,h112 字符,h122 字符,h132 字符,h142 字符,h152 字符,h162 字符,h19 字符"/>
    <w:basedOn w:val="a0"/>
    <w:link w:val="1"/>
    <w:rsid w:val="00EA2757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5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B6D87-071B-4EBE-B0EB-47DF32F12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1179</Words>
  <Characters>6722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7886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</cp:lastModifiedBy>
  <cp:revision>4</cp:revision>
  <cp:lastPrinted>1900-01-01T08:00:00Z</cp:lastPrinted>
  <dcterms:created xsi:type="dcterms:W3CDTF">2023-04-17T10:06:00Z</dcterms:created>
  <dcterms:modified xsi:type="dcterms:W3CDTF">2023-05-04T05:41:00Z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2022-06-30T08:51:15Z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f1cb4cd7-af22-4b82-bb38-f9fd7a37e354</vt:lpwstr>
  </property>
  <property fmtid="{D5CDD505-2E9C-101B-9397-08002B2CF9AE}" pid="30" name="MSIP_Label_9764cdcd-3664-4d05-9615-7cbf65a4f0a8_ContentBits">
    <vt:lpwstr>0</vt:lpwstr>
  </property>
</Properties>
</file>