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C48D" w14:textId="096765D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0342">
        <w:fldChar w:fldCharType="begin"/>
      </w:r>
      <w:r w:rsidR="00890342">
        <w:instrText xml:space="preserve"> DOCPROPERTY  TSG/WGRef  \* MERGEFORMAT </w:instrText>
      </w:r>
      <w:r w:rsidR="00890342">
        <w:fldChar w:fldCharType="separate"/>
      </w:r>
      <w:r>
        <w:rPr>
          <w:b/>
          <w:noProof/>
          <w:sz w:val="24"/>
        </w:rPr>
        <w:t>RAN5</w:t>
      </w:r>
      <w:r w:rsidR="008903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90342">
        <w:fldChar w:fldCharType="begin"/>
      </w:r>
      <w:r w:rsidR="00890342">
        <w:instrText xml:space="preserve"> DOCPROPERTY  MtgSeq  \* MERGEFORMAT </w:instrText>
      </w:r>
      <w:r w:rsidR="00890342">
        <w:fldChar w:fldCharType="separate"/>
      </w:r>
      <w:r w:rsidRPr="00EB09B7">
        <w:rPr>
          <w:b/>
          <w:noProof/>
          <w:sz w:val="24"/>
        </w:rPr>
        <w:t>2023</w:t>
      </w:r>
      <w:r w:rsidR="00890342">
        <w:rPr>
          <w:b/>
          <w:noProof/>
          <w:sz w:val="24"/>
        </w:rPr>
        <w:fldChar w:fldCharType="end"/>
      </w:r>
      <w:r w:rsidR="00890342">
        <w:fldChar w:fldCharType="begin"/>
      </w:r>
      <w:r w:rsidR="00890342">
        <w:instrText xml:space="preserve"> DOCPROPERTY  MtgTitle  \* MERGEFORMAT </w:instrText>
      </w:r>
      <w:r w:rsidR="00890342">
        <w:fldChar w:fldCharType="separate"/>
      </w:r>
      <w:r>
        <w:rPr>
          <w:b/>
          <w:noProof/>
          <w:sz w:val="24"/>
        </w:rPr>
        <w:t>-TTCN email</w:t>
      </w:r>
      <w:r w:rsidR="008903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0342">
        <w:fldChar w:fldCharType="begin"/>
      </w:r>
      <w:r w:rsidR="00890342">
        <w:instrText xml:space="preserve"> DOCPROPERTY  Tdoc#  \* MERGEFORMAT </w:instrText>
      </w:r>
      <w:r w:rsidR="00890342">
        <w:fldChar w:fldCharType="separate"/>
      </w:r>
      <w:r w:rsidRPr="00E13F3D">
        <w:rPr>
          <w:b/>
          <w:i/>
          <w:noProof/>
          <w:sz w:val="28"/>
        </w:rPr>
        <w:t>R5s230</w:t>
      </w:r>
      <w:r w:rsidR="003E093F">
        <w:rPr>
          <w:b/>
          <w:i/>
          <w:noProof/>
          <w:sz w:val="28"/>
        </w:rPr>
        <w:t>3</w:t>
      </w:r>
      <w:r w:rsidR="004960B3">
        <w:rPr>
          <w:b/>
          <w:i/>
          <w:noProof/>
          <w:sz w:val="28"/>
        </w:rPr>
        <w:t>31</w:t>
      </w:r>
      <w:r w:rsidR="00890342">
        <w:rPr>
          <w:b/>
          <w:i/>
          <w:noProof/>
          <w:sz w:val="28"/>
        </w:rPr>
        <w:fldChar w:fldCharType="end"/>
      </w:r>
    </w:p>
    <w:p w14:paraId="1F23185C" w14:textId="77777777" w:rsidR="000460FA" w:rsidRDefault="00890342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890342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D3B9007" w:rsidR="000460FA" w:rsidRPr="00410371" w:rsidRDefault="00890342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3BA5">
              <w:rPr>
                <w:b/>
                <w:noProof/>
                <w:sz w:val="28"/>
              </w:rPr>
              <w:t>30</w:t>
            </w:r>
            <w:r w:rsidR="004960B3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890342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890342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964D46"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4DC0E71" w:rsidR="000460FA" w:rsidRDefault="0081118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811186">
              <w:t>Correction for NR5GC UAC test case 11.3.5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89034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D1E7148" w:rsidR="000460FA" w:rsidRDefault="0089034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D27C12">
              <w:rPr>
                <w:noProof/>
              </w:rPr>
              <w:t>4</w:t>
            </w:r>
            <w:r w:rsidR="000460FA">
              <w:rPr>
                <w:noProof/>
              </w:rPr>
              <w:t>-</w:t>
            </w:r>
            <w:r w:rsidR="004960B3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89034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5943335" w:rsidR="00CE212C" w:rsidRPr="00D268E5" w:rsidRDefault="007417A0" w:rsidP="00F53BD3">
            <w:pPr>
              <w:pStyle w:val="CRCoverPage"/>
              <w:spacing w:after="0"/>
              <w:rPr>
                <w:noProof/>
              </w:rPr>
            </w:pPr>
            <w:r w:rsidRPr="009574EF">
              <w:t>At step 35Ab3, incorrect timer name is used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3AC0692" w:rsidR="00FC6C07" w:rsidRPr="00D268E5" w:rsidRDefault="00342F26" w:rsidP="000460FA">
            <w:pPr>
              <w:pStyle w:val="CRCoverPage"/>
              <w:spacing w:after="0"/>
              <w:rPr>
                <w:noProof/>
              </w:rPr>
            </w:pPr>
            <w:r w:rsidRPr="009574EF">
              <w:t>Corrected the timer name from t_WaitTime to t_Wait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9F59671" w:rsidR="000460FA" w:rsidRDefault="00811186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811186">
              <w:t>11.3.5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199521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E06408" w14:textId="32BD93D4" w:rsidR="0010228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0228C" w:rsidRPr="00854B42">
        <w:rPr>
          <w:rFonts w:ascii="Arial" w:hAnsi="Arial" w:cs="Arial"/>
          <w:iCs/>
        </w:rPr>
        <w:t>Table of Contents</w:t>
      </w:r>
      <w:r w:rsidR="0010228C">
        <w:tab/>
      </w:r>
      <w:r w:rsidR="0010228C">
        <w:fldChar w:fldCharType="begin"/>
      </w:r>
      <w:r w:rsidR="0010228C">
        <w:instrText xml:space="preserve"> PAGEREF _Toc132199521 \h </w:instrText>
      </w:r>
      <w:r w:rsidR="0010228C">
        <w:fldChar w:fldCharType="separate"/>
      </w:r>
      <w:r w:rsidR="0010228C">
        <w:t>2</w:t>
      </w:r>
      <w:r w:rsidR="0010228C">
        <w:fldChar w:fldCharType="end"/>
      </w:r>
    </w:p>
    <w:p w14:paraId="376A4061" w14:textId="7E01172D" w:rsidR="0010228C" w:rsidRDefault="0010228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54B4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54B4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_Toc132199522 \h </w:instrText>
      </w:r>
      <w:r>
        <w:fldChar w:fldCharType="separate"/>
      </w:r>
      <w:r>
        <w:t>3</w:t>
      </w:r>
      <w:r>
        <w:fldChar w:fldCharType="end"/>
      </w:r>
    </w:p>
    <w:p w14:paraId="023488EE" w14:textId="44008C32" w:rsidR="0010228C" w:rsidRDefault="0010228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54B4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54B4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_Toc132199523 \h </w:instrText>
      </w:r>
      <w:r>
        <w:fldChar w:fldCharType="separate"/>
      </w:r>
      <w:r>
        <w:t>3</w:t>
      </w:r>
      <w:r>
        <w:fldChar w:fldCharType="end"/>
      </w:r>
    </w:p>
    <w:p w14:paraId="3475D513" w14:textId="16BEA35F" w:rsidR="0010228C" w:rsidRDefault="001022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54B4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54B4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_Toc132199524 \h </w:instrText>
      </w:r>
      <w:r>
        <w:fldChar w:fldCharType="separate"/>
      </w:r>
      <w:r>
        <w:t>3</w:t>
      </w:r>
      <w:r>
        <w:fldChar w:fldCharType="end"/>
      </w:r>
    </w:p>
    <w:p w14:paraId="33D17DF6" w14:textId="277BFFBD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199522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199523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199524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638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6638D" w:rsidRDefault="0006638D" w:rsidP="000663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2842FC8E" w:rsidR="0006638D" w:rsidRDefault="0006638D" w:rsidP="0006638D">
            <w:pPr>
              <w:spacing w:after="0"/>
            </w:pPr>
            <w:r w:rsidRPr="009574EF">
              <w:t>fl_TC_11_3_5_TestBody</w:t>
            </w:r>
          </w:p>
        </w:tc>
      </w:tr>
      <w:tr w:rsidR="0006638D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6638D" w:rsidRDefault="0006638D" w:rsidP="000663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B4F48CF" w:rsidR="0006638D" w:rsidRPr="00FA46AD" w:rsidRDefault="0006638D" w:rsidP="0006638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574EF">
              <w:t>At step 35Ab3, incorrect timer name is used</w:t>
            </w:r>
          </w:p>
        </w:tc>
      </w:tr>
      <w:tr w:rsidR="0006638D" w14:paraId="4403EECE" w14:textId="77777777" w:rsidTr="0053135D">
        <w:tc>
          <w:tcPr>
            <w:tcW w:w="1985" w:type="dxa"/>
          </w:tcPr>
          <w:p w14:paraId="37831C4A" w14:textId="77777777" w:rsidR="0006638D" w:rsidRDefault="0006638D" w:rsidP="000663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0491118" w:rsidR="0006638D" w:rsidRPr="00FA46AD" w:rsidRDefault="0006638D" w:rsidP="0006638D">
            <w:pPr>
              <w:pStyle w:val="CRCoverPage"/>
              <w:spacing w:after="0"/>
              <w:rPr>
                <w:lang w:val="en-SG"/>
              </w:rPr>
            </w:pPr>
            <w:r w:rsidRPr="009574EF">
              <w:t>Corrected the timer name from t_WaitTime to t_Wait</w:t>
            </w:r>
          </w:p>
        </w:tc>
      </w:tr>
      <w:tr w:rsidR="0006638D" w14:paraId="170F8D79" w14:textId="77777777" w:rsidTr="0053135D">
        <w:tc>
          <w:tcPr>
            <w:tcW w:w="1985" w:type="dxa"/>
          </w:tcPr>
          <w:p w14:paraId="65ED295A" w14:textId="77777777" w:rsidR="0006638D" w:rsidRDefault="0006638D" w:rsidP="000663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FFDDE40" w:rsidR="0006638D" w:rsidRDefault="0006638D" w:rsidP="0006638D">
            <w:pPr>
              <w:spacing w:after="0"/>
              <w:rPr>
                <w:rFonts w:ascii="Arial" w:hAnsi="Arial" w:cs="Arial"/>
              </w:rPr>
            </w:pPr>
            <w:r w:rsidRPr="00316152">
              <w:rPr>
                <w:rFonts w:ascii="Arial" w:hAnsi="Arial"/>
                <w:noProof/>
              </w:rPr>
              <w:t>UAC_NR5GC</w:t>
            </w:r>
            <w:r>
              <w:rPr>
                <w:rFonts w:ascii="Arial" w:hAnsi="Arial"/>
                <w:noProof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46E187C5" w:rsidR="00213FE3" w:rsidRDefault="007B58F6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13" w:name="_GoBack"/>
            <w:bookmarkEnd w:id="13"/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4CB3352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function fl_TC_11_3_5_TestBody() runs on NR5GC_PTC</w:t>
            </w:r>
          </w:p>
          <w:p w14:paraId="788000E5" w14:textId="77777777" w:rsid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1D4587DA" w14:textId="77777777" w:rsid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D48059D" w14:textId="61AF4DB8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35A siclog@</w:t>
            </w:r>
          </w:p>
          <w:p w14:paraId="7F0C5875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t_WaitTime.start(26.0);</w:t>
            </w:r>
          </w:p>
          <w:p w14:paraId="17AA8D99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0506DB4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35Aa1 siclog@</w:t>
            </w:r>
          </w:p>
          <w:p w14:paraId="7316410D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transmit an RRCSetupREQ message with establishmentCause of mps-PriorityAccess?</w:t>
            </w:r>
          </w:p>
          <w:p w14:paraId="37CA73E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SRB.receive(car_NR_SRB0_RrcPdu_IND(nr_Cell1, cr_38508_RRCSetupRequest(mps_PriorityAccess, ?)))</w:t>
            </w:r>
          </w:p>
          <w:p w14:paraId="6CCD3936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818B3B9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35Aa2 siclog@</w:t>
            </w:r>
          </w:p>
          <w:p w14:paraId="06B3714A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t_WaitTime.stop;</w:t>
            </w:r>
          </w:p>
          <w:p w14:paraId="2D0DD66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f_NR_PreliminaryPass(__FILE__, __LINE__, "Step 35Aa1");</w:t>
            </w:r>
          </w:p>
          <w:p w14:paraId="06E657C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DC22F8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35Ab1 siclog@</w:t>
            </w:r>
          </w:p>
          <w:p w14:paraId="2DA63DC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t_WaitTime.timeout {</w:t>
            </w:r>
          </w:p>
          <w:p w14:paraId="5D9C3502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35Ab2" siclog@</w:t>
            </w:r>
          </w:p>
          <w:p w14:paraId="4CAA7F64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f_UT_RequestIMSVideoCall(UT, px_IMS_CalleeUri);</w:t>
            </w:r>
          </w:p>
          <w:p w14:paraId="43E60E39" w14:textId="77777777" w:rsidR="0006638D" w:rsidRPr="007B58F6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>t_Wait.start(10.0);</w:t>
            </w:r>
          </w:p>
          <w:p w14:paraId="6BBC73F3" w14:textId="77777777" w:rsidR="0006638D" w:rsidRPr="007B58F6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alt {</w:t>
            </w:r>
          </w:p>
          <w:p w14:paraId="37B929EA" w14:textId="77777777" w:rsidR="0006638D" w:rsidRPr="007B58F6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//@siclog "Step 35Ab3" siclog@</w:t>
            </w:r>
          </w:p>
          <w:p w14:paraId="5589BA91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//Check: Does the UE transmit an RRCSetupREQ message with establishmentCause of mps-PriorityAccess?</w:t>
            </w:r>
          </w:p>
          <w:p w14:paraId="1FC72E3C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SRB.receive(car_NR_SRB0_RrcPdu_IND(nr_Cell1, cr_38508_RRCSetupRequest(mps_PriorityAccess, ?)))</w:t>
            </w:r>
          </w:p>
          <w:p w14:paraId="37457A4E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{</w:t>
            </w:r>
          </w:p>
          <w:p w14:paraId="7F71D940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t_WaitTime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.stop;</w:t>
            </w:r>
          </w:p>
          <w:p w14:paraId="4DA86110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f_NR_PreliminaryPass(__FILE__, __LINE__, "Step 35Ab3");</w:t>
            </w:r>
          </w:p>
          <w:p w14:paraId="4FA0838B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5BE35871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t_WaitTime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.timeout {</w:t>
            </w:r>
          </w:p>
          <w:p w14:paraId="3BC4C4F0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f_NR_SetVerdictFailOrInconc(__FILE__, __LINE__, "Step 35Ab3");</w:t>
            </w:r>
          </w:p>
          <w:p w14:paraId="06C3F585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26AEA9FD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5BC0B01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9FEF2C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4B4150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97A6DA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36 - 38 siclog@</w:t>
            </w:r>
          </w:p>
          <w:p w14:paraId="6628FD92" w14:textId="5E5F3C3A" w:rsidR="0006638D" w:rsidRDefault="0006638D" w:rsidP="0006638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>//Void @sic R5-223436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069657E3" w14:textId="77777777" w:rsidR="0006638D" w:rsidRDefault="0006638D" w:rsidP="0006638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60C771A2" w14:textId="77777777" w:rsidR="0006638D" w:rsidRDefault="0006638D" w:rsidP="0006638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29ACAF22" w:rsidR="00171605" w:rsidRPr="00D36618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4" w:name="_Toc122434494"/>
      <w:bookmarkStart w:id="15" w:name="_Toc295288971"/>
      <w:bookmarkStart w:id="16" w:name="_Toc325725666"/>
      <w:bookmarkStart w:id="17" w:name="_Toc66864323"/>
      <w:bookmarkStart w:id="18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45056327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function fl_TC_11_3_5_TestBody() runs on NR5GC_PTC</w:t>
            </w:r>
          </w:p>
          <w:p w14:paraId="7AB99F0A" w14:textId="77777777" w:rsidR="007E149C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3E173499" w14:textId="77777777" w:rsidR="007E149C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49B610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35A siclog@</w:t>
            </w:r>
          </w:p>
          <w:p w14:paraId="75DA4D8A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t_WaitTime.start(26.0);</w:t>
            </w:r>
          </w:p>
          <w:p w14:paraId="52DD9D25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1AE27194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35Aa1 siclog@</w:t>
            </w:r>
          </w:p>
          <w:p w14:paraId="7C2C0C22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transmit an RRCSetupREQ message with establishmentCause of mps-PriorityAccess?</w:t>
            </w:r>
          </w:p>
          <w:p w14:paraId="40DA7E9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SRB.receive(car_NR_SRB0_RrcPdu_IND(nr_Cell1, cr_38508_RRCSetupRequest(mps_PriorityAccess, ?)))</w:t>
            </w:r>
          </w:p>
          <w:p w14:paraId="19376C01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7E373395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35Aa2 siclog@</w:t>
            </w:r>
          </w:p>
          <w:p w14:paraId="26C2D770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t_WaitTime.stop;</w:t>
            </w:r>
          </w:p>
          <w:p w14:paraId="1BCFA45A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f_NR_PreliminaryPass(__FILE__, __LINE__, "Step 35Aa1");</w:t>
            </w:r>
          </w:p>
          <w:p w14:paraId="07E0E12C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92B0B9B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35Ab1 siclog@</w:t>
            </w:r>
          </w:p>
          <w:p w14:paraId="6369231B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t_WaitTime.timeout {</w:t>
            </w:r>
          </w:p>
          <w:p w14:paraId="5374AEEE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35Ab2" siclog@</w:t>
            </w:r>
          </w:p>
          <w:p w14:paraId="3E67BE6C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f_UT_RequestIMSVideoCall(UT, px_IMS_CalleeUri);</w:t>
            </w:r>
          </w:p>
          <w:p w14:paraId="2D010688" w14:textId="77777777" w:rsidR="007E149C" w:rsidRPr="007B58F6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>t_Wait.start(10.0);</w:t>
            </w:r>
          </w:p>
          <w:p w14:paraId="1B646C52" w14:textId="77777777" w:rsidR="007E149C" w:rsidRPr="007B58F6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alt {</w:t>
            </w:r>
          </w:p>
          <w:p w14:paraId="769C4241" w14:textId="77777777" w:rsidR="007E149C" w:rsidRPr="007B58F6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//@siclog "Step 35Ab3" siclog@</w:t>
            </w:r>
          </w:p>
          <w:p w14:paraId="63A6A7DB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58F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//Check: Does the UE transmit an RRCSetupREQ message with establishmentCause of mps-PriorityAccess?</w:t>
            </w:r>
          </w:p>
          <w:p w14:paraId="0B825A4C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SRB.receive(car_NR_SRB0_RrcPdu_IND(nr_Cell1, cr_38508_RRCSetupRequest(mps_PriorityAccess, ?)))</w:t>
            </w:r>
          </w:p>
          <w:p w14:paraId="22CED201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{</w:t>
            </w:r>
          </w:p>
          <w:p w14:paraId="735B3345" w14:textId="6886836D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.stop;</w:t>
            </w:r>
          </w:p>
          <w:p w14:paraId="0CCAE624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f_NR_PreliminaryPass(__FILE__, __LINE__, "Step 35Ab3");</w:t>
            </w:r>
          </w:p>
          <w:p w14:paraId="5EEBA12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10927093" w14:textId="2248B76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.timeout {</w:t>
            </w:r>
          </w:p>
          <w:p w14:paraId="5CF5603D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f_NR_SetVerdictFailOrInconc(__FILE__, __LINE__, "Step 35Ab3");</w:t>
            </w:r>
          </w:p>
          <w:p w14:paraId="4C79DDC6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7A3DD80E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31969D34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A19A123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447C655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090863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36 - 38 siclog@</w:t>
            </w:r>
          </w:p>
          <w:p w14:paraId="1379D5EF" w14:textId="77777777" w:rsidR="007E149C" w:rsidRDefault="007E149C" w:rsidP="007E149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>//Void @sic R5-223436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4410DF28" w14:textId="77777777" w:rsidR="007E149C" w:rsidRDefault="007E149C" w:rsidP="007E149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64DD740" w14:textId="77777777" w:rsidR="007E149C" w:rsidRDefault="007E149C" w:rsidP="007E149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7B7398C" w14:textId="0347844D" w:rsidR="00171605" w:rsidRPr="00D36618" w:rsidRDefault="007E149C" w:rsidP="007E14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10"/>
      <w:bookmarkEnd w:id="11"/>
      <w:bookmarkEnd w:id="12"/>
      <w:bookmarkEnd w:id="14"/>
      <w:bookmarkEnd w:id="15"/>
      <w:bookmarkEnd w:id="16"/>
      <w:bookmarkEnd w:id="17"/>
      <w:bookmarkEnd w:id="18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B92BC" w14:textId="77777777" w:rsidR="00890342" w:rsidRDefault="00890342">
      <w:r>
        <w:separator/>
      </w:r>
    </w:p>
  </w:endnote>
  <w:endnote w:type="continuationSeparator" w:id="0">
    <w:p w14:paraId="5CCDA962" w14:textId="77777777" w:rsidR="00890342" w:rsidRDefault="0089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A35C5" w14:textId="77777777" w:rsidR="007B58F6" w:rsidRDefault="007B58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9F4F" w14:textId="77777777" w:rsidR="007B58F6" w:rsidRDefault="007B58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32C44" w14:textId="77777777" w:rsidR="007B58F6" w:rsidRDefault="007B58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D2BA6" w14:textId="77777777" w:rsidR="00890342" w:rsidRDefault="00890342">
      <w:r>
        <w:separator/>
      </w:r>
    </w:p>
  </w:footnote>
  <w:footnote w:type="continuationSeparator" w:id="0">
    <w:p w14:paraId="0761102A" w14:textId="77777777" w:rsidR="00890342" w:rsidRDefault="00890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866ED" w14:textId="77777777" w:rsidR="007B58F6" w:rsidRDefault="007B58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25A69" w14:textId="77777777" w:rsidR="007B58F6" w:rsidRDefault="007B58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69C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38D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228C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2F26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960B3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17A0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58F6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149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1186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0342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A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486A"/>
    <w:rsid w:val="00D5707C"/>
    <w:rsid w:val="00D5771A"/>
    <w:rsid w:val="00D61DAF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0EB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3B460-C8FF-4DA1-A74B-8C9EF580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908</Words>
  <Characters>5180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2023-04-26T10:33:00Z</dcterms:created>
  <dcterms:modified xsi:type="dcterms:W3CDTF">2023-04-26T10:33:00Z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