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865DD" w14:textId="77777777" w:rsidR="00BA67E8" w:rsidRDefault="00BA67E8" w:rsidP="00BA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R5s230307</w:t>
        </w:r>
      </w:fldSimple>
    </w:p>
    <w:p w14:paraId="3D188575" w14:textId="77777777" w:rsidR="00BA67E8" w:rsidRDefault="00000000" w:rsidP="00BA67E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67E8" w:rsidRPr="00BA51D9">
          <w:rPr>
            <w:b/>
            <w:noProof/>
            <w:sz w:val="24"/>
          </w:rPr>
          <w:t>Online</w:t>
        </w:r>
      </w:fldSimple>
      <w:r w:rsidR="00BA67E8">
        <w:rPr>
          <w:b/>
          <w:noProof/>
          <w:sz w:val="24"/>
        </w:rPr>
        <w:t xml:space="preserve">, </w:t>
      </w:r>
      <w:r w:rsidR="00BA67E8">
        <w:fldChar w:fldCharType="begin"/>
      </w:r>
      <w:r w:rsidR="00BA67E8">
        <w:instrText xml:space="preserve"> DOCPROPERTY  Country  \* MERGEFORMAT </w:instrText>
      </w:r>
      <w:r w:rsidR="00BA67E8">
        <w:fldChar w:fldCharType="end"/>
      </w:r>
      <w:r w:rsidR="00BA67E8">
        <w:rPr>
          <w:b/>
          <w:noProof/>
          <w:sz w:val="24"/>
        </w:rPr>
        <w:t xml:space="preserve">, </w:t>
      </w:r>
      <w:fldSimple w:instr=" DOCPROPERTY  StartDate  \* MERGEFORMAT ">
        <w:r w:rsidR="00BA67E8" w:rsidRPr="00BA51D9">
          <w:rPr>
            <w:b/>
            <w:noProof/>
            <w:sz w:val="24"/>
          </w:rPr>
          <w:t>9th Dec 2022</w:t>
        </w:r>
      </w:fldSimple>
      <w:r w:rsidR="00BA67E8">
        <w:rPr>
          <w:b/>
          <w:noProof/>
          <w:sz w:val="24"/>
        </w:rPr>
        <w:t xml:space="preserve"> - </w:t>
      </w:r>
      <w:fldSimple w:instr=" DOCPROPERTY  EndDate  \* MERGEFORMAT ">
        <w:r w:rsidR="00BA67E8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7E8" w14:paraId="4701130B" w14:textId="77777777" w:rsidTr="00A03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4BFDA" w14:textId="77777777" w:rsidR="00BA67E8" w:rsidRDefault="00BA67E8" w:rsidP="00A03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A67E8" w14:paraId="4E74AE0D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468C9" w14:textId="77777777" w:rsidR="00BA67E8" w:rsidRDefault="00BA67E8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7E8" w14:paraId="32FC930E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60A0D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14:paraId="599DDF3F" w14:textId="77777777" w:rsidTr="00A034A3">
        <w:tc>
          <w:tcPr>
            <w:tcW w:w="142" w:type="dxa"/>
            <w:tcBorders>
              <w:left w:val="single" w:sz="4" w:space="0" w:color="auto"/>
            </w:tcBorders>
          </w:tcPr>
          <w:p w14:paraId="1EA23D28" w14:textId="77777777" w:rsidR="00BA67E8" w:rsidRDefault="00BA67E8" w:rsidP="00A03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10DC6E" w14:textId="77777777" w:rsidR="00BA67E8" w:rsidRPr="00410371" w:rsidRDefault="00000000" w:rsidP="00A03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67E8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EE54AF2" w14:textId="77777777" w:rsidR="00BA67E8" w:rsidRDefault="00BA67E8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8D75F" w14:textId="77777777" w:rsidR="00BA67E8" w:rsidRPr="00410371" w:rsidRDefault="00000000" w:rsidP="00A034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A67E8" w:rsidRPr="00410371">
                <w:rPr>
                  <w:b/>
                  <w:noProof/>
                  <w:sz w:val="28"/>
                </w:rPr>
                <w:t>3040</w:t>
              </w:r>
            </w:fldSimple>
          </w:p>
        </w:tc>
        <w:tc>
          <w:tcPr>
            <w:tcW w:w="709" w:type="dxa"/>
          </w:tcPr>
          <w:p w14:paraId="6FEB067D" w14:textId="77777777" w:rsidR="00BA67E8" w:rsidRDefault="00BA67E8" w:rsidP="00A03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4E558" w14:textId="77777777" w:rsidR="00BA67E8" w:rsidRPr="00410371" w:rsidRDefault="00000000" w:rsidP="00A034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A67E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BF253B" w14:textId="77777777" w:rsidR="00BA67E8" w:rsidRDefault="00BA67E8" w:rsidP="00A03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40E1E" w14:textId="77777777" w:rsidR="00BA67E8" w:rsidRPr="00410371" w:rsidRDefault="00000000" w:rsidP="00A03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67E8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6BE3" w14:textId="77777777" w:rsidR="00BA67E8" w:rsidRDefault="00BA67E8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BA67E8" w14:paraId="0D3C2597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A506D" w14:textId="77777777" w:rsidR="00BA67E8" w:rsidRDefault="00BA67E8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BA67E8" w14:paraId="1CA35789" w14:textId="77777777" w:rsidTr="00A034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7AC9FA" w14:textId="77777777" w:rsidR="00BA67E8" w:rsidRPr="00F25D98" w:rsidRDefault="00BA67E8" w:rsidP="00A03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7E8" w14:paraId="6347EAD4" w14:textId="77777777" w:rsidTr="00A034A3">
        <w:tc>
          <w:tcPr>
            <w:tcW w:w="9641" w:type="dxa"/>
            <w:gridSpan w:val="9"/>
          </w:tcPr>
          <w:p w14:paraId="4161E2D5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08C4F8" w14:textId="77777777" w:rsidR="00BA67E8" w:rsidRDefault="00BA67E8" w:rsidP="00BA67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7E8" w14:paraId="6F92BA9E" w14:textId="77777777" w:rsidTr="00A034A3">
        <w:tc>
          <w:tcPr>
            <w:tcW w:w="2835" w:type="dxa"/>
          </w:tcPr>
          <w:p w14:paraId="407944E5" w14:textId="77777777" w:rsidR="00BA67E8" w:rsidRDefault="00BA67E8" w:rsidP="00A03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54E720" w14:textId="77777777" w:rsidR="00BA67E8" w:rsidRDefault="00BA67E8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33799C" w14:textId="77777777" w:rsidR="00BA67E8" w:rsidRDefault="00BA67E8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CD3E59" w14:textId="77777777" w:rsidR="00BA67E8" w:rsidRDefault="00BA67E8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DACA7" w14:textId="77777777" w:rsidR="00BA67E8" w:rsidRDefault="00BA67E8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57815" w14:textId="77777777" w:rsidR="00BA67E8" w:rsidRDefault="00BA67E8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C894F" w14:textId="77777777" w:rsidR="00BA67E8" w:rsidRDefault="00BA67E8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3C60B6" w14:textId="77777777" w:rsidR="00BA67E8" w:rsidRDefault="00BA67E8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6E4C3" w14:textId="77777777" w:rsidR="00BA67E8" w:rsidRDefault="00BA67E8" w:rsidP="00A03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E3EED" w14:textId="77777777" w:rsidR="00BA67E8" w:rsidRDefault="00BA67E8" w:rsidP="00BA67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7E8" w14:paraId="7E6B3596" w14:textId="77777777" w:rsidTr="00A034A3">
        <w:tc>
          <w:tcPr>
            <w:tcW w:w="9640" w:type="dxa"/>
            <w:gridSpan w:val="11"/>
          </w:tcPr>
          <w:p w14:paraId="1C90E9EF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14:paraId="49E9532C" w14:textId="77777777" w:rsidTr="00A034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3AB6F" w14:textId="77777777"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4A98D" w14:textId="77777777" w:rsidR="00BA67E8" w:rsidRDefault="00BA67E8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f_NR_CheckReleaseIndicator</w:t>
            </w:r>
            <w:proofErr w:type="spellEnd"/>
            <w:r>
              <w:fldChar w:fldCharType="end"/>
            </w:r>
          </w:p>
        </w:tc>
      </w:tr>
      <w:tr w:rsidR="00BA67E8" w14:paraId="50B2B909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1728ADBB" w14:textId="77777777"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DA43F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14:paraId="78094F63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7371784A" w14:textId="77777777"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20AFE8" w14:textId="77777777" w:rsidR="00BA67E8" w:rsidRDefault="00000000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7E8">
                <w:rPr>
                  <w:noProof/>
                </w:rPr>
                <w:t>ROHDE &amp; SCHWARZ</w:t>
              </w:r>
            </w:fldSimple>
          </w:p>
        </w:tc>
      </w:tr>
      <w:tr w:rsidR="00BA67E8" w14:paraId="01BCBADE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18378FB0" w14:textId="77777777"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901D31" w14:textId="77777777" w:rsidR="00BA67E8" w:rsidRDefault="00BA67E8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A67E8" w14:paraId="5FBE086A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405996DD" w14:textId="77777777"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FD6950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14:paraId="1F98AB9A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1855A8FF" w14:textId="77777777"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40F3FD" w14:textId="77777777" w:rsidR="00BA67E8" w:rsidRDefault="00000000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67E8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BDCF0F9" w14:textId="77777777" w:rsidR="00BA67E8" w:rsidRDefault="00BA67E8" w:rsidP="00A03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565E9" w14:textId="77777777" w:rsidR="00BA67E8" w:rsidRDefault="00BA67E8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3733D" w14:textId="77777777" w:rsidR="00BA67E8" w:rsidRDefault="00AD3781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  <w:r w:rsidR="00BA67E8">
              <w:fldChar w:fldCharType="begin"/>
            </w:r>
            <w:r w:rsidR="00BA67E8">
              <w:instrText xml:space="preserve"> DOCPROPERTY  ResDate  \* MERGEFORMAT </w:instrText>
            </w:r>
            <w:r w:rsidR="00BA67E8">
              <w:fldChar w:fldCharType="end"/>
            </w:r>
          </w:p>
        </w:tc>
      </w:tr>
      <w:tr w:rsidR="00BA67E8" w14:paraId="3E53D0E3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3EFBEE84" w14:textId="77777777"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00F0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2DFDD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2F19C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0BBCB8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14:paraId="686E1D1D" w14:textId="77777777" w:rsidTr="00A034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1597A" w14:textId="77777777"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25BF5" w14:textId="77777777" w:rsidR="00BA67E8" w:rsidRDefault="00000000" w:rsidP="00A034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67E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9EC084" w14:textId="77777777" w:rsidR="00BA67E8" w:rsidRDefault="00BA67E8" w:rsidP="00A03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C3AD4" w14:textId="77777777" w:rsidR="00BA67E8" w:rsidRDefault="00BA67E8" w:rsidP="00A03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9BDAB" w14:textId="77777777" w:rsidR="00BA67E8" w:rsidRDefault="00000000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67E8">
                <w:rPr>
                  <w:noProof/>
                </w:rPr>
                <w:t>Rel-17</w:t>
              </w:r>
            </w:fldSimple>
          </w:p>
        </w:tc>
      </w:tr>
      <w:tr w:rsidR="00BA67E8" w14:paraId="171057CA" w14:textId="77777777" w:rsidTr="00A034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FD320" w14:textId="77777777"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335A8C" w14:textId="77777777" w:rsidR="00BA67E8" w:rsidRDefault="00BA67E8" w:rsidP="00A03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25AA97" w14:textId="77777777" w:rsidR="00BA67E8" w:rsidRDefault="00BA67E8" w:rsidP="00A03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0E34E8" w14:textId="77777777" w:rsidR="00BA67E8" w:rsidRPr="007C2097" w:rsidRDefault="00BA67E8" w:rsidP="00A03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A67E8" w14:paraId="1B47FBA5" w14:textId="77777777" w:rsidTr="00A034A3">
        <w:tc>
          <w:tcPr>
            <w:tcW w:w="1843" w:type="dxa"/>
          </w:tcPr>
          <w:p w14:paraId="69049A00" w14:textId="77777777"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4E5FD" w14:textId="77777777"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14:paraId="1C976D85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DAF9A" w14:textId="77777777"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6656F" w14:textId="77777777"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2E00E2">
              <w:rPr>
                <w:noProof/>
              </w:rPr>
              <w:t>f_GetTestcaseAttrib_NR_Release</w:t>
            </w:r>
            <w:r>
              <w:rPr>
                <w:noProof/>
              </w:rPr>
              <w:t>, test case 8.2.6.2.2 is included.</w:t>
            </w:r>
          </w:p>
          <w:p w14:paraId="6DBE3FE5" w14:textId="77777777"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the rel15 test case, whereas the list is expected to contain rel16 and rel17 test cases.</w:t>
            </w:r>
          </w:p>
          <w:p w14:paraId="36A61599" w14:textId="77777777" w:rsidR="00BA67E8" w:rsidRPr="0037699A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unexpected failure in the function </w:t>
            </w:r>
            <w:r w:rsidRPr="009D5DC9">
              <w:rPr>
                <w:noProof/>
              </w:rPr>
              <w:t>f_NR_CheckReleaseIndicator</w:t>
            </w:r>
            <w:r>
              <w:rPr>
                <w:noProof/>
              </w:rPr>
              <w:t xml:space="preserve"> when testcse 8.2.6.2.2 is run.</w:t>
            </w:r>
          </w:p>
        </w:tc>
      </w:tr>
      <w:tr w:rsidR="00BA67E8" w14:paraId="2FFFF393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401C" w14:textId="77777777"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5663C" w14:textId="77777777" w:rsidR="00BA67E8" w:rsidRPr="00F12C50" w:rsidRDefault="00BA67E8" w:rsidP="00BA67E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A67E8" w14:paraId="005F5581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017D6" w14:textId="77777777"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F2085" w14:textId="77777777" w:rsidR="00BA67E8" w:rsidRPr="006316B2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8.2.6.2.2 entry has to be removed from the function </w:t>
            </w:r>
            <w:r w:rsidRPr="002E00E2">
              <w:rPr>
                <w:noProof/>
              </w:rPr>
              <w:t>f_GetTestcaseAttrib_NR_Release</w:t>
            </w:r>
          </w:p>
        </w:tc>
      </w:tr>
      <w:tr w:rsidR="00BA67E8" w14:paraId="65279047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D867" w14:textId="77777777"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DDD82" w14:textId="77777777" w:rsidR="00BA67E8" w:rsidRPr="00CF39F2" w:rsidRDefault="00BA67E8" w:rsidP="00BA67E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A67E8" w14:paraId="7899F49F" w14:textId="77777777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6DBA5" w14:textId="77777777"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51958" w14:textId="77777777" w:rsidR="00BA67E8" w:rsidRPr="00CF39F2" w:rsidRDefault="00BA67E8" w:rsidP="00BA67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A67E8" w14:paraId="747CA3C8" w14:textId="77777777" w:rsidTr="00A034A3">
        <w:tc>
          <w:tcPr>
            <w:tcW w:w="2694" w:type="dxa"/>
            <w:gridSpan w:val="2"/>
          </w:tcPr>
          <w:p w14:paraId="454A65AF" w14:textId="77777777"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2BC6F6" w14:textId="77777777" w:rsidR="00BA67E8" w:rsidRDefault="00BA67E8" w:rsidP="00BA6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14:paraId="65B5C9BA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41661" w14:textId="77777777"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B88A3" w14:textId="77777777"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8.2.6.2.2.NR5GC</w:t>
            </w:r>
          </w:p>
        </w:tc>
      </w:tr>
      <w:tr w:rsidR="00BA67E8" w14:paraId="386C88F3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8CFCC" w14:textId="77777777"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875D1" w14:textId="77777777" w:rsidR="00BA67E8" w:rsidRDefault="00BA67E8" w:rsidP="00BA6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14:paraId="1BE45D8F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EAAB2" w14:textId="77777777"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72F07" w14:textId="77777777"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53FA82" w14:textId="77777777"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E1455" w14:textId="77777777" w:rsidR="00BA67E8" w:rsidRDefault="00BA67E8" w:rsidP="00BA67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1EE92D" w14:textId="77777777" w:rsidR="00BA67E8" w:rsidRDefault="00BA67E8" w:rsidP="00BA6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7E8" w14:paraId="4A74F175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F451" w14:textId="77777777"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A9832" w14:textId="77777777"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DAF06" w14:textId="77777777"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005292" w14:textId="77777777" w:rsidR="00BA67E8" w:rsidRDefault="00BA67E8" w:rsidP="00BA67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C7944" w14:textId="77777777" w:rsidR="00BA67E8" w:rsidRDefault="00BA67E8" w:rsidP="00BA6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7E8" w14:paraId="24DACFC9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E17C" w14:textId="77777777"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A0C92" w14:textId="77777777"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0EB31" w14:textId="77777777"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BB2CE" w14:textId="77777777"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77A48" w14:textId="77777777" w:rsidR="00BA67E8" w:rsidRDefault="00BA67E8" w:rsidP="00BA6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7E8" w14:paraId="7E84BF93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20B43" w14:textId="77777777"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5700DA" w14:textId="77777777"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87A3F" w14:textId="77777777"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68E90" w14:textId="77777777"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815AF" w14:textId="77777777" w:rsidR="00BA67E8" w:rsidRDefault="00BA67E8" w:rsidP="00BA6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7E8" w14:paraId="12831FC2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664E9" w14:textId="77777777"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A17E3" w14:textId="77777777" w:rsidR="00BA67E8" w:rsidRDefault="00BA67E8" w:rsidP="00BA67E8">
            <w:pPr>
              <w:pStyle w:val="CRCoverPage"/>
              <w:spacing w:after="0"/>
              <w:rPr>
                <w:noProof/>
              </w:rPr>
            </w:pPr>
          </w:p>
        </w:tc>
      </w:tr>
      <w:tr w:rsidR="00BA67E8" w14:paraId="37DEB118" w14:textId="77777777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6031C" w14:textId="77777777"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21FE7" w14:textId="77777777" w:rsidR="00BA67E8" w:rsidRDefault="00BA67E8" w:rsidP="00BA67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67E8" w:rsidRPr="008863B9" w14:paraId="4BE0073B" w14:textId="77777777" w:rsidTr="00A034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3CA6D4" w14:textId="77777777" w:rsidR="00BA67E8" w:rsidRPr="008863B9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D90D4D" w14:textId="77777777" w:rsidR="00BA67E8" w:rsidRPr="008863B9" w:rsidRDefault="00BA67E8" w:rsidP="00BA67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67E8" w14:paraId="31A61158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24E7A" w14:textId="77777777"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99BAD" w14:textId="77777777" w:rsidR="00BA67E8" w:rsidRDefault="00BA67E8" w:rsidP="00BA67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41A1C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19A8668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22FC46" w14:textId="77777777" w:rsidR="009478EE" w:rsidRDefault="009478EE" w:rsidP="009478EE">
      <w:pPr>
        <w:rPr>
          <w:noProof/>
        </w:rPr>
      </w:pPr>
    </w:p>
    <w:p w14:paraId="093507F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15110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2802071" w14:textId="77777777" w:rsidR="002D2B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2B03" w:rsidRPr="00F67E4C">
        <w:rPr>
          <w:rFonts w:ascii="Arial" w:hAnsi="Arial" w:cs="Arial"/>
          <w:iCs/>
        </w:rPr>
        <w:t>Table of Contents</w:t>
      </w:r>
      <w:r w:rsidR="002D2B03">
        <w:tab/>
      </w:r>
      <w:r w:rsidR="002D2B03">
        <w:fldChar w:fldCharType="begin"/>
      </w:r>
      <w:r w:rsidR="002D2B03">
        <w:instrText xml:space="preserve"> PAGEREF _Toc131511070 \h </w:instrText>
      </w:r>
      <w:r w:rsidR="002D2B03">
        <w:fldChar w:fldCharType="separate"/>
      </w:r>
      <w:r w:rsidR="002D2B03">
        <w:t>2</w:t>
      </w:r>
      <w:r w:rsidR="002D2B03">
        <w:fldChar w:fldCharType="end"/>
      </w:r>
    </w:p>
    <w:p w14:paraId="18697D59" w14:textId="77777777" w:rsidR="002D2B03" w:rsidRDefault="002D2B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67E4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67E4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_Toc131511071 \h </w:instrText>
      </w:r>
      <w:r>
        <w:fldChar w:fldCharType="separate"/>
      </w:r>
      <w:r>
        <w:t>2</w:t>
      </w:r>
      <w:r>
        <w:fldChar w:fldCharType="end"/>
      </w:r>
    </w:p>
    <w:p w14:paraId="21FA8132" w14:textId="77777777" w:rsidR="002D2B03" w:rsidRDefault="002D2B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67E4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67E4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_Toc131511072 \h </w:instrText>
      </w:r>
      <w:r>
        <w:fldChar w:fldCharType="separate"/>
      </w:r>
      <w:r>
        <w:t>2</w:t>
      </w:r>
      <w:r>
        <w:fldChar w:fldCharType="end"/>
      </w:r>
    </w:p>
    <w:p w14:paraId="223B280B" w14:textId="77777777" w:rsidR="002D2B03" w:rsidRDefault="002D2B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67E4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67E4C">
        <w:rPr>
          <w:rFonts w:cs="Arial"/>
          <w:b/>
          <w:color w:val="000000"/>
          <w:lang w:eastAsia="en-GB"/>
        </w:rPr>
        <w:t xml:space="preserve">Correction to the </w:t>
      </w:r>
      <w:r w:rsidRPr="00F67E4C">
        <w:rPr>
          <w:rFonts w:cs="Arial"/>
          <w:b/>
          <w:bCs/>
          <w:color w:val="000000"/>
          <w:lang w:val="en-US" w:eastAsia="en-GB"/>
        </w:rPr>
        <w:t>function f_GetTestcaseAttrib_NR_Release</w:t>
      </w:r>
      <w:r>
        <w:tab/>
      </w:r>
      <w:r>
        <w:fldChar w:fldCharType="begin"/>
      </w:r>
      <w:r>
        <w:instrText xml:space="preserve"> PAGEREF _Toc131511073 \h </w:instrText>
      </w:r>
      <w:r>
        <w:fldChar w:fldCharType="separate"/>
      </w:r>
      <w:r>
        <w:t>2</w:t>
      </w:r>
      <w:r>
        <w:fldChar w:fldCharType="end"/>
      </w:r>
    </w:p>
    <w:p w14:paraId="527BEF68" w14:textId="77777777" w:rsidR="002D2B03" w:rsidRDefault="007A73E5" w:rsidP="002D2B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D2B03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1509766"/>
      <w:bookmarkStart w:id="20" w:name="_Toc131511071"/>
      <w:bookmarkStart w:id="21" w:name="_Hlk107318485"/>
      <w:r w:rsidR="002D2B03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9C5892" w14:textId="77777777" w:rsidR="002D2B03" w:rsidRDefault="002D2B03" w:rsidP="002D2B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3FED98B" w14:textId="77777777" w:rsidR="002D2B03" w:rsidRDefault="002D2B03" w:rsidP="002D2B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2EC70C1" w14:textId="77777777" w:rsidR="002D2B03" w:rsidRDefault="002D2B03" w:rsidP="002D2B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3AE6BFC" w14:textId="77777777" w:rsidR="007A73E5" w:rsidRDefault="007A73E5" w:rsidP="007A73E5">
      <w:pPr>
        <w:rPr>
          <w:b/>
          <w:sz w:val="24"/>
          <w:lang w:eastAsia="ja-JP"/>
        </w:rPr>
      </w:pPr>
    </w:p>
    <w:p w14:paraId="3571948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1511072"/>
      <w:r w:rsidRPr="00854C55">
        <w:rPr>
          <w:b/>
        </w:rPr>
        <w:t>Corrections required</w:t>
      </w:r>
      <w:bookmarkEnd w:id="22"/>
      <w:bookmarkEnd w:id="23"/>
      <w:bookmarkEnd w:id="24"/>
    </w:p>
    <w:p w14:paraId="615B49FE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151107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8852A6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8852A6" w:rsidRPr="008852A6">
        <w:rPr>
          <w:rFonts w:cs="Arial"/>
          <w:b/>
          <w:bCs/>
          <w:color w:val="000000"/>
          <w:lang w:val="en-US" w:eastAsia="en-GB"/>
        </w:rPr>
        <w:t>f_GetTestcaseAttrib_NR_Release</w:t>
      </w:r>
      <w:bookmarkEnd w:id="2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735955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7E67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E2D3" w14:textId="77777777" w:rsidR="00FB0A08" w:rsidRPr="00FA530C" w:rsidRDefault="00AB0D9F" w:rsidP="002B42D8">
            <w:pPr>
              <w:pStyle w:val="CRCoverPage"/>
              <w:spacing w:after="0"/>
              <w:rPr>
                <w:noProof/>
              </w:rPr>
            </w:pPr>
            <w:r w:rsidRPr="0021774D">
              <w:rPr>
                <w:noProof/>
              </w:rPr>
              <w:t>f_GetTestcaseAttrib_NR_Release</w:t>
            </w:r>
          </w:p>
        </w:tc>
      </w:tr>
      <w:tr w:rsidR="00FB0A08" w14:paraId="5EA453D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F88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4FA5" w14:textId="77777777" w:rsidR="00AB0D9F" w:rsidRDefault="00AB0D9F" w:rsidP="00AB0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2E00E2">
              <w:rPr>
                <w:noProof/>
              </w:rPr>
              <w:t>f_GetTestcaseAttrib_NR_Release</w:t>
            </w:r>
            <w:r>
              <w:rPr>
                <w:noProof/>
              </w:rPr>
              <w:t>, test case 8.2.6.2.2 is included.</w:t>
            </w:r>
          </w:p>
          <w:p w14:paraId="37D96FD8" w14:textId="77777777" w:rsidR="00AB0D9F" w:rsidRDefault="00AB0D9F" w:rsidP="00AB0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the rel15 test case, whereas the list is expected to contain rel16 and rel17 test cases.</w:t>
            </w:r>
          </w:p>
          <w:p w14:paraId="2BA47189" w14:textId="77777777" w:rsidR="00FB0A08" w:rsidRPr="00AD4ADA" w:rsidRDefault="00AB0D9F" w:rsidP="00AB0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unexpected failure in the function </w:t>
            </w:r>
            <w:r w:rsidRPr="009D5DC9">
              <w:rPr>
                <w:noProof/>
              </w:rPr>
              <w:t>f_NR_CheckReleaseIndicator</w:t>
            </w:r>
            <w:r>
              <w:rPr>
                <w:noProof/>
              </w:rPr>
              <w:t>.</w:t>
            </w:r>
          </w:p>
        </w:tc>
      </w:tr>
      <w:tr w:rsidR="00FB0A08" w14:paraId="06F56C43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F68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664" w14:textId="77777777" w:rsidR="005C6479" w:rsidRPr="001124B3" w:rsidRDefault="00AB0D9F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8.2.6.2.2 entry has to be removed from the function </w:t>
            </w:r>
            <w:r w:rsidRPr="002E00E2">
              <w:rPr>
                <w:noProof/>
              </w:rPr>
              <w:t>f_GetTestcaseAttrib_NR_Release</w:t>
            </w:r>
          </w:p>
        </w:tc>
      </w:tr>
      <w:tr w:rsidR="00FB0A08" w14:paraId="26DC9E5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095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9DD5" w14:textId="77777777" w:rsidR="00FB0A08" w:rsidRPr="00CC39F9" w:rsidRDefault="003A0626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3A0626">
              <w:rPr>
                <w:rFonts w:ascii="Arial" w:hAnsi="Arial" w:cs="Arial"/>
                <w:lang w:eastAsia="en-GB"/>
              </w:rPr>
              <w:t>develop\NR5GC\Common\</w:t>
            </w:r>
            <w:proofErr w:type="spellStart"/>
            <w:r w:rsidRPr="003A0626"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  <w:tr w:rsidR="00FB0A08" w14:paraId="7644D14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3EA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7EB6" w14:textId="217B9580" w:rsidR="00FB0A08" w:rsidRDefault="00C837A3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91D5D5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693D19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FDB692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736B69B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40A8" w14:textId="77777777" w:rsidR="00D40569" w:rsidRPr="00D40569" w:rsidRDefault="00F7580F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f_GetTestcaseAttrib_NR_Release</w:t>
            </w:r>
            <w:proofErr w:type="spellEnd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</w:p>
          <w:p w14:paraId="6DE3431F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292F126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A3A266F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("TC_10_1_8_1_NR5GC") { return "rel_17"; }</w:t>
            </w:r>
          </w:p>
          <w:p w14:paraId="43E12BD1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&lt;&lt; SKIPPED CODE &gt;&gt; </w:t>
            </w:r>
          </w:p>
          <w:p w14:paraId="305AD34F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("TC_8_2_6_2_2_NR5GC") { return "rel_15"; }</w:t>
            </w:r>
          </w:p>
          <w:p w14:paraId="27694422" w14:textId="77777777" w:rsid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("TC_8_2_6_2_4_NR5GC") { return "rel_16"; }</w:t>
            </w:r>
          </w:p>
          <w:p w14:paraId="0C679C4E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&lt;&lt; SKIPPED CODE &gt;&gt; </w:t>
            </w:r>
          </w:p>
          <w:p w14:paraId="7DE4088A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289CC8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1367DF" w14:textId="77777777"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return "";</w:t>
            </w:r>
          </w:p>
          <w:p w14:paraId="008486DF" w14:textId="77777777" w:rsidR="002C2496" w:rsidRPr="00455951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9084ED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1EC5A77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C244E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12EB" w14:textId="77777777" w:rsidR="000B7AD0" w:rsidRPr="000B7AD0" w:rsidRDefault="00187C4B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f_GetTestcaseAttrib_NR_Release</w:t>
            </w:r>
            <w:proofErr w:type="spellEnd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</w:p>
          <w:p w14:paraId="4D5D972A" w14:textId="77777777" w:rsidR="000B7AD0" w:rsidRPr="000B7AD0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A7CFF46" w14:textId="77777777" w:rsidR="000B7AD0" w:rsidRPr="000B7AD0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859F22D" w14:textId="77777777" w:rsidR="008111A3" w:rsidRPr="00D40569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>case ("TC_10_1_8_1_NR5GC") { return "rel_17"; }</w:t>
            </w:r>
          </w:p>
          <w:p w14:paraId="3DAC88B5" w14:textId="77777777" w:rsidR="008111A3" w:rsidRPr="00D40569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&lt;&lt; SKIPPED CODE &gt;&gt; </w:t>
            </w:r>
          </w:p>
          <w:p w14:paraId="1F0551DC" w14:textId="77777777" w:rsidR="008111A3" w:rsidRPr="00D40569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="003F5FE0" w:rsidRPr="003F5FE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5609F4" w:rsidRPr="005609F4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="005609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3F5FE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("TC_8_2_6_2_2_NR5GC") { return "rel_15"; }</w:t>
            </w:r>
          </w:p>
          <w:p w14:paraId="2A22310D" w14:textId="77777777" w:rsidR="008111A3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("TC_8_2_6_2_4_NR5GC") { return "rel_16"; }</w:t>
            </w:r>
          </w:p>
          <w:p w14:paraId="7CC0882D" w14:textId="77777777" w:rsidR="008111A3" w:rsidRPr="00D40569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&lt;&lt; SKIPPED CODE &gt;&gt; </w:t>
            </w:r>
          </w:p>
          <w:p w14:paraId="013518FE" w14:textId="77777777" w:rsidR="000B7AD0" w:rsidRPr="000B7AD0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D0C7873" w14:textId="77777777" w:rsidR="000B7AD0" w:rsidRPr="000B7AD0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  return "";</w:t>
            </w:r>
          </w:p>
          <w:p w14:paraId="1275CC1E" w14:textId="77777777" w:rsidR="00FB0A08" w:rsidRPr="006D35E4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F68984" w14:textId="77777777" w:rsidR="001C6BC1" w:rsidRDefault="001C6BC1" w:rsidP="00AB0D9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5227E" w14:textId="77777777" w:rsidR="00232946" w:rsidRDefault="00232946">
      <w:r>
        <w:separator/>
      </w:r>
    </w:p>
  </w:endnote>
  <w:endnote w:type="continuationSeparator" w:id="0">
    <w:p w14:paraId="71EDB454" w14:textId="77777777" w:rsidR="00232946" w:rsidRDefault="00232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A389" w14:textId="77777777" w:rsidR="002D2B03" w:rsidRDefault="002D2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D6941" w14:textId="77777777" w:rsidR="002D2B03" w:rsidRDefault="002D2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56C9" w14:textId="77777777" w:rsidR="002D2B03" w:rsidRDefault="002D2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B28AD" w14:textId="77777777" w:rsidR="00232946" w:rsidRDefault="00232946">
      <w:r>
        <w:separator/>
      </w:r>
    </w:p>
  </w:footnote>
  <w:footnote w:type="continuationSeparator" w:id="0">
    <w:p w14:paraId="758FC7CF" w14:textId="77777777" w:rsidR="00232946" w:rsidRDefault="00232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3A87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7782DE3" wp14:editId="58854A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52E72D0" w14:textId="77777777"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51716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8FFBAA" wp14:editId="0AB670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72FB102" w14:textId="77777777"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8362F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408386D" wp14:editId="1A695C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388681A" w14:textId="77777777"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65BA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708CFB8" wp14:editId="0815BCA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40C1BDAC" w14:textId="77777777"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46F4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4F43C32" wp14:editId="68B633F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817805C" w14:textId="77777777"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53C6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F4507D" wp14:editId="27C0A9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9B62C5C" w14:textId="77777777"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3448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0994547">
    <w:abstractNumId w:val="6"/>
  </w:num>
  <w:num w:numId="3" w16cid:durableId="1978609212">
    <w:abstractNumId w:val="2"/>
  </w:num>
  <w:num w:numId="4" w16cid:durableId="126242991">
    <w:abstractNumId w:val="13"/>
  </w:num>
  <w:num w:numId="5" w16cid:durableId="942301583">
    <w:abstractNumId w:val="10"/>
  </w:num>
  <w:num w:numId="6" w16cid:durableId="1126238078">
    <w:abstractNumId w:val="11"/>
  </w:num>
  <w:num w:numId="7" w16cid:durableId="447892129">
    <w:abstractNumId w:val="4"/>
  </w:num>
  <w:num w:numId="8" w16cid:durableId="801846435">
    <w:abstractNumId w:val="12"/>
  </w:num>
  <w:num w:numId="9" w16cid:durableId="1009023300">
    <w:abstractNumId w:val="5"/>
  </w:num>
  <w:num w:numId="10" w16cid:durableId="1252162755">
    <w:abstractNumId w:val="8"/>
  </w:num>
  <w:num w:numId="11" w16cid:durableId="1794251914">
    <w:abstractNumId w:val="0"/>
  </w:num>
  <w:num w:numId="12" w16cid:durableId="475143919">
    <w:abstractNumId w:val="3"/>
  </w:num>
  <w:num w:numId="13" w16cid:durableId="1054280648">
    <w:abstractNumId w:val="14"/>
  </w:num>
  <w:num w:numId="14" w16cid:durableId="179514735">
    <w:abstractNumId w:val="1"/>
  </w:num>
  <w:num w:numId="15" w16cid:durableId="279532208">
    <w:abstractNumId w:val="9"/>
  </w:num>
  <w:num w:numId="16" w16cid:durableId="18784260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2F73"/>
    <w:rsid w:val="000B3141"/>
    <w:rsid w:val="000B3C1D"/>
    <w:rsid w:val="000B4B47"/>
    <w:rsid w:val="000B5A4D"/>
    <w:rsid w:val="000B70AF"/>
    <w:rsid w:val="000B7AD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E6E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414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DCE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1774D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946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2B03"/>
    <w:rsid w:val="002D41DC"/>
    <w:rsid w:val="002D4BCE"/>
    <w:rsid w:val="002D4E4F"/>
    <w:rsid w:val="002D5490"/>
    <w:rsid w:val="002D607D"/>
    <w:rsid w:val="002D6A77"/>
    <w:rsid w:val="002D7C70"/>
    <w:rsid w:val="002E008A"/>
    <w:rsid w:val="002E00E2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626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0DE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5FE0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2F7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09F4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1C59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37B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4B65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1A3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52A6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4F8"/>
    <w:rsid w:val="008A45A6"/>
    <w:rsid w:val="008A4EC1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04AD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1F6C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DC9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17EA5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0D9F"/>
    <w:rsid w:val="00AB1A26"/>
    <w:rsid w:val="00AB2083"/>
    <w:rsid w:val="00AB36AD"/>
    <w:rsid w:val="00AB395C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81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1930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7E8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5674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7A3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C7DE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569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0E1A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ED0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0CD1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115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4947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1A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D2B0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H4VU7HTV54JD-1231737843-953</_dlc_DocId>
    <_dlc_DocIdUrl xmlns="05fef6b6-48ff-4793-a586-dff4857ec2fd">
      <Url>https://sharepoint.rsint.net/teams/MRT_Dev/_layouts/15/DocIdRedir.aspx?ID=H4VU7HTV54JD-1231737843-953</Url>
      <Description>H4VU7HTV54JD-1231737843-953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FA049-9E0E-4205-9EE1-B0D9916E1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F90604-FA36-4F65-99A6-BF5EBD7DE1C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EA27FFFA-D890-48F7-9E28-B271C9D1E8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CA6F2-1D3C-4225-BC5F-CEC0CA0E6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5BB4A36-C9E7-4DE5-9890-B42D442132C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725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4815</cp:revision>
  <cp:lastPrinted>1900-01-01T00:00:00Z</cp:lastPrinted>
  <dcterms:created xsi:type="dcterms:W3CDTF">2021-06-22T16:47:00Z</dcterms:created>
  <dcterms:modified xsi:type="dcterms:W3CDTF">2023-04-11T10:17:00Z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c595bdbf-a4d4-4675-ae6a-d685045ae568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2023-04-04T13:30:17Z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27932a46-bf09-42a1-bf60-315847cc9b07</vt:lpwstr>
  </property>
  <property fmtid="{D5CDD505-2E9C-101B-9397-08002B2CF9AE}" pid="30" name="MSIP_Label_9764cdcd-3664-4d05-9615-7cbf65a4f0a8_ContentBits">
    <vt:lpwstr>0</vt:lpwstr>
  </property>
</Properties>
</file>