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ED4C2" w14:textId="292C51FB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6725">
        <w:fldChar w:fldCharType="begin"/>
      </w:r>
      <w:r w:rsidR="00936725">
        <w:instrText xml:space="preserve"> DOCPROPERTY  TSG/WGRef  \* MERGEFORMAT </w:instrText>
      </w:r>
      <w:r w:rsidR="00936725">
        <w:fldChar w:fldCharType="separate"/>
      </w:r>
      <w:r>
        <w:rPr>
          <w:b/>
          <w:noProof/>
          <w:sz w:val="24"/>
        </w:rPr>
        <w:t>RAN5</w:t>
      </w:r>
      <w:r w:rsidR="009367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6725">
        <w:fldChar w:fldCharType="begin"/>
      </w:r>
      <w:r w:rsidR="00936725">
        <w:instrText xml:space="preserve"> DOCPROPERTY  MtgSeq  \* MERGEFORMAT </w:instrText>
      </w:r>
      <w:r w:rsidR="00936725">
        <w:fldChar w:fldCharType="separate"/>
      </w:r>
      <w:r w:rsidRPr="00EB09B7">
        <w:rPr>
          <w:b/>
          <w:noProof/>
          <w:sz w:val="24"/>
        </w:rPr>
        <w:t>2023</w:t>
      </w:r>
      <w:r w:rsidR="00936725">
        <w:rPr>
          <w:b/>
          <w:noProof/>
          <w:sz w:val="24"/>
        </w:rPr>
        <w:fldChar w:fldCharType="end"/>
      </w:r>
      <w:r w:rsidR="00936725">
        <w:fldChar w:fldCharType="begin"/>
      </w:r>
      <w:r w:rsidR="00936725">
        <w:instrText xml:space="preserve"> DOCPROPERTY  MtgTitle  \* MERGEFORMAT </w:instrText>
      </w:r>
      <w:r w:rsidR="00936725">
        <w:fldChar w:fldCharType="separate"/>
      </w:r>
      <w:r>
        <w:rPr>
          <w:b/>
          <w:noProof/>
          <w:sz w:val="24"/>
        </w:rPr>
        <w:t>-TTCN email</w:t>
      </w:r>
      <w:r w:rsidR="009367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36A8" w:rsidRPr="002F36A8">
        <w:rPr>
          <w:b/>
          <w:bCs/>
          <w:i/>
          <w:iCs/>
          <w:sz w:val="24"/>
          <w:szCs w:val="24"/>
        </w:rPr>
        <w:t>R5s230283</w:t>
      </w:r>
    </w:p>
    <w:p w14:paraId="2E8ED4C3" w14:textId="77777777" w:rsidR="00D351FF" w:rsidRDefault="00936725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936725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3C8A4C56" w:rsidR="00D351FF" w:rsidRPr="00410371" w:rsidRDefault="002F36A8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36A8">
              <w:rPr>
                <w:b/>
                <w:noProof/>
                <w:sz w:val="28"/>
              </w:rPr>
              <w:t>3022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936725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936725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622C2B33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30487786"/>
            <w:r w:rsidRPr="007A653A">
              <w:t xml:space="preserve">Correction to </w:t>
            </w:r>
            <w:r w:rsidR="008843AD">
              <w:t xml:space="preserve">NR5GC TC </w:t>
            </w:r>
            <w:r w:rsidR="003F646C">
              <w:t>9.1.1.1</w:t>
            </w:r>
            <w:r w:rsidR="00E33DCF">
              <w:t xml:space="preserve"> </w:t>
            </w:r>
            <w:r w:rsidR="002F36A8">
              <w:t>against</w:t>
            </w:r>
            <w:r w:rsidR="00E33DCF">
              <w:t xml:space="preserve"> SNPN</w:t>
            </w:r>
            <w:r w:rsidR="003F646C">
              <w:t>-only UE</w:t>
            </w:r>
            <w:bookmarkEnd w:id="0"/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E33DCF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936725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936725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99C76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34A461E4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50C6930" w:rsidR="00A12227" w:rsidRPr="009019C6" w:rsidRDefault="009019C6" w:rsidP="009019C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>SN Id = PLMN ID:NID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AE96ACB" w:rsidR="006F0D88" w:rsidRPr="006316B2" w:rsidRDefault="009019C6" w:rsidP="00A12227">
            <w:pPr>
              <w:pStyle w:val="CRCoverPage"/>
              <w:spacing w:after="0"/>
              <w:rPr>
                <w:noProof/>
              </w:rPr>
            </w:pPr>
            <w:r w:rsidRPr="009019C6">
              <w:t>Initialize and pass the NID for NGC Cell A to the functions building the Authentication Request in Step 5 and Step 7</w:t>
            </w:r>
            <w:r>
              <w:t>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2636539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9.1.1.1.NR5GC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1" w:name="_Toc130246272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1"/>
    </w:p>
    <w:p w14:paraId="1A23B4DE" w14:textId="3122B9FE" w:rsidR="0030763C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763C" w:rsidRPr="000E782C">
        <w:rPr>
          <w:rFonts w:cs="Arial"/>
        </w:rPr>
        <w:t>Table of Contents</w:t>
      </w:r>
      <w:r w:rsidR="0030763C">
        <w:tab/>
      </w:r>
      <w:r w:rsidR="0030763C">
        <w:fldChar w:fldCharType="begin"/>
      </w:r>
      <w:r w:rsidR="0030763C">
        <w:instrText xml:space="preserve"> PAGEREF _Toc130246272 \h </w:instrText>
      </w:r>
      <w:r w:rsidR="0030763C">
        <w:fldChar w:fldCharType="separate"/>
      </w:r>
      <w:r w:rsidR="0030763C">
        <w:t>2</w:t>
      </w:r>
      <w:r w:rsidR="0030763C">
        <w:fldChar w:fldCharType="end"/>
      </w:r>
    </w:p>
    <w:p w14:paraId="66DE6650" w14:textId="7FF70567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_Toc130246273 \h </w:instrText>
      </w:r>
      <w:r>
        <w:fldChar w:fldCharType="separate"/>
      </w:r>
      <w:r>
        <w:t>3</w:t>
      </w:r>
      <w:r>
        <w:fldChar w:fldCharType="end"/>
      </w:r>
    </w:p>
    <w:p w14:paraId="7D07F7B5" w14:textId="777C605D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_Toc130246274 \h </w:instrText>
      </w:r>
      <w:r>
        <w:fldChar w:fldCharType="separate"/>
      </w:r>
      <w:r>
        <w:t>3</w:t>
      </w:r>
      <w:r>
        <w:fldChar w:fldCharType="end"/>
      </w:r>
    </w:p>
    <w:p w14:paraId="35B6C321" w14:textId="7959C954" w:rsidR="0030763C" w:rsidRDefault="0030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782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E782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_Toc130246275 \h </w:instrText>
      </w:r>
      <w:r>
        <w:fldChar w:fldCharType="separate"/>
      </w:r>
      <w:r>
        <w:t>3</w:t>
      </w:r>
      <w:r>
        <w:fldChar w:fldCharType="end"/>
      </w:r>
    </w:p>
    <w:p w14:paraId="3F68A3E0" w14:textId="2BB3F041" w:rsidR="0030763C" w:rsidRDefault="0030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782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E782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_Toc130246276 \h </w:instrText>
      </w:r>
      <w:r>
        <w:fldChar w:fldCharType="separate"/>
      </w:r>
      <w:r>
        <w:t>4</w:t>
      </w:r>
      <w:r>
        <w:fldChar w:fldCharType="end"/>
      </w:r>
    </w:p>
    <w:p w14:paraId="2C63AEE1" w14:textId="61FB9EC9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_Toc130246277 \h </w:instrText>
      </w:r>
      <w:r>
        <w:fldChar w:fldCharType="separate"/>
      </w:r>
      <w:r>
        <w:t>7</w:t>
      </w:r>
      <w:r>
        <w:fldChar w:fldCharType="end"/>
      </w:r>
    </w:p>
    <w:p w14:paraId="48493107" w14:textId="0738B3CD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30246273"/>
      <w:r>
        <w:rPr>
          <w:b/>
          <w:lang w:eastAsia="ja-JP"/>
        </w:rPr>
        <w:lastRenderedPageBreak/>
        <w:t>Overview</w:t>
      </w:r>
      <w:bookmarkEnd w:id="2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30246274"/>
      <w:r w:rsidRPr="00854C55">
        <w:rPr>
          <w:b/>
        </w:rPr>
        <w:t>Corrections required</w:t>
      </w:r>
      <w:bookmarkEnd w:id="4"/>
    </w:p>
    <w:p w14:paraId="11402DA5" w14:textId="5208290C" w:rsidR="00364B10" w:rsidRDefault="00364B10" w:rsidP="00364B10">
      <w:r>
        <w:t>Change 1 of R5s230229</w:t>
      </w:r>
      <w:r w:rsidRPr="00364B10">
        <w:rPr>
          <w:vertAlign w:val="superscript"/>
        </w:rPr>
        <w:t>[1]</w:t>
      </w:r>
      <w:r w:rsidRPr="00364B10">
        <w:t xml:space="preserve"> </w:t>
      </w:r>
      <w:r>
        <w:t>is also required to pass the TC in SNPN.</w:t>
      </w:r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130246275"/>
      <w:r>
        <w:rPr>
          <w:b/>
          <w:lang w:val="pt-BR"/>
        </w:rPr>
        <w:t>Change 1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7FBA2DDB" w:rsidR="00130213" w:rsidRPr="000077FF" w:rsidRDefault="00D4712F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4712F">
              <w:rPr>
                <w:rFonts w:ascii="Arial" w:hAnsi="Arial"/>
                <w:noProof/>
                <w:lang w:val="en-SG"/>
              </w:rPr>
              <w:t>function f_Get_EAP_OtherAuthenticationReqMsg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55FCB8C2" w:rsidR="00130213" w:rsidRDefault="00540A00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 input parameter p_NID to be passed to f_NG_EAP_AuthenticationInit() where it’s already being handled properly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04536083" w:rsidR="00130213" w:rsidRDefault="00AB6887" w:rsidP="00D4317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2B9" w14:textId="77777777" w:rsidR="00D4712F" w:rsidRPr="00D4712F" w:rsidRDefault="00130213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f_Get_EAP_OtherAuthenticationReqMsg(inout NG_NAS_SecurityParams_Type p_SecurityParams,</w:t>
            </w:r>
          </w:p>
          <w:p w14:paraId="5BDE3D1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NAS_PlmnId p_PLMN,</w:t>
            </w:r>
          </w:p>
          <w:p w14:paraId="77DA5293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octetstring p_EAPMsg) return template (value) NG_NAS_DL_Message_Type</w:t>
            </w:r>
          </w:p>
          <w:p w14:paraId="0D9ECC9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201B61A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p_SecurityParams := f_NG_EAP_AuthenticationInit(p_SecurityParams, p_PLMN, hex2str(px_IMSI_Def)); // @sic R5s201021 sic@</w:t>
            </w:r>
          </w:p>
          <w:p w14:paraId="557DD7E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cs_NG_AUTHENTICATION_REQUEST (p_SecurityParams.KSIamf,</w:t>
            </w:r>
          </w:p>
          <w:p w14:paraId="57D06E0A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cs_ABBA (p_SecurityParams.ABBA, omit),</w:t>
            </w:r>
          </w:p>
          <w:p w14:paraId="721A6D84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7AE852C4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3DBC261C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cs_EAP_Message(p_EAPMsg));</w:t>
            </w:r>
          </w:p>
          <w:p w14:paraId="300E6836" w14:textId="760ED237" w:rsidR="00130213" w:rsidRPr="008B0AA3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6C1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f_Get_EAP_OtherAuthenticationReqMsg(inout NG_NAS_SecurityParams_Type p_SecurityParams,</w:t>
            </w:r>
          </w:p>
          <w:p w14:paraId="0A2898C0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NAS_PlmnId p_PLMN,</w:t>
            </w:r>
          </w:p>
          <w:p w14:paraId="5278C109" w14:textId="77777777" w:rsidR="00130213" w:rsidRPr="0013021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octetstring p_EAPMsg</w:t>
            </w:r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7D925473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                                   template (omit) hexstring p_NID := omit</w:t>
            </w: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 return template (value) NG_NAS_DL_Message_Type</w:t>
            </w:r>
          </w:p>
          <w:p w14:paraId="71BECC57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FB21C84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p_SecurityParams := f_NG_EAP_AuthenticationInit(p_SecurityParams, p_PLMN, hex2str(px_IMSI_Def)</w:t>
            </w:r>
            <w:r w:rsidRPr="00D4712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-, -, p_NID</w:t>
            </w: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2EFCD7FC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cs_NG_AUTHENTICATION_REQUEST (p_SecurityParams.KSIamf,</w:t>
            </w:r>
          </w:p>
          <w:p w14:paraId="34F6A4D5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cs_ABBA (p_SecurityParams.ABBA, omit),</w:t>
            </w:r>
          </w:p>
          <w:p w14:paraId="751E4163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24BF7425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5FD7689C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cs_EAP_Message(p_EAPMsg));</w:t>
            </w:r>
          </w:p>
          <w:p w14:paraId="65D51936" w14:textId="77777777" w:rsidR="00130213" w:rsidRPr="008B0AA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53661BC7" w14:textId="1552DA21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27212457"/>
      <w:bookmarkStart w:id="7" w:name="_Toc130246276"/>
      <w:bookmarkStart w:id="8" w:name="_Toc122434493"/>
      <w:bookmarkStart w:id="9" w:name="_Toc295288970"/>
      <w:bookmarkStart w:id="10" w:name="_Toc325725665"/>
      <w:r>
        <w:rPr>
          <w:b/>
          <w:lang w:val="pt-BR"/>
        </w:rPr>
        <w:lastRenderedPageBreak/>
        <w:t xml:space="preserve">Change </w:t>
      </w:r>
      <w:bookmarkEnd w:id="6"/>
      <w:r w:rsidR="00130213">
        <w:rPr>
          <w:b/>
          <w:lang w:val="pt-BR"/>
        </w:rPr>
        <w:t>2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6E988FC5" w:rsidR="00F260D5" w:rsidRPr="000077FF" w:rsidRDefault="00DB1EAD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B1EAD">
              <w:rPr>
                <w:rFonts w:ascii="Arial" w:hAnsi="Arial"/>
                <w:noProof/>
                <w:lang w:val="en-SG"/>
              </w:rPr>
              <w:t>function fl_TC_9_1_1_1_TestBody()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F72" w14:textId="664E6631" w:rsidR="00DB1EAD" w:rsidRDefault="00DB1EAD" w:rsidP="008B0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68B34628" w14:textId="0016FD73" w:rsidR="001E74EE" w:rsidRDefault="001E74EE" w:rsidP="008B0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7F41E865" w14:textId="3D6DAAFF" w:rsidR="00F260D5" w:rsidRPr="002A540D" w:rsidRDefault="00DB1EAD" w:rsidP="008B0AA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0E9569BE" w:rsidR="00F260D5" w:rsidRDefault="001E74EE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Initialize and pass the NID for NGC Cell A to the functions building the Authentication Request in Step 5 and Step 7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1F177519" w:rsidR="00F260D5" w:rsidRDefault="009D77C1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</w:t>
            </w:r>
            <w:r w:rsidR="00F260D5">
              <w:rPr>
                <w:rFonts w:ascii="Arial" w:hAnsi="Arial" w:cs="Arial"/>
                <w:noProof/>
              </w:rPr>
              <w:t>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25A2068E" w:rsidR="00F260D5" w:rsidRDefault="00AB6887" w:rsidP="00D43173">
            <w:pPr>
              <w:rPr>
                <w:rFonts w:ascii="Arial" w:hAnsi="Arial"/>
                <w:highlight w:val="cyan"/>
              </w:rPr>
            </w:pPr>
            <w:bookmarkStart w:id="11" w:name="_GoBack"/>
            <w:bookmarkEnd w:id="11"/>
            <w:r w:rsidRPr="00635D4D">
              <w:rPr>
                <w:rFonts w:ascii="Arial" w:hAnsi="Arial"/>
                <w:highlight w:val="cyan"/>
              </w:rPr>
              <w:t>Accepted, also passed it into f_NG_EAP_AuthenticationInit at step 7</w:t>
            </w: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bookmarkStart w:id="12" w:name="_Hlk130245969"/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DB1EAD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2FD" w14:textId="77777777" w:rsidR="00DB1EAD" w:rsidRPr="00DB1EAD" w:rsidRDefault="00F260D5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fl_TC_9_1_1_1_TestBody() runs on NR5GC_PTC</w:t>
            </w:r>
          </w:p>
          <w:p w14:paraId="35DF773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58EDF72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v_NGC_NASCellA := f_NR5GC_MapNASCell(ngc_CellA, NG_AllCellsOnSamePLMN);</w:t>
            </w:r>
          </w:p>
          <w:p w14:paraId="3C30485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GMM_MobilityInfo_Type v_GMM_MobilityInfo;</w:t>
            </w:r>
          </w:p>
          <w:p w14:paraId="23535C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501E536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3672EE2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NAS_SecurityReturnType v_NAS_SecurityReturnValue;</w:t>
            </w:r>
          </w:p>
          <w:p w14:paraId="72268C6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v_ASN_PLMN := f_NR_CellInfo_GetPLMN (v_NGC_NASCellA);</w:t>
            </w:r>
          </w:p>
          <w:p w14:paraId="4BE4530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v_PLMN := f_NR_Asn2Nas_PlmnId(v_ASN_PLMN);</w:t>
            </w:r>
          </w:p>
          <w:p w14:paraId="1151519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v_NAS_SecurityParams := f_NR5GC_Security_Get();</w:t>
            </w:r>
          </w:p>
          <w:p w14:paraId="77B4BE5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v_NAS_IncorrectSecurityParams;</w:t>
            </w:r>
          </w:p>
          <w:p w14:paraId="6BF7D6D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TrackingAreaCode v_TAC := f_NR_CellInfo_GetTAC (v_NGC_NASCellA);</w:t>
            </w:r>
          </w:p>
          <w:p w14:paraId="1DF8F27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727A46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NG_MobileIdentity v_GUTIToSend := f_NG_GutiParameters2MobileIdentity (v_PLMN, v_GutiParams);</w:t>
            </w:r>
          </w:p>
          <w:p w14:paraId="5800A6F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2C11ADF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D4CAA7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siclog@</w:t>
            </w:r>
          </w:p>
          <w:p w14:paraId="41344BC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0E4B119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EFA07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siclog@</w:t>
            </w:r>
          </w:p>
          <w:p w14:paraId="33EB7BF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v_ReceivedMsg := f_NR_RRC_ConnEst_DefWithNas (v_NGC_NASCellA, tsc_NR_RRC_TI_Def, ?);</w:t>
            </w:r>
          </w:p>
          <w:p w14:paraId="6BFFE6C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f_Check_NG_RegistrationReqMsg (v_GMM_MobilityInfo, v_ReceivedMsg.Pdu, Initial_Secure)) {</w:t>
            </w:r>
          </w:p>
          <w:p w14:paraId="5345730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4");</w:t>
            </w:r>
          </w:p>
          <w:p w14:paraId="2A59BA0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F41FE5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1C68B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siclog@</w:t>
            </w:r>
          </w:p>
          <w:p w14:paraId="28F39B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24B1CB3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3CD909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1031A12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5AFFAE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f_Get_EAP_OtherAuthenticationReqMsg(v_NAS_SecurityParams, v_PLMN, f_NG_EAP_IdentityDef()))));</w:t>
            </w:r>
          </w:p>
          <w:p w14:paraId="1DCAEFB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D5AE5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siclog@</w:t>
            </w:r>
          </w:p>
          <w:p w14:paraId="731F2A1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0D9E520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(f_Check_EAP_Identity_AuthenticationResponse(v_ReceivedAsp.Signalling.Nas[0].Pdu.Msg)) {</w:t>
            </w:r>
          </w:p>
          <w:p w14:paraId="0DBDADB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6");</w:t>
            </w:r>
          </w:p>
          <w:p w14:paraId="40BCF5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C337FC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EB8F63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siclog@</w:t>
            </w:r>
          </w:p>
          <w:p w14:paraId="28CA736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start with the correct parameters, then change the AUTN</w:t>
            </w:r>
          </w:p>
          <w:p w14:paraId="79BACF1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v_NAS_IncorrectSecurityParams := v_NAS_SecurityParams;</w:t>
            </w:r>
          </w:p>
          <w:p w14:paraId="0EA7DC4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@sic R5s210166 sic@</w:t>
            </w:r>
          </w:p>
          <w:p w14:paraId="58B9924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v_NAS_IncorrectSecurityParams := f_NG_EAP_AuthenticationInit(v_NAS_IncorrectSecurityParams, v_PLMN, hex2str(px_IMSI_Def), -, sqnFailure); // @sic R5s201021 sic@</w:t>
            </w:r>
          </w:p>
          <w:p w14:paraId="622DF1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178B4D4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62175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C92DF7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099396E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                                   f_Get_EAP_OtherAuthenticationReqMsg(v_NAS_IncorrectSecurityParams, v_PLMN, f_NG_EAP_ChallengeReq (v_NAS_IncorrectSecurityParams, v_PLMN, '01'O))))); // @sic R5s201410 sic@</w:t>
            </w:r>
          </w:p>
          <w:p w14:paraId="7E0FBD2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CD880B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siclog@</w:t>
            </w:r>
          </w:p>
          <w:p w14:paraId="58CE0C7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73C24A3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(f_Check_EAP_SyncFailure_AuthenticationResponse(v_ReceivedAsp.Signalling.Nas[0].Pdu.Msg)) {</w:t>
            </w:r>
          </w:p>
          <w:p w14:paraId="7FA4FC6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8");</w:t>
            </w:r>
          </w:p>
          <w:p w14:paraId="7774346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00BB27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BCAE8C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9-10" siclog@</w:t>
            </w:r>
          </w:p>
          <w:p w14:paraId="5251212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f_NR_AuthenticationEAP_AKA(v_NGC_NASCellA, tsc_SHT_IntegrityProtected_Ciphered, tsc_SHT_IntegrityProtected_Ciphered, v_PLMN);</w:t>
            </w:r>
          </w:p>
          <w:p w14:paraId="0D72204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f_NR_PreliminaryPass(__FILE__, __LINE__, "Step 10");</w:t>
            </w:r>
          </w:p>
          <w:p w14:paraId="6E4DEDD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v_NAS_SecurityParams := f_NR5GC_Security_Get(); // @sic R5s201021 sic@</w:t>
            </w:r>
          </w:p>
          <w:p w14:paraId="3EAADA2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B7EE94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siclog@</w:t>
            </w:r>
          </w:p>
          <w:p w14:paraId="0EC8E32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4BBE064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403F92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377B51A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10F905E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f_Get_NG_AuthenticationResultMsg(v_NAS_SecurityParams))));</w:t>
            </w:r>
          </w:p>
          <w:p w14:paraId="3C6467A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2E856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12-13" siclog@</w:t>
            </w:r>
          </w:p>
          <w:p w14:paraId="5659522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v_NAS_SecurityReturnValue := f_NR_NASSecurityModeProcedure(v_NGC_NASCellA, v_NAS_SecurityParams, Initial_Secure, v_GMM_MobilityInfo);</w:t>
            </w:r>
          </w:p>
          <w:p w14:paraId="3BB14B0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B973EF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Store GMM Mobility Info now</w:t>
            </w:r>
          </w:p>
          <w:p w14:paraId="1457DFF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f_NR5GC_MobileInfo_SetGMM_MobilityInfo(v_GMM_MobilityInfo); // @sic R5s201021 sic@</w:t>
            </w:r>
          </w:p>
          <w:p w14:paraId="0A37530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77927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14-15" siclog@</w:t>
            </w:r>
          </w:p>
          <w:p w14:paraId="4DDA4E0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RRC Security Mode procedure</w:t>
            </w:r>
          </w:p>
          <w:p w14:paraId="4AF0DF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f_NR_RRC_ActivateSecurity (v_NGC_NASCellA, valueof(v_NAS_SecurityReturnValue.NasCount)); // Use NasCount returned from NAS S.M. Complete</w:t>
            </w:r>
          </w:p>
          <w:p w14:paraId="15B833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56AA61E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16-17" siclog@</w:t>
            </w:r>
          </w:p>
          <w:p w14:paraId="617AB2B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UE Capability</w:t>
            </w:r>
          </w:p>
          <w:p w14:paraId="3B27ABA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f_NR_Capability(v_NGC_NASCellA);</w:t>
            </w:r>
          </w:p>
          <w:p w14:paraId="7BF0882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55A3DDE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18" siclog@</w:t>
            </w:r>
          </w:p>
          <w:p w14:paraId="0A85383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 tsc_NR_RbId_SRB1, -,</w:t>
            </w:r>
          </w:p>
          <w:p w14:paraId="33C9960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 f_Get_NG_RegistrationAcceptMsg (Initial_Secure,</w:t>
            </w:r>
          </w:p>
          <w:p w14:paraId="578C74E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v_GMM_MobilityInfo,  // @sic R5-206426 sic@</w:t>
            </w:r>
          </w:p>
          <w:p w14:paraId="426DF29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v_GUTIToSend,</w:t>
            </w:r>
          </w:p>
          <w:p w14:paraId="0F00BD4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v_TAIList,</w:t>
            </w:r>
          </w:p>
          <w:p w14:paraId="2A69797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-,-,-,-,-,</w:t>
            </w:r>
          </w:p>
          <w:p w14:paraId="2B65F1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v_GMM_MobilityInfo.SessionStatus</w:t>
            </w:r>
          </w:p>
          <w:p w14:paraId="00EA92C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))));</w:t>
            </w:r>
          </w:p>
          <w:p w14:paraId="420C882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19" siclog@</w:t>
            </w:r>
          </w:p>
          <w:p w14:paraId="75D0D1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66F6BF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(match (v_ReceivedAsp.Signalling.Nas[0].Pdu.Msg, cr_NG_REGISTRATION_COMPLETE)) {</w:t>
            </w:r>
          </w:p>
          <w:p w14:paraId="2323955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19");</w:t>
            </w:r>
          </w:p>
          <w:p w14:paraId="272496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1B5388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0473A8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20 siclog@</w:t>
            </w:r>
          </w:p>
          <w:p w14:paraId="279E68C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f_NR5GC_RRC_Idle_Steps16_20 (v_NGC_NASCellA, -, TESTMode_OFF, noRrcConnectionRelease);</w:t>
            </w:r>
          </w:p>
          <w:p w14:paraId="69B1C17C" w14:textId="03265232" w:rsidR="00F260D5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7818005" w14:textId="77777777" w:rsidR="00DB1EAD" w:rsidRDefault="00DB1EAD" w:rsidP="00F260D5">
      <w:pPr>
        <w:spacing w:after="0"/>
        <w:rPr>
          <w:rFonts w:ascii="Arial" w:hAnsi="Arial"/>
          <w:b/>
        </w:rPr>
      </w:pPr>
    </w:p>
    <w:p w14:paraId="4948C002" w14:textId="1670267E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8D42" w14:textId="3899FF1D" w:rsidR="009D77C1" w:rsidRP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import from NR_CellInfoInit all;</w:t>
            </w:r>
          </w:p>
          <w:p w14:paraId="06DCCF62" w14:textId="5CB51EB8" w:rsidR="009D77C1" w:rsidRP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NR_Parameters all;</w:t>
            </w:r>
          </w:p>
          <w:p w14:paraId="333FC811" w14:textId="2138AC41" w:rsid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141C8F" w14:textId="4B629B7B" w:rsidR="00DB1EAD" w:rsidRPr="00DB1EAD" w:rsidRDefault="00F260D5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fl_TC_9_1_1_1_TestBody() runs on NR5GC_PTC</w:t>
            </w:r>
          </w:p>
          <w:p w14:paraId="1B98669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40A4F4D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NR_CellId_Type v_NGC_NASCellA := f_NR5GC_MapNASCell(ngc_CellA, NG_AllCellsOnSamePLMN);</w:t>
            </w:r>
          </w:p>
          <w:p w14:paraId="1350CBB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GMM_MobilityInfo_Type v_GMM_MobilityInfo;</w:t>
            </w:r>
          </w:p>
          <w:p w14:paraId="1DA42AD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v_ReceivedAsp;</w:t>
            </w:r>
          </w:p>
          <w:p w14:paraId="3E0D0BA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NG_NAS_MSG_Indication_Type v_ReceivedMsg;</w:t>
            </w:r>
          </w:p>
          <w:p w14:paraId="15857F7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var template NAS_SecurityReturnType v_NAS_SecurityReturnValue;</w:t>
            </w:r>
          </w:p>
          <w:p w14:paraId="3D785BC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PLMN_Identity v_ASN_PLMN := f_NR_CellInfo_GetPLMN (v_NGC_NASCellA);</w:t>
            </w:r>
          </w:p>
          <w:p w14:paraId="4D66208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NAS_PlmnId v_PLMN := f_NR_Asn2Nas_PlmnId(v_ASN_PLMN);</w:t>
            </w:r>
          </w:p>
          <w:p w14:paraId="61FA0A0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v_NAS_SecurityParams := f_NR5GC_Security_Get();</w:t>
            </w:r>
          </w:p>
          <w:p w14:paraId="50603AA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NG_NAS_SecurityParams_Type v_NAS_IncorrectSecurityParams;</w:t>
            </w:r>
          </w:p>
          <w:p w14:paraId="16B6559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TrackingAreaCode v_TAC := f_NR_CellInfo_GetTAC (v_NGC_NASCellA);</w:t>
            </w:r>
          </w:p>
          <w:p w14:paraId="6BFF05B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318AC7E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NG_MobileIdentity v_GUTIToSend := f_NG_GutiParameters2MobileIdentity (v_PLMN, v_GutiParams);</w:t>
            </w:r>
          </w:p>
          <w:p w14:paraId="34237F9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50E3D206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var NID_r16 v_NID_ASN;</w:t>
            </w:r>
          </w:p>
          <w:p w14:paraId="4EFD1329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hexstring v_NID := omit;</w:t>
            </w:r>
          </w:p>
          <w:p w14:paraId="5DD4E3B6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4B309276" w14:textId="5F21C366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if(pc_SNPN_only){</w:t>
            </w:r>
          </w:p>
          <w:p w14:paraId="216F8E70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v_NID_ASN := f_NR_InitNDI(v_NGC_NASCellA); // returns a bitstring</w:t>
            </w:r>
          </w:p>
          <w:p w14:paraId="4FB822CC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v_NID := bit2hex(v_NID_ASN);</w:t>
            </w:r>
          </w:p>
          <w:p w14:paraId="661BCA3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5329A59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FC1F36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siclog@</w:t>
            </w:r>
          </w:p>
          <w:p w14:paraId="4EA4CCE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2355A33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762708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siclog@</w:t>
            </w:r>
          </w:p>
          <w:p w14:paraId="0682FF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v_ReceivedMsg := f_NR_RRC_ConnEst_DefWithNas (v_NGC_NASCellA, tsc_NR_RRC_TI_Def, ?);</w:t>
            </w:r>
          </w:p>
          <w:p w14:paraId="6A97382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f_Check_NG_RegistrationReqMsg (v_GMM_MobilityInfo, v_ReceivedMsg.Pdu, Initial_Secure)) {</w:t>
            </w:r>
          </w:p>
          <w:p w14:paraId="46524C1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f_NR_SetVerdictFailOrInconc(__FILE__, __LINE__, "Step 4");</w:t>
            </w:r>
          </w:p>
          <w:p w14:paraId="5E3E0E5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DB8B6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22B507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siclog@</w:t>
            </w:r>
          </w:p>
          <w:p w14:paraId="52BB4BC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7657345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A7FC1A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235DC3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474D358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f_Get_EAP_OtherAuthenticationReqMsg(v_NAS_SecurityParams, v_PLMN, f_NG_EAP_IdentityDef</w:t>
            </w:r>
            <w:r w:rsidRPr="009D77C1">
              <w:rPr>
                <w:rFonts w:ascii="Courier New" w:hAnsi="Courier New" w:cs="Courier New"/>
                <w:sz w:val="16"/>
                <w:szCs w:val="16"/>
                <w:lang w:eastAsia="de-DE"/>
              </w:rPr>
              <w:t>()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v_NID</w:t>
            </w: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780BE4F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5CD9C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siclog@</w:t>
            </w:r>
          </w:p>
          <w:p w14:paraId="341AE07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0622DC6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(f_Check_EAP_Identity_AuthenticationResponse(v_ReceivedAsp.Signalling.Nas[0].Pdu.Msg)) {</w:t>
            </w:r>
          </w:p>
          <w:p w14:paraId="026D14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6");</w:t>
            </w:r>
          </w:p>
          <w:p w14:paraId="2DC608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13E028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2F4107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siclog@</w:t>
            </w:r>
          </w:p>
          <w:p w14:paraId="4827B49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start with the correct parameters, then change the AUTN</w:t>
            </w:r>
          </w:p>
          <w:p w14:paraId="3648C4A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v_NAS_IncorrectSecurityParams := v_NAS_SecurityParams;</w:t>
            </w:r>
          </w:p>
          <w:p w14:paraId="20ACF77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@sic R5s210166 sic@</w:t>
            </w:r>
          </w:p>
          <w:p w14:paraId="269D431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v_NAS_IncorrectSecurityParams := f_NG_EAP_AuthenticationInit(v_NAS_IncorrectSecurityParams, v_PLMN, hex2str(px_IMSI_Def), -, sqnFailure, v_NID); // @sic R5s201021 sic@</w:t>
            </w:r>
          </w:p>
          <w:p w14:paraId="7A23235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3110A37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665BEF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00601A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317A6D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f_Get_EAP_OtherAuthenticationReqMsg(v_NAS_IncorrectSecurityParams, v_PLMN, f_NG_EAP_ChallengeReq (v_NAS_IncorrectSecurityParams, v_PLMN, '01'O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 v_NID), v_NID</w:t>
            </w: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R5s201410 sic@</w:t>
            </w:r>
          </w:p>
          <w:p w14:paraId="40B4E3F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69AF07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siclog@</w:t>
            </w:r>
          </w:p>
          <w:p w14:paraId="3109099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42C1840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(f_Check_EAP_SyncFailure_AuthenticationResponse(v_ReceivedAsp.Signalling.Nas[0].Pdu.Msg)) {</w:t>
            </w:r>
          </w:p>
          <w:p w14:paraId="14F3C84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8");</w:t>
            </w:r>
          </w:p>
          <w:p w14:paraId="675738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825A8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7C4C34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9-10" siclog@</w:t>
            </w:r>
          </w:p>
          <w:p w14:paraId="52851B4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f_NR_AuthenticationEAP_AKA(v_NGC_NASCellA, tsc_SHT_IntegrityProtected_Ciphered, tsc_SHT_IntegrityProtected_Ciphered, v_PLMN);</w:t>
            </w:r>
          </w:p>
          <w:p w14:paraId="5773E5D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f_NR_PreliminaryPass(__FILE__, __LINE__, "Step 10");</w:t>
            </w:r>
          </w:p>
          <w:p w14:paraId="1444E5F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v_NAS_SecurityParams := f_NR5GC_Security_Get(); // @sic R5s201021 sic@</w:t>
            </w:r>
          </w:p>
          <w:p w14:paraId="3236D01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D9749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siclog@</w:t>
            </w:r>
          </w:p>
          <w:p w14:paraId="6059CEB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</w:t>
            </w:r>
          </w:p>
          <w:p w14:paraId="705B4B6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969300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3641C3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</w:t>
            </w:r>
          </w:p>
          <w:p w14:paraId="429C23B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                                   f_Get_NG_AuthenticationResultMsg(v_NAS_SecurityParams))));</w:t>
            </w:r>
          </w:p>
          <w:p w14:paraId="7B129E8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58C81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12-13" siclog@</w:t>
            </w:r>
          </w:p>
          <w:p w14:paraId="2CFFBCA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v_NAS_SecurityReturnValue := f_NR_NASSecurityModeProcedure(v_NGC_NASCellA, v_NAS_SecurityParams, Initial_Secure, v_GMM_MobilityInfo);</w:t>
            </w:r>
          </w:p>
          <w:p w14:paraId="69F4CD9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F7F4CC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Store GMM Mobility Info now</w:t>
            </w:r>
          </w:p>
          <w:p w14:paraId="01B0657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f_NR5GC_MobileInfo_SetGMM_MobilityInfo(v_GMM_MobilityInfo); // @sic R5s201021 sic@</w:t>
            </w:r>
          </w:p>
          <w:p w14:paraId="6731B96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9A1CA0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14-15" siclog@</w:t>
            </w:r>
          </w:p>
          <w:p w14:paraId="4ED169A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RRC Security Mode procedure</w:t>
            </w:r>
          </w:p>
          <w:p w14:paraId="52D015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f_NR_RRC_ActivateSecurity (v_NGC_NASCellA, valueof(v_NAS_SecurityReturnValue.NasCount)); // Use NasCount returned from NAS S.M. Complete</w:t>
            </w:r>
          </w:p>
          <w:p w14:paraId="13E6C7A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786D4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16-17" siclog@</w:t>
            </w:r>
          </w:p>
          <w:p w14:paraId="2A8F08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UE Capability</w:t>
            </w:r>
          </w:p>
          <w:p w14:paraId="4C42058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f_NR_Capability(v_NGC_NASCellA);</w:t>
            </w:r>
          </w:p>
          <w:p w14:paraId="1BD9CE2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DC7638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18" siclog@</w:t>
            </w:r>
          </w:p>
          <w:p w14:paraId="3542CB7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SRB.send(cas_NR_SRB_NasPdu_REQ(v_NGC_NASCellA, tsc_NR_RbId_SRB1, -,</w:t>
            </w:r>
          </w:p>
          <w:p w14:paraId="5E84C41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cs_NG_NAS_Request(tsc_SHT_IntegrityProtected_Ciphered, f_Get_NG_RegistrationAcceptMsg (Initial_Secure,</w:t>
            </w:r>
          </w:p>
          <w:p w14:paraId="266365B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v_GMM_MobilityInfo,  // @sic R5-206426 sic@</w:t>
            </w:r>
          </w:p>
          <w:p w14:paraId="4E431D7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v_GUTIToSend,</w:t>
            </w:r>
          </w:p>
          <w:p w14:paraId="7FCF1AB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v_TAIList,</w:t>
            </w:r>
          </w:p>
          <w:p w14:paraId="4741350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-,-,-,-,-,</w:t>
            </w:r>
          </w:p>
          <w:p w14:paraId="2B9B1C5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v_GMM_MobilityInfo.SessionStatus</w:t>
            </w:r>
          </w:p>
          <w:p w14:paraId="789AF93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))));</w:t>
            </w:r>
          </w:p>
          <w:p w14:paraId="6C56A07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19" siclog@</w:t>
            </w:r>
          </w:p>
          <w:p w14:paraId="5257FD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14B56C8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(match (v_ReceivedAsp.Signalling.Nas[0].Pdu.Msg, cr_NG_REGISTRATION_COMPLETE)) {</w:t>
            </w:r>
          </w:p>
          <w:p w14:paraId="0F1235F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f_NR_PreliminaryPass(__FILE__, __LINE__, "Step 19");</w:t>
            </w:r>
          </w:p>
          <w:p w14:paraId="48AC14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C98641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D441BD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20 siclog@</w:t>
            </w:r>
          </w:p>
          <w:p w14:paraId="48EE143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f_NR5GC_RRC_Idle_Steps16_20 (v_NGC_NASCellA, -, TESTMode_OFF, noRrcConnectionRelease);</w:t>
            </w:r>
          </w:p>
          <w:p w14:paraId="49939CA0" w14:textId="708AC338" w:rsidR="00F260D5" w:rsidRPr="008B0AA3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  <w:bookmarkEnd w:id="8"/>
      <w:bookmarkEnd w:id="9"/>
      <w:bookmarkEnd w:id="10"/>
      <w:bookmarkEnd w:id="12"/>
    </w:tbl>
    <w:p w14:paraId="4148E812" w14:textId="24FBD74D" w:rsidR="00224033" w:rsidRDefault="00224033" w:rsidP="008B0AA3">
      <w:pPr>
        <w:rPr>
          <w:lang w:eastAsia="zh-CN"/>
        </w:rPr>
      </w:pPr>
    </w:p>
    <w:p w14:paraId="6C7F79DD" w14:textId="77777777" w:rsidR="00224033" w:rsidRDefault="00224033" w:rsidP="008B0AA3">
      <w:pPr>
        <w:rPr>
          <w:lang w:eastAsia="zh-CN"/>
        </w:rPr>
      </w:pPr>
    </w:p>
    <w:p w14:paraId="228EDA0B" w14:textId="77777777" w:rsidR="00364B10" w:rsidRPr="002D362B" w:rsidRDefault="00364B10" w:rsidP="00364B10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13" w:name="_Toc122434496"/>
      <w:bookmarkStart w:id="14" w:name="_Toc295288973"/>
      <w:bookmarkStart w:id="15" w:name="_Toc325725668"/>
      <w:bookmarkStart w:id="16" w:name="_Toc121172019"/>
      <w:bookmarkStart w:id="17" w:name="_Toc129604864"/>
      <w:bookmarkStart w:id="18" w:name="_Toc130246277"/>
      <w:r w:rsidRPr="002D362B">
        <w:rPr>
          <w:rFonts w:cs="Arial"/>
          <w:b/>
        </w:rPr>
        <w:t>References</w:t>
      </w:r>
      <w:bookmarkEnd w:id="13"/>
      <w:bookmarkEnd w:id="14"/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4B10" w:rsidRPr="00364B10" w14:paraId="2C1FC795" w14:textId="77777777" w:rsidTr="00D43173">
        <w:tc>
          <w:tcPr>
            <w:tcW w:w="709" w:type="dxa"/>
            <w:hideMark/>
          </w:tcPr>
          <w:p w14:paraId="5D4FA70B" w14:textId="77777777" w:rsidR="00364B10" w:rsidRPr="00364B10" w:rsidRDefault="00364B10" w:rsidP="00D43173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364B10">
              <w:rPr>
                <w:rFonts w:ascii="Arial" w:hAnsi="Arial"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3C84309" w14:textId="0AFBC1D6" w:rsidR="00364B10" w:rsidRPr="00364B10" w:rsidRDefault="00364B10" w:rsidP="00D431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364B10">
              <w:rPr>
                <w:rFonts w:ascii="Arial" w:hAnsi="Arial" w:cs="Arial"/>
              </w:rPr>
              <w:t>R5s230229</w:t>
            </w:r>
            <w:r w:rsidRPr="00364B10">
              <w:rPr>
                <w:rFonts w:ascii="Arial" w:hAnsi="Arial" w:cs="Arial"/>
                <w:lang w:val="en-US"/>
              </w:rPr>
              <w:t>: NR5GC FR1 : Addition of Rel-16 SNPN test case 9.1.11.3</w:t>
            </w:r>
          </w:p>
          <w:p w14:paraId="44C09BA4" w14:textId="77777777" w:rsidR="00364B10" w:rsidRPr="00364B10" w:rsidRDefault="00364B10" w:rsidP="00D4317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1762C" w14:textId="77777777" w:rsidR="00936725" w:rsidRDefault="00936725">
      <w:r>
        <w:separator/>
      </w:r>
    </w:p>
  </w:endnote>
  <w:endnote w:type="continuationSeparator" w:id="0">
    <w:p w14:paraId="404048A0" w14:textId="77777777" w:rsidR="00936725" w:rsidRDefault="0093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9843A" w14:textId="77777777" w:rsidR="00936725" w:rsidRDefault="00936725">
      <w:r>
        <w:separator/>
      </w:r>
    </w:p>
  </w:footnote>
  <w:footnote w:type="continuationSeparator" w:id="0">
    <w:p w14:paraId="747571B4" w14:textId="77777777" w:rsidR="00936725" w:rsidRDefault="00936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9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A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B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D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1"/>
  </w:num>
  <w:num w:numId="6">
    <w:abstractNumId w:val="17"/>
  </w:num>
  <w:num w:numId="7">
    <w:abstractNumId w:val="28"/>
  </w:num>
  <w:num w:numId="8">
    <w:abstractNumId w:val="6"/>
  </w:num>
  <w:num w:numId="9">
    <w:abstractNumId w:val="15"/>
  </w:num>
  <w:num w:numId="10">
    <w:abstractNumId w:val="32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31"/>
  </w:num>
  <w:num w:numId="20">
    <w:abstractNumId w:val="27"/>
  </w:num>
  <w:num w:numId="21">
    <w:abstractNumId w:val="10"/>
  </w:num>
  <w:num w:numId="22">
    <w:abstractNumId w:val="21"/>
  </w:num>
  <w:num w:numId="23">
    <w:abstractNumId w:val="26"/>
  </w:num>
  <w:num w:numId="24">
    <w:abstractNumId w:val="13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24"/>
  </w:num>
  <w:num w:numId="31">
    <w:abstractNumId w:val="29"/>
  </w:num>
  <w:num w:numId="32">
    <w:abstractNumId w:val="9"/>
  </w:num>
  <w:num w:numId="33">
    <w:abstractNumId w:val="30"/>
  </w:num>
  <w:num w:numId="34">
    <w:abstractNumId w:val="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21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36A8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3F646C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35D4D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43AD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36725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2E2A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30782"/>
    <w:rsid w:val="00A40634"/>
    <w:rsid w:val="00A47E70"/>
    <w:rsid w:val="00A50CF0"/>
    <w:rsid w:val="00A52F6F"/>
    <w:rsid w:val="00A57528"/>
    <w:rsid w:val="00A601CD"/>
    <w:rsid w:val="00A6142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887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0C8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25B2C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38C3"/>
    <w:rsid w:val="00F64863"/>
    <w:rsid w:val="00F65E51"/>
    <w:rsid w:val="00F73479"/>
    <w:rsid w:val="00F75DFD"/>
    <w:rsid w:val="00F76F15"/>
    <w:rsid w:val="00F770AB"/>
    <w:rsid w:val="00F83E9A"/>
    <w:rsid w:val="00F86E8A"/>
    <w:rsid w:val="00F942E2"/>
    <w:rsid w:val="00F95DCB"/>
    <w:rsid w:val="00FA1F4E"/>
    <w:rsid w:val="00FA2C28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5238-60C4-44AE-B30F-70BDA11F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2770</Words>
  <Characters>15791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2</cp:revision>
  <cp:lastPrinted>1900-12-31T16:00:00Z</cp:lastPrinted>
  <dcterms:created xsi:type="dcterms:W3CDTF">2023-03-24T13:33:00Z</dcterms:created>
  <dcterms:modified xsi:type="dcterms:W3CDTF">2023-03-24T13:33:00Z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