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D4C2" w14:textId="4C7E5E5F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6FF6">
        <w:fldChar w:fldCharType="begin"/>
      </w:r>
      <w:r w:rsidR="005A6FF6">
        <w:instrText xml:space="preserve"> DOCPROPERTY  TSG/WGRef  \* MERGEFORMAT </w:instrText>
      </w:r>
      <w:r w:rsidR="005A6FF6">
        <w:fldChar w:fldCharType="separate"/>
      </w:r>
      <w:r>
        <w:rPr>
          <w:b/>
          <w:noProof/>
          <w:sz w:val="24"/>
        </w:rPr>
        <w:t>RAN5</w:t>
      </w:r>
      <w:r w:rsidR="005A6F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A6FF6">
        <w:fldChar w:fldCharType="begin"/>
      </w:r>
      <w:r w:rsidR="005A6FF6">
        <w:instrText xml:space="preserve"> DOCPROPERTY  MtgSeq  \* MERGEFORMAT </w:instrText>
      </w:r>
      <w:r w:rsidR="005A6FF6">
        <w:fldChar w:fldCharType="separate"/>
      </w:r>
      <w:r w:rsidRPr="00EB09B7">
        <w:rPr>
          <w:b/>
          <w:noProof/>
          <w:sz w:val="24"/>
        </w:rPr>
        <w:t>2023</w:t>
      </w:r>
      <w:r w:rsidR="005A6FF6">
        <w:rPr>
          <w:b/>
          <w:noProof/>
          <w:sz w:val="24"/>
        </w:rPr>
        <w:fldChar w:fldCharType="end"/>
      </w:r>
      <w:r w:rsidR="005A6FF6">
        <w:fldChar w:fldCharType="begin"/>
      </w:r>
      <w:r w:rsidR="005A6FF6">
        <w:instrText xml:space="preserve"> DOCPROPERTY  MtgTitle  \* MERGEFORMAT </w:instrText>
      </w:r>
      <w:r w:rsidR="005A6FF6">
        <w:fldChar w:fldCharType="separate"/>
      </w:r>
      <w:r>
        <w:rPr>
          <w:b/>
          <w:noProof/>
          <w:sz w:val="24"/>
        </w:rPr>
        <w:t>-TTCN email</w:t>
      </w:r>
      <w:r w:rsidR="005A6F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9F5" w:rsidRPr="001C59F5">
        <w:rPr>
          <w:b/>
          <w:bCs/>
          <w:i/>
          <w:iCs/>
          <w:sz w:val="24"/>
          <w:szCs w:val="24"/>
        </w:rPr>
        <w:t>R5s230282</w:t>
      </w:r>
    </w:p>
    <w:p w14:paraId="2E8ED4C3" w14:textId="77777777" w:rsidR="00D351FF" w:rsidRDefault="005A6FF6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5A6FF6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7C409B3" w:rsidR="00D351FF" w:rsidRPr="00410371" w:rsidRDefault="001C59F5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59F5">
              <w:rPr>
                <w:b/>
                <w:noProof/>
                <w:sz w:val="28"/>
              </w:rPr>
              <w:t>3021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5A6FF6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5A6FF6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5B4E949" w:rsidR="00D351FF" w:rsidRDefault="001C59F5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1C59F5">
              <w:t>Correction to NR5GC TC 9.1.1.3 and 9.1.1.6 against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E33DCF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5A6FF6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5A6FF6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2857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, and </w:t>
            </w:r>
            <w:r w:rsidRPr="00D9281C">
              <w:rPr>
                <w:rFonts w:ascii="Arial" w:hAnsi="Arial" w:cs="Arial"/>
              </w:rPr>
              <w:t xml:space="preserve">and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3E7F4036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2CF30B5" w:rsidR="00A12227" w:rsidRPr="009019C6" w:rsidRDefault="00387556" w:rsidP="0038755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6F0263B" w:rsidR="006F0D88" w:rsidRPr="006316B2" w:rsidRDefault="00387556" w:rsidP="00A12227">
            <w:pPr>
              <w:pStyle w:val="CRCoverPage"/>
              <w:spacing w:after="0"/>
              <w:rPr>
                <w:noProof/>
              </w:rPr>
            </w:pPr>
            <w:r w:rsidRPr="00F66C08">
              <w:rPr>
                <w:noProof/>
              </w:rPr>
              <w:t>Initialize and pass the NID for NGC Cell A</w:t>
            </w:r>
            <w:r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>
              <w:rPr>
                <w:noProof/>
              </w:rPr>
              <w:t>6, 8, 11, 16, and 53.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EB2E1F3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387556">
              <w:rPr>
                <w:noProof/>
              </w:rPr>
              <w:t>3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7876"/>
      <w:r w:rsidRPr="00F260D5">
        <w:rPr>
          <w:rStyle w:val="Emphasis"/>
          <w:rFonts w:cs="Arial"/>
          <w:i w:val="0"/>
          <w:iCs w:val="0"/>
        </w:rPr>
        <w:t>Table of Contents</w:t>
      </w:r>
      <w:bookmarkEnd w:id="0"/>
    </w:p>
    <w:p w14:paraId="01FBEE52" w14:textId="625187D0" w:rsidR="007716E2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16E2" w:rsidRPr="002D0241">
        <w:rPr>
          <w:rFonts w:cs="Arial"/>
        </w:rPr>
        <w:t>Table of Contents</w:t>
      </w:r>
      <w:r w:rsidR="007716E2">
        <w:tab/>
      </w:r>
      <w:r w:rsidR="007716E2">
        <w:fldChar w:fldCharType="begin"/>
      </w:r>
      <w:r w:rsidR="007716E2">
        <w:instrText xml:space="preserve"> PAGEREF _Toc130247876 \h </w:instrText>
      </w:r>
      <w:r w:rsidR="007716E2">
        <w:fldChar w:fldCharType="separate"/>
      </w:r>
      <w:r w:rsidR="007716E2">
        <w:t>2</w:t>
      </w:r>
      <w:r w:rsidR="007716E2">
        <w:fldChar w:fldCharType="end"/>
      </w:r>
    </w:p>
    <w:p w14:paraId="38F27477" w14:textId="05B7170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_Toc130247877 \h </w:instrText>
      </w:r>
      <w:r>
        <w:fldChar w:fldCharType="separate"/>
      </w:r>
      <w:r>
        <w:t>3</w:t>
      </w:r>
      <w:r>
        <w:fldChar w:fldCharType="end"/>
      </w:r>
    </w:p>
    <w:p w14:paraId="486AC74F" w14:textId="237C961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_Toc130247878 \h </w:instrText>
      </w:r>
      <w:r>
        <w:fldChar w:fldCharType="separate"/>
      </w:r>
      <w:r>
        <w:t>3</w:t>
      </w:r>
      <w:r>
        <w:fldChar w:fldCharType="end"/>
      </w:r>
    </w:p>
    <w:p w14:paraId="436CF685" w14:textId="55B1D178" w:rsidR="007716E2" w:rsidRDefault="007716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D02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D02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_Toc130247879 \h </w:instrText>
      </w:r>
      <w:r>
        <w:fldChar w:fldCharType="separate"/>
      </w:r>
      <w:r>
        <w:t>3</w:t>
      </w:r>
      <w:r>
        <w:fldChar w:fldCharType="end"/>
      </w:r>
    </w:p>
    <w:p w14:paraId="48493107" w14:textId="463A177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787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7878"/>
      <w:r w:rsidRPr="00854C55">
        <w:rPr>
          <w:b/>
        </w:rPr>
        <w:t>Corrections required</w:t>
      </w:r>
      <w:bookmarkEnd w:id="3"/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787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5A7C95C1" w:rsidR="00130213" w:rsidRPr="000077FF" w:rsidRDefault="00D9281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9281C">
              <w:rPr>
                <w:rFonts w:ascii="Arial" w:hAnsi="Arial"/>
                <w:noProof/>
                <w:lang w:val="en-SG"/>
              </w:rPr>
              <w:t>function fl_TC_9_1_1_3_6_Body</w:t>
            </w:r>
            <w:r w:rsidR="00537B5C" w:rsidRPr="00537B5C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0388A42C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 w:rsidR="00D9281C">
              <w:rPr>
                <w:rFonts w:ascii="Arial" w:hAnsi="Arial" w:cs="Arial"/>
              </w:rPr>
              <w:t xml:space="preserve">, and </w:t>
            </w:r>
            <w:r w:rsidR="00D9281C" w:rsidRPr="00D9281C">
              <w:rPr>
                <w:rFonts w:ascii="Arial" w:hAnsi="Arial" w:cs="Arial"/>
              </w:rPr>
              <w:t xml:space="preserve">and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49C33DBD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</w:t>
            </w:r>
            <w:r w:rsidR="00D9281C"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 w:rsidR="00D9281C">
              <w:rPr>
                <w:noProof/>
              </w:rPr>
              <w:t>6, 8, 11, 16, and 53.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294BFD65" w:rsidR="00130213" w:rsidRDefault="00EF39B5" w:rsidP="00D431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74B" w14:textId="77777777" w:rsidR="00C74555" w:rsidRPr="00C74555" w:rsidRDefault="00130213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fl_TC_9_1_1_3_6_Body(boolean p_UseEAP ) runs on NR5GC_PTC</w:t>
            </w:r>
          </w:p>
          <w:p w14:paraId="0C5F454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 test body of TC_9_1_1_3 and 9_1_1_6  The only difference is if including an EAP message or not */</w:t>
            </w:r>
          </w:p>
          <w:p w14:paraId="3DF15DC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NG_AllCellsOnSamePLMN);</w:t>
            </w:r>
          </w:p>
          <w:p w14:paraId="6FA782D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v_NGC_NASCellB := f_NR5GC_MapNASCell(ngc_CellB, NG_AllCellsOnSamePLMN);</w:t>
            </w:r>
          </w:p>
          <w:p w14:paraId="0853735C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v_NGC_NASCellC := f_NR5GC_MapNASCell(ngc_CellC, NG_AllCellsOnSamePLMN);</w:t>
            </w:r>
          </w:p>
          <w:p w14:paraId="047D50A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v_NGC_NASCellD := f_NR5GC_MapNASCell(ngc_CellD, NG_AllCellsOnSamePLMN);</w:t>
            </w:r>
          </w:p>
          <w:p w14:paraId="568B4A3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38ABFBE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38EA819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17794C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NG_NAS_DL_Message_Type v_MsgToSend;</w:t>
            </w:r>
          </w:p>
          <w:p w14:paraId="236D270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2D7F23F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01938E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14C321B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v_KSI_InUse := v_NAS_SecurityParams.KSIamf;</w:t>
            </w:r>
          </w:p>
          <w:p w14:paraId="1CF0D4C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SecurityHeaderType v_SecurityHeader := tsc_SHT_IntegrityProtected_Ciphered;</w:t>
            </w:r>
          </w:p>
          <w:p w14:paraId="5E209C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i;</w:t>
            </w:r>
          </w:p>
          <w:p w14:paraId="242911A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v_CellId := v_NGC_NASCellA; // @sic R5-199098 sic@</w:t>
            </w:r>
          </w:p>
          <w:p w14:paraId="5697FF4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v_MyDefaultVar := null;</w:t>
            </w:r>
          </w:p>
          <w:p w14:paraId="202A049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6FDEF1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t_T3511 := f_NR_SetTimerToleranceMin(v_NGC_NASCellD, nasTimer, 10.0);</w:t>
            </w:r>
          </w:p>
          <w:p w14:paraId="56CB0D7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t_T3520 := f_NR_SetTimerToleranceMin(v_NGC_NASCellB, nasTimer, 15.0);  // @sic R5s200373 sic@</w:t>
            </w:r>
          </w:p>
          <w:p w14:paraId="64EC0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F126EC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130C8A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(p_UseEAP) {</w:t>
            </w:r>
          </w:p>
          <w:p w14:paraId="178E418D" w14:textId="2FA81BB3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f_Get_EAP_AuthenticationReqMsg(v_NAS_SecurityParams, v_PLMN); //9_1_1_3</w:t>
            </w:r>
          </w:p>
          <w:p w14:paraId="47758F5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0409FE7D" w14:textId="5F3B7AF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v_MsgToSend := f_Get_5GAKA_AuthenticationReqMsg(v_NAS_SecurityParams, v_PLMN);</w:t>
            </w:r>
          </w:p>
          <w:p w14:paraId="0E74C61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E15C6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50A24CF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7D6F2AA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v_MsgToSend.authentication_Request.ngNasKeySetId.nasKeySetId := v_KSI_InUse;</w:t>
            </w:r>
          </w:p>
          <w:p w14:paraId="2CC4CF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5683B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5AC7A5C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30D73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(p_UseEAP) {</w:t>
            </w:r>
          </w:p>
          <w:p w14:paraId="44BDD4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siclog@ //This is for Testcase 9_1_1_3</w:t>
            </w:r>
          </w:p>
          <w:p w14:paraId="419CFC3B" w14:textId="5509FDC6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f_Get_EAP_AuthenticationReqMsg(v_NAS_SecurityParams, v_PLMN); //9_1_1_3 @sic R5s201357 sic@</w:t>
            </w:r>
          </w:p>
          <w:p w14:paraId="3E852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672F04A" w14:textId="4C0F6192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f_Get_5GAKA_AuthenticationReqMsg(v_NAS_SecurityParams, v_PLMN); //9_1_1_6 @sic R5-199098, R5s201357 sic@</w:t>
            </w:r>
          </w:p>
          <w:p w14:paraId="5278FD4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48" siclog@ // This is for Testcase 9_1_1_6</w:t>
            </w:r>
          </w:p>
          <w:p w14:paraId="0699880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B052CD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SRB.send(cas_NR_SRB_NasPdu_REQ(v_NGC_NASCellD,</w:t>
            </w:r>
          </w:p>
          <w:p w14:paraId="2096374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3DD4873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D537D8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2703814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C8272F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4380DA6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00E6836" w14:textId="41475A24" w:rsidR="00130213" w:rsidRPr="008B0AA3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bookmarkStart w:id="5" w:name="_GoBack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import from NR_CellInfoInit all;</w:t>
            </w:r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NR_Parameters all;</w:t>
            </w:r>
          </w:p>
          <w:bookmarkEnd w:id="5"/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D4FAA96" w14:textId="77777777" w:rsidR="00D9281C" w:rsidRPr="00D9281C" w:rsidRDefault="00130213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fl_TC_9_1_1_3_6_Body(boolean p_UseEAP ) runs on NR5GC_PTC</w:t>
            </w:r>
          </w:p>
          <w:p w14:paraId="745024F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 test body of TC_9_1_1_3 and 9_1_1_6  The only difference is if including an EAP message or not */</w:t>
            </w:r>
          </w:p>
          <w:p w14:paraId="41A613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NG_AllCellsOnSamePLMN);</w:t>
            </w:r>
          </w:p>
          <w:p w14:paraId="1B463F1C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v_NGC_NASCellB := f_NR5GC_MapNASCell(ngc_CellB, NG_AllCellsOnSamePLMN);</w:t>
            </w:r>
          </w:p>
          <w:p w14:paraId="70EFDE7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v_NGC_NASCellC := f_NR5GC_MapNASCell(ngc_CellC, NG_AllCellsOnSamePLMN);</w:t>
            </w:r>
          </w:p>
          <w:p w14:paraId="3D35D4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v_NGC_NASCellD := f_NR5GC_MapNASCell(ngc_CellD, NG_AllCellsOnSamePLMN);</w:t>
            </w:r>
          </w:p>
          <w:p w14:paraId="5520037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4831E1B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3CAD227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5910FCA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NG_NAS_DL_Message_Type v_MsgToSend;</w:t>
            </w:r>
          </w:p>
          <w:p w14:paraId="7BB9C4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20BEB08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4E87FC2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51E0F8F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v_KSI_InUse := v_NAS_SecurityParams.KSIamf;</w:t>
            </w:r>
          </w:p>
          <w:p w14:paraId="3EBD3B8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SecurityHeaderType v_SecurityHeader := tsc_SHT_IntegrityProtected_Ciphered;</w:t>
            </w:r>
          </w:p>
          <w:p w14:paraId="7CA0C1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i;</w:t>
            </w:r>
          </w:p>
          <w:p w14:paraId="3E1E76E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v_CellId := v_NGC_NASCellA; // @sic R5-199098 sic@</w:t>
            </w:r>
          </w:p>
          <w:p w14:paraId="31C3E99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v_MyDefaultVar := null;</w:t>
            </w:r>
          </w:p>
          <w:p w14:paraId="43E3FFE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CDCD21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t_T3511 := f_NR_SetTimerToleranceMin(v_NGC_NASCellD, nasTimer, 10.0);</w:t>
            </w:r>
          </w:p>
          <w:p w14:paraId="5E74139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t_T3520 := f_NR_SetTimerToleranceMin(v_NGC_NASCellB, nasTimer, 15.0);  // @sic R5s200373 sic@</w:t>
            </w:r>
          </w:p>
          <w:p w14:paraId="26208F4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A246CB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var NID_r16 v_NID_ASN;</w:t>
            </w:r>
          </w:p>
          <w:p w14:paraId="726B292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hexstring v_NID := omit;</w:t>
            </w:r>
          </w:p>
          <w:p w14:paraId="1416AF5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5522F5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if(pc_SNPN_only){</w:t>
            </w:r>
          </w:p>
          <w:p w14:paraId="7CF005E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v_NID_ASN := f_NR_InitNDI(v_NGC_NASCellA); // returns a bitstring</w:t>
            </w:r>
          </w:p>
          <w:p w14:paraId="1F1F908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 := bit2hex(v_NID_ASN);</w:t>
            </w:r>
          </w:p>
          <w:p w14:paraId="18F8D05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1C5D0A5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61C38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99706C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(p_UseEAP) {</w:t>
            </w:r>
          </w:p>
          <w:p w14:paraId="51EC00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f_Get_EAP_AuthenticationReqMsg(v_NAS_SecurityParams, v_PLMN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</w:t>
            </w:r>
          </w:p>
          <w:p w14:paraId="65D61A1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61B2DFC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v_MsgToSend := f_Get_5GAKA_AuthenticationReqMsg(v_NAS_SecurityParams, v_PLMN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-, v_NID</w:t>
            </w: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640D5A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5220A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BB28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6C17C45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v_MsgToSend.authentication_Request.ngNasKeySetId.nasKeySetId := v_KSI_InUse;</w:t>
            </w:r>
          </w:p>
          <w:p w14:paraId="66D40EF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04F70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A921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D762D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(p_UseEAP) {</w:t>
            </w:r>
          </w:p>
          <w:p w14:paraId="59C9A03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siclog@ //This is for Testcase 9_1_1_3</w:t>
            </w:r>
          </w:p>
          <w:p w14:paraId="27145BA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f_Get_EAP_AuthenticationReqMsg(v_NAS_SecurityParams, v_PLMN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 @sic R5s201357 sic@</w:t>
            </w:r>
          </w:p>
          <w:p w14:paraId="530C47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912227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v_MsgToSend := f_Get_5GAKA_AuthenticationReqMsg(v_NAS_SecurityParams, v_PLMN, v_NID); //9_1_1_6 @sic R5-199098, R5s201357 sic@</w:t>
            </w:r>
          </w:p>
          <w:p w14:paraId="67C2239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//@siclog "Step 48" siclog@ // This is for Testcase 9_1_1_6</w:t>
            </w:r>
          </w:p>
          <w:p w14:paraId="1DDD818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5BEC7B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SRB.send(cas_NR_SRB_NasPdu_REQ(v_NGC_NASCellD,</w:t>
            </w:r>
          </w:p>
          <w:p w14:paraId="12FFE59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E1770D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45222D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3E10118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97D96C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0E1A4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5D51936" w14:textId="6211C770" w:rsidR="00130213" w:rsidRPr="008B0AA3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9602C" w14:textId="77777777" w:rsidR="005A6FF6" w:rsidRDefault="005A6FF6">
      <w:r>
        <w:separator/>
      </w:r>
    </w:p>
  </w:endnote>
  <w:endnote w:type="continuationSeparator" w:id="0">
    <w:p w14:paraId="618AD92F" w14:textId="77777777" w:rsidR="005A6FF6" w:rsidRDefault="005A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88913" w14:textId="77777777" w:rsidR="005A6FF6" w:rsidRDefault="005A6FF6">
      <w:r>
        <w:separator/>
      </w:r>
    </w:p>
  </w:footnote>
  <w:footnote w:type="continuationSeparator" w:id="0">
    <w:p w14:paraId="4722444A" w14:textId="77777777" w:rsidR="005A6FF6" w:rsidRDefault="005A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9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A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B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D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7"/>
  </w:num>
  <w:num w:numId="7">
    <w:abstractNumId w:val="28"/>
  </w:num>
  <w:num w:numId="8">
    <w:abstractNumId w:val="6"/>
  </w:num>
  <w:num w:numId="9">
    <w:abstractNumId w:val="15"/>
  </w:num>
  <w:num w:numId="10">
    <w:abstractNumId w:val="32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31"/>
  </w:num>
  <w:num w:numId="20">
    <w:abstractNumId w:val="27"/>
  </w:num>
  <w:num w:numId="21">
    <w:abstractNumId w:val="10"/>
  </w:num>
  <w:num w:numId="22">
    <w:abstractNumId w:val="21"/>
  </w:num>
  <w:num w:numId="23">
    <w:abstractNumId w:val="26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24"/>
  </w:num>
  <w:num w:numId="31">
    <w:abstractNumId w:val="29"/>
  </w:num>
  <w:num w:numId="32">
    <w:abstractNumId w:val="9"/>
  </w:num>
  <w:num w:numId="33">
    <w:abstractNumId w:val="30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9F5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6FF6"/>
    <w:rsid w:val="005A7550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0A2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1C3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39B5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1A54F-3347-4DAA-A06A-330144C4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2</cp:revision>
  <cp:lastPrinted>1900-12-31T16:00:00Z</cp:lastPrinted>
  <dcterms:created xsi:type="dcterms:W3CDTF">2023-03-24T13:45:00Z</dcterms:created>
  <dcterms:modified xsi:type="dcterms:W3CDTF">2023-03-24T13:45:00Z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