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ED4C2" w14:textId="32B0BE5F" w:rsidR="00D351FF" w:rsidRDefault="00D351FF" w:rsidP="00D351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E42030" w:rsidRPr="00E42030">
        <w:rPr>
          <w:b/>
          <w:bCs/>
          <w:i/>
          <w:iCs/>
          <w:sz w:val="24"/>
          <w:szCs w:val="24"/>
        </w:rPr>
        <w:t>R5s230280</w:t>
      </w:r>
    </w:p>
    <w:p w14:paraId="2E8ED4C3" w14:textId="77777777" w:rsidR="00D351FF" w:rsidRDefault="00000000" w:rsidP="00D351F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351FF" w:rsidRPr="00BA51D9">
          <w:rPr>
            <w:b/>
            <w:noProof/>
            <w:sz w:val="24"/>
          </w:rPr>
          <w:t>Online</w:t>
        </w:r>
      </w:fldSimple>
      <w:r w:rsidR="00D351FF">
        <w:rPr>
          <w:b/>
          <w:noProof/>
          <w:sz w:val="24"/>
        </w:rPr>
        <w:t xml:space="preserve">, </w:t>
      </w:r>
      <w:r w:rsidR="00D351FF">
        <w:fldChar w:fldCharType="begin"/>
      </w:r>
      <w:r w:rsidR="00D351FF">
        <w:instrText xml:space="preserve"> DOCPROPERTY  Country  \* MERGEFORMAT </w:instrText>
      </w:r>
      <w:r w:rsidR="00D351FF">
        <w:fldChar w:fldCharType="end"/>
      </w:r>
      <w:r w:rsidR="00D351FF">
        <w:rPr>
          <w:b/>
          <w:noProof/>
          <w:sz w:val="24"/>
        </w:rPr>
        <w:t xml:space="preserve">, </w:t>
      </w:r>
      <w:fldSimple w:instr=" DOCPROPERTY  StartDate  \* MERGEFORMAT ">
        <w:r w:rsidR="00D351FF" w:rsidRPr="00BA51D9">
          <w:rPr>
            <w:b/>
            <w:noProof/>
            <w:sz w:val="24"/>
          </w:rPr>
          <w:t>9th Dec 2022</w:t>
        </w:r>
      </w:fldSimple>
      <w:r w:rsidR="00D351FF">
        <w:rPr>
          <w:b/>
          <w:noProof/>
          <w:sz w:val="24"/>
        </w:rPr>
        <w:t xml:space="preserve"> - </w:t>
      </w:r>
      <w:fldSimple w:instr=" DOCPROPERTY  EndDate  \* MERGEFORMAT ">
        <w:r w:rsidR="00D351FF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351FF" w14:paraId="2E8ED4C5" w14:textId="77777777" w:rsidTr="008416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8ED4C4" w14:textId="77777777" w:rsidR="00D351FF" w:rsidRDefault="00D351FF" w:rsidP="0084166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351FF" w14:paraId="2E8ED4C7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C6" w14:textId="77777777" w:rsidR="00D351FF" w:rsidRDefault="00D351FF" w:rsidP="008416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51FF" w14:paraId="2E8ED4C9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C8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D3" w14:textId="77777777" w:rsidTr="0084166B">
        <w:tc>
          <w:tcPr>
            <w:tcW w:w="142" w:type="dxa"/>
            <w:tcBorders>
              <w:left w:val="single" w:sz="4" w:space="0" w:color="auto"/>
            </w:tcBorders>
          </w:tcPr>
          <w:p w14:paraId="2E8ED4CA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8ED4CB" w14:textId="77777777" w:rsidR="00D351FF" w:rsidRPr="00410371" w:rsidRDefault="00000000" w:rsidP="008416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351FF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E8ED4CC" w14:textId="77777777" w:rsidR="00D351FF" w:rsidRDefault="00D351FF" w:rsidP="008416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8ED4CD" w14:textId="70D55CBE" w:rsidR="00D351FF" w:rsidRPr="00F95AC7" w:rsidRDefault="00E42030" w:rsidP="00F95AC7">
            <w:pPr>
              <w:pStyle w:val="CRCoverPage"/>
              <w:spacing w:after="0"/>
              <w:rPr>
                <w:b/>
                <w:bCs/>
                <w:noProof/>
                <w:lang w:eastAsia="zh-CN"/>
              </w:rPr>
            </w:pPr>
            <w:r w:rsidRPr="00E42030">
              <w:rPr>
                <w:rFonts w:cs="Arial"/>
                <w:b/>
                <w:bCs/>
                <w:color w:val="000000"/>
                <w:sz w:val="28"/>
                <w:szCs w:val="28"/>
              </w:rPr>
              <w:t>3019</w:t>
            </w:r>
          </w:p>
        </w:tc>
        <w:tc>
          <w:tcPr>
            <w:tcW w:w="709" w:type="dxa"/>
          </w:tcPr>
          <w:p w14:paraId="2E8ED4CE" w14:textId="77777777" w:rsidR="00D351FF" w:rsidRDefault="00D351FF" w:rsidP="008416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8ED4CF" w14:textId="77777777" w:rsidR="00D351FF" w:rsidRPr="00410371" w:rsidRDefault="00000000" w:rsidP="008416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351FF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E8ED4D0" w14:textId="77777777" w:rsidR="00D351FF" w:rsidRDefault="00D351FF" w:rsidP="008416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8ED4D1" w14:textId="77777777" w:rsidR="00D351FF" w:rsidRPr="00410371" w:rsidRDefault="00000000" w:rsidP="008416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351FF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8ED4D2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4D5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D4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4D7" w14:textId="77777777" w:rsidTr="008416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8ED4D6" w14:textId="77777777" w:rsidR="00D351FF" w:rsidRPr="00F25D98" w:rsidRDefault="00D351FF" w:rsidP="0084166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351FF" w14:paraId="2E8ED4D9" w14:textId="77777777" w:rsidTr="0084166B">
        <w:tc>
          <w:tcPr>
            <w:tcW w:w="9641" w:type="dxa"/>
            <w:gridSpan w:val="9"/>
          </w:tcPr>
          <w:p w14:paraId="2E8ED4D8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8ED4DA" w14:textId="77777777" w:rsidR="00D351FF" w:rsidRDefault="00D351FF" w:rsidP="00D351F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51FF" w14:paraId="2E8ED4E4" w14:textId="77777777" w:rsidTr="0084166B">
        <w:tc>
          <w:tcPr>
            <w:tcW w:w="2835" w:type="dxa"/>
          </w:tcPr>
          <w:p w14:paraId="2E8ED4DB" w14:textId="77777777" w:rsidR="00D351FF" w:rsidRDefault="00D351FF" w:rsidP="008416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8ED4DC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8ED4DD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8ED4DE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8ED4DF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8ED4E0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8ED4E1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8ED4E2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8ED4E3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E8ED4E5" w14:textId="77777777" w:rsidR="00D351FF" w:rsidRDefault="00D351FF" w:rsidP="00D351F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351FF" w14:paraId="2E8ED4E7" w14:textId="77777777" w:rsidTr="0084166B">
        <w:tc>
          <w:tcPr>
            <w:tcW w:w="9640" w:type="dxa"/>
            <w:gridSpan w:val="11"/>
          </w:tcPr>
          <w:p w14:paraId="2E8ED4E6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EA" w14:textId="77777777" w:rsidTr="008416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8ED4E8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ED4E9" w14:textId="7DACC961" w:rsidR="00D351FF" w:rsidRDefault="00757478" w:rsidP="0084166B">
            <w:pPr>
              <w:pStyle w:val="CRCoverPage"/>
              <w:spacing w:after="0"/>
              <w:ind w:left="100"/>
              <w:rPr>
                <w:noProof/>
              </w:rPr>
            </w:pPr>
            <w:r w:rsidRPr="00757478">
              <w:t>Correction to NR5GC RACS Test case 9.1.9.5</w:t>
            </w:r>
          </w:p>
        </w:tc>
      </w:tr>
      <w:tr w:rsidR="00D351FF" w14:paraId="2E8ED4ED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EB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8ED4EC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F0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EE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ED4EF" w14:textId="46E9D1F6" w:rsidR="00D351FF" w:rsidRDefault="00702031" w:rsidP="0084166B">
            <w:pPr>
              <w:pStyle w:val="CRCoverPage"/>
              <w:spacing w:after="0"/>
              <w:ind w:left="100"/>
              <w:rPr>
                <w:noProof/>
              </w:rPr>
            </w:pPr>
            <w:r w:rsidRPr="00012FCE">
              <w:t>ANRITSU LTD</w:t>
            </w:r>
          </w:p>
        </w:tc>
      </w:tr>
      <w:tr w:rsidR="00D351FF" w14:paraId="2E8ED4F3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1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ED4F2" w14:textId="77777777" w:rsidR="00D351FF" w:rsidRDefault="00D351FF" w:rsidP="0084166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351FF" w14:paraId="2E8ED4F6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4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8ED4F5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FC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7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8ED4F8" w14:textId="0D7985A5" w:rsidR="00D351FF" w:rsidRDefault="00972ED8" w:rsidP="0084166B">
            <w:pPr>
              <w:pStyle w:val="CRCoverPage"/>
              <w:spacing w:after="0"/>
              <w:ind w:left="100"/>
              <w:rPr>
                <w:noProof/>
              </w:rPr>
            </w:pPr>
            <w:r w:rsidRPr="00972ED8">
              <w:t>TEI16_Test, RACS-</w:t>
            </w:r>
            <w:proofErr w:type="spellStart"/>
            <w:r w:rsidRPr="00972ED8"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E8ED4F9" w14:textId="77777777" w:rsidR="00D351FF" w:rsidRDefault="00D351FF" w:rsidP="008416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8ED4FA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8ED4FB" w14:textId="61A02DE2" w:rsidR="00D351FF" w:rsidRDefault="007074D8" w:rsidP="00C2579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132B61">
              <w:t>3</w:t>
            </w:r>
            <w:r>
              <w:t>-</w:t>
            </w:r>
            <w:r w:rsidR="00535051">
              <w:t>21</w:t>
            </w:r>
            <w:r w:rsidR="00D351FF">
              <w:fldChar w:fldCharType="begin"/>
            </w:r>
            <w:r w:rsidR="00D351FF">
              <w:instrText xml:space="preserve"> DOCPROPERTY  ResDate  \* MERGEFORMAT </w:instrText>
            </w:r>
            <w:r w:rsidR="00D351FF">
              <w:fldChar w:fldCharType="end"/>
            </w:r>
          </w:p>
        </w:tc>
      </w:tr>
      <w:tr w:rsidR="00D351FF" w14:paraId="2E8ED502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D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8ED4FE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8ED4FF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8ED500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8ED501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08" w14:textId="77777777" w:rsidTr="008416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8ED503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8ED504" w14:textId="77777777" w:rsidR="00D351FF" w:rsidRDefault="00000000" w:rsidP="008416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351F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8ED505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8ED506" w14:textId="77777777" w:rsidR="00D351FF" w:rsidRDefault="00D351FF" w:rsidP="008416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8ED507" w14:textId="77777777" w:rsidR="00D351FF" w:rsidRDefault="00000000" w:rsidP="008416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351FF">
                <w:rPr>
                  <w:noProof/>
                </w:rPr>
                <w:t>Rel-17</w:t>
              </w:r>
            </w:fldSimple>
          </w:p>
        </w:tc>
      </w:tr>
      <w:tr w:rsidR="00D351FF" w14:paraId="2E8ED50D" w14:textId="77777777" w:rsidTr="008416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8ED509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8ED50A" w14:textId="77777777" w:rsidR="00D351FF" w:rsidRDefault="00D351FF" w:rsidP="008416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8ED50B" w14:textId="77777777" w:rsidR="00D351FF" w:rsidRDefault="00D351FF" w:rsidP="008416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8ED50C" w14:textId="77777777" w:rsidR="00D351FF" w:rsidRPr="007C2097" w:rsidRDefault="00D351FF" w:rsidP="008416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351FF" w14:paraId="2E8ED510" w14:textId="77777777" w:rsidTr="0084166B">
        <w:tc>
          <w:tcPr>
            <w:tcW w:w="1843" w:type="dxa"/>
          </w:tcPr>
          <w:p w14:paraId="2E8ED50E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8ED50F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13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8ED511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F98CCF" w14:textId="16BED231" w:rsidR="006F0D88" w:rsidRPr="003407C7" w:rsidRDefault="00FF4112" w:rsidP="00972ED8">
            <w:pPr>
              <w:pStyle w:val="CRCoverPage"/>
              <w:spacing w:after="0"/>
              <w:rPr>
                <w:rFonts w:cs="Arial"/>
                <w:sz w:val="18"/>
                <w:szCs w:val="18"/>
                <w:lang w:val="en-IN" w:eastAsia="en-GB"/>
              </w:rPr>
            </w:pPr>
            <w:r w:rsidRPr="003407C7">
              <w:rPr>
                <w:iCs/>
                <w:noProof/>
                <w:sz w:val="18"/>
                <w:szCs w:val="18"/>
              </w:rPr>
              <w:t xml:space="preserve">As per prose </w:t>
            </w:r>
            <w:r w:rsidR="00944DFE" w:rsidRPr="003407C7">
              <w:rPr>
                <w:iCs/>
                <w:noProof/>
                <w:sz w:val="18"/>
                <w:szCs w:val="18"/>
              </w:rPr>
              <w:t xml:space="preserve">At step 10 </w:t>
            </w:r>
            <w:r w:rsidRPr="003407C7">
              <w:rPr>
                <w:iCs/>
                <w:noProof/>
                <w:sz w:val="18"/>
                <w:szCs w:val="18"/>
              </w:rPr>
              <w:t xml:space="preserve">registration accepts inludes only </w:t>
            </w:r>
            <w:r w:rsidRPr="003407C7">
              <w:rPr>
                <w:rFonts w:cs="Arial"/>
                <w:sz w:val="18"/>
                <w:szCs w:val="18"/>
                <w:lang w:val="en-IN" w:eastAsia="en-GB"/>
              </w:rPr>
              <w:t>UE radio capability ID deletion indication</w:t>
            </w:r>
          </w:p>
          <w:p w14:paraId="31927067" w14:textId="77777777" w:rsidR="003407C7" w:rsidRPr="003407C7" w:rsidRDefault="003407C7" w:rsidP="00972ED8">
            <w:pPr>
              <w:pStyle w:val="CRCoverPage"/>
              <w:spacing w:after="0"/>
              <w:rPr>
                <w:rFonts w:cs="Arial"/>
                <w:sz w:val="18"/>
                <w:szCs w:val="18"/>
                <w:lang w:val="en-IN" w:eastAsia="en-GB"/>
              </w:rPr>
            </w:pPr>
          </w:p>
          <w:p w14:paraId="2E8ED512" w14:textId="62C4BD56" w:rsidR="003407C7" w:rsidRPr="003407C7" w:rsidRDefault="003407C7" w:rsidP="00972ED8">
            <w:pPr>
              <w:pStyle w:val="CRCoverPage"/>
              <w:spacing w:after="0"/>
              <w:rPr>
                <w:iCs/>
                <w:noProof/>
                <w:sz w:val="18"/>
                <w:szCs w:val="18"/>
              </w:rPr>
            </w:pPr>
            <w:r w:rsidRPr="003407C7">
              <w:rPr>
                <w:sz w:val="18"/>
                <w:szCs w:val="18"/>
                <w:lang w:val="en-US"/>
              </w:rPr>
              <w:t xml:space="preserve">#associated </w:t>
            </w:r>
            <w:proofErr w:type="spellStart"/>
            <w:r w:rsidRPr="003407C7">
              <w:rPr>
                <w:sz w:val="18"/>
                <w:szCs w:val="18"/>
                <w:lang w:val="en-US"/>
              </w:rPr>
              <w:t>proseCR</w:t>
            </w:r>
            <w:proofErr w:type="spellEnd"/>
            <w:r w:rsidRPr="003407C7">
              <w:rPr>
                <w:sz w:val="18"/>
                <w:szCs w:val="18"/>
                <w:lang w:val="en-US"/>
              </w:rPr>
              <w:t xml:space="preserve"> raised in RAN5#99</w:t>
            </w:r>
          </w:p>
        </w:tc>
      </w:tr>
      <w:tr w:rsidR="00D351FF" w14:paraId="2E8ED516" w14:textId="77777777" w:rsidTr="000C1A04">
        <w:trPr>
          <w:trHeight w:val="20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4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15" w14:textId="77777777" w:rsidR="00D351FF" w:rsidRPr="00CF39F2" w:rsidRDefault="00D351FF" w:rsidP="00D351F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351FF" w14:paraId="2E8ED519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7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8ED518" w14:textId="2DAA05FB" w:rsidR="006F0D88" w:rsidRPr="006316B2" w:rsidRDefault="000C1A04" w:rsidP="00972E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Set </w:t>
            </w:r>
            <w:r w:rsidR="001861AD">
              <w:rPr>
                <w:noProof/>
              </w:rPr>
              <w:t>omit</w:t>
            </w:r>
            <w:r>
              <w:rPr>
                <w:noProof/>
              </w:rPr>
              <w:t xml:space="preserve"> for</w:t>
            </w:r>
            <w:r w:rsidR="00FF4112">
              <w:rPr>
                <w:noProof/>
              </w:rPr>
              <w:t xml:space="preserve"> </w:t>
            </w:r>
            <w:r w:rsidR="00FF4112">
              <w:rPr>
                <w:rFonts w:cs="Arial"/>
                <w:sz w:val="18"/>
                <w:szCs w:val="18"/>
                <w:lang w:val="en-IN" w:eastAsia="en-GB"/>
              </w:rPr>
              <w:t>UE radio capability ID at step 10</w:t>
            </w:r>
          </w:p>
        </w:tc>
      </w:tr>
      <w:tr w:rsidR="00D351FF" w14:paraId="2E8ED51C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A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1B" w14:textId="77777777" w:rsidR="00D351FF" w:rsidRPr="00CF39F2" w:rsidRDefault="00D351FF" w:rsidP="00D351F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351FF" w14:paraId="2E8ED51F" w14:textId="77777777" w:rsidTr="008416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8ED51D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1E" w14:textId="19781AD1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 </w:t>
            </w:r>
            <w:r w:rsidR="00187DD5">
              <w:rPr>
                <w:noProof/>
                <w:lang w:eastAsia="zh-CN"/>
              </w:rPr>
              <w:t>race condition can occur in TTCN which may cause c</w:t>
            </w:r>
            <w:r>
              <w:rPr>
                <w:noProof/>
                <w:lang w:eastAsia="zh-CN"/>
              </w:rPr>
              <w:t xml:space="preserve">onformant UE </w:t>
            </w:r>
            <w:r w:rsidR="00187DD5">
              <w:rPr>
                <w:noProof/>
                <w:lang w:eastAsia="zh-CN"/>
              </w:rPr>
              <w:t>to</w:t>
            </w:r>
            <w:r>
              <w:rPr>
                <w:noProof/>
                <w:lang w:eastAsia="zh-CN"/>
              </w:rPr>
              <w:t xml:space="preserve"> fail the test case</w:t>
            </w:r>
          </w:p>
        </w:tc>
      </w:tr>
      <w:tr w:rsidR="00D351FF" w14:paraId="2E8ED522" w14:textId="77777777" w:rsidTr="0084166B">
        <w:tc>
          <w:tcPr>
            <w:tcW w:w="2694" w:type="dxa"/>
            <w:gridSpan w:val="2"/>
          </w:tcPr>
          <w:p w14:paraId="2E8ED520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8ED521" w14:textId="77777777" w:rsidR="00D351FF" w:rsidRDefault="00D351FF" w:rsidP="00D3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25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8ED523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ED524" w14:textId="1EF0B82A" w:rsidR="00D351FF" w:rsidRDefault="00132B61" w:rsidP="008416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</w:t>
            </w:r>
            <w:r w:rsidR="00FF4112">
              <w:rPr>
                <w:noProof/>
              </w:rPr>
              <w:t>.9.5</w:t>
            </w:r>
            <w:r w:rsidR="00181CAC">
              <w:rPr>
                <w:noProof/>
              </w:rPr>
              <w:t>.NR5GC</w:t>
            </w:r>
          </w:p>
        </w:tc>
      </w:tr>
      <w:tr w:rsidR="00D351FF" w14:paraId="2E8ED528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6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27" w14:textId="77777777" w:rsidR="00D351FF" w:rsidRDefault="00D351FF" w:rsidP="00D3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2E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9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8ED52A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8ED52B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8ED52C" w14:textId="77777777" w:rsidR="00D351FF" w:rsidRDefault="00D351FF" w:rsidP="00D351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8ED52D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34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F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0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1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ED532" w14:textId="77777777" w:rsidR="00D351FF" w:rsidRDefault="00D351FF" w:rsidP="00D351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3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3A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35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6" w14:textId="167993BE" w:rsidR="00D351FF" w:rsidRDefault="003407C7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7" w14:textId="3407489E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E8ED538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9" w14:textId="78C4E27D" w:rsidR="00D351FF" w:rsidRDefault="003407C7" w:rsidP="00D351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TS38.523-1</w:t>
            </w:r>
          </w:p>
        </w:tc>
      </w:tr>
      <w:tr w:rsidR="00D351FF" w14:paraId="2E8ED540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3B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C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D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ED53E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F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43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41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42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546" w14:textId="77777777" w:rsidTr="008416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8ED544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45" w14:textId="77777777" w:rsidR="00D351FF" w:rsidRDefault="00D351FF" w:rsidP="00D351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51FF" w:rsidRPr="008863B9" w14:paraId="2E8ED549" w14:textId="77777777" w:rsidTr="008416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8ED547" w14:textId="77777777" w:rsidR="00D351FF" w:rsidRPr="008863B9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8ED548" w14:textId="77777777" w:rsidR="00D351FF" w:rsidRPr="008863B9" w:rsidRDefault="00D351FF" w:rsidP="00D351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51FF" w14:paraId="2E8ED54C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8ED54A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4B" w14:textId="77777777" w:rsidR="00D351FF" w:rsidRDefault="00D351FF" w:rsidP="00D351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8ED54D" w14:textId="77777777" w:rsidR="00D351FF" w:rsidRDefault="00D351FF" w:rsidP="00D351FF">
      <w:pPr>
        <w:rPr>
          <w:noProof/>
        </w:rPr>
      </w:pPr>
    </w:p>
    <w:p w14:paraId="2E8ED54E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2E8ED54F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8ED550" w14:textId="77777777" w:rsidR="009478EE" w:rsidRDefault="009478EE" w:rsidP="009478EE">
      <w:pPr>
        <w:rPr>
          <w:noProof/>
        </w:rPr>
      </w:pPr>
    </w:p>
    <w:p w14:paraId="2E8ED551" w14:textId="77777777" w:rsidR="007A73E5" w:rsidRPr="00D83A7A" w:rsidRDefault="007A73E5" w:rsidP="007A73E5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0" w:name="_Toc124264125"/>
      <w:r w:rsidRPr="00D83A7A">
        <w:rPr>
          <w:rStyle w:val="af1"/>
          <w:rFonts w:ascii="Arial" w:hAnsi="Arial" w:cs="Arial"/>
          <w:i w:val="0"/>
        </w:rPr>
        <w:t>Table of Contents</w:t>
      </w:r>
      <w:bookmarkEnd w:id="0"/>
    </w:p>
    <w:p w14:paraId="2E8ED552" w14:textId="77777777" w:rsidR="005F0903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F0903" w:rsidRPr="0077683C">
        <w:rPr>
          <w:rFonts w:asciiTheme="minorHAnsi" w:eastAsiaTheme="minorEastAsia" w:hAnsiTheme="minorHAnsi" w:cstheme="minorBidi"/>
          <w:szCs w:val="22"/>
          <w:lang w:eastAsia="en-GB"/>
        </w:rPr>
        <w:t>Table of Contents</w:t>
      </w:r>
      <w:r w:rsidR="005F0903" w:rsidRPr="0077683C"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="005F0903"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begin"/>
      </w:r>
      <w:r w:rsidR="005F0903" w:rsidRPr="0077683C">
        <w:rPr>
          <w:rFonts w:asciiTheme="minorHAnsi" w:eastAsiaTheme="minorEastAsia" w:hAnsiTheme="minorHAnsi" w:cstheme="minorBidi"/>
          <w:szCs w:val="22"/>
          <w:lang w:eastAsia="en-GB"/>
        </w:rPr>
        <w:instrText xml:space="preserve"> PAGEREF _Toc124264125 \h </w:instrText>
      </w:r>
      <w:r w:rsidR="005F0903" w:rsidRPr="0077683C">
        <w:rPr>
          <w:rFonts w:asciiTheme="minorHAnsi" w:eastAsiaTheme="minorEastAsia" w:hAnsiTheme="minorHAnsi" w:cstheme="minorBidi"/>
          <w:szCs w:val="22"/>
          <w:lang w:eastAsia="en-GB"/>
        </w:rPr>
      </w:r>
      <w:r w:rsidR="005F0903"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separate"/>
      </w:r>
      <w:r w:rsidR="005F0903" w:rsidRPr="0077683C">
        <w:rPr>
          <w:rFonts w:asciiTheme="minorHAnsi" w:eastAsiaTheme="minorEastAsia" w:hAnsiTheme="minorHAnsi" w:cstheme="minorBidi"/>
          <w:szCs w:val="22"/>
          <w:lang w:eastAsia="en-GB"/>
        </w:rPr>
        <w:t>3</w:t>
      </w:r>
      <w:r w:rsidR="005F0903"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end"/>
      </w:r>
    </w:p>
    <w:p w14:paraId="2E8ED553" w14:textId="77777777" w:rsidR="005F0903" w:rsidRDefault="005F090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7683C">
        <w:rPr>
          <w:rFonts w:asciiTheme="minorHAnsi" w:eastAsiaTheme="minorEastAsia" w:hAnsiTheme="minorHAnsi" w:cstheme="minorBidi"/>
          <w:szCs w:val="22"/>
          <w:lang w:eastAsia="en-GB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t>Overview</w:t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begin"/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instrText xml:space="preserve"> PAGEREF _Toc124264126 \h </w:instrText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separate"/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t>3</w:t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end"/>
      </w:r>
    </w:p>
    <w:p w14:paraId="2E8ED554" w14:textId="77777777" w:rsidR="005F0903" w:rsidRDefault="005F090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7683C">
        <w:rPr>
          <w:rFonts w:asciiTheme="minorHAnsi" w:eastAsiaTheme="minorEastAsia" w:hAnsiTheme="minorHAnsi" w:cstheme="minorBidi"/>
          <w:szCs w:val="22"/>
          <w:lang w:eastAsia="en-GB"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t>Corrections required</w:t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begin"/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instrText xml:space="preserve"> PAGEREF _Toc124264127 \h </w:instrText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separate"/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t>3</w:t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end"/>
      </w:r>
    </w:p>
    <w:p w14:paraId="2A38BE6A" w14:textId="1D0E903C" w:rsidR="0077683C" w:rsidRDefault="005F0903" w:rsidP="006D180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  <w:t>Change 1</w:t>
      </w:r>
      <w:r w:rsidRP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  <w:fldChar w:fldCharType="begin"/>
      </w:r>
      <w:r w:rsidRP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  <w:instrText xml:space="preserve"> PAGEREF _Toc124264128 \h </w:instrText>
      </w:r>
      <w:r w:rsidRP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</w:r>
      <w:r w:rsidRP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  <w:fldChar w:fldCharType="separate"/>
      </w:r>
      <w:r w:rsidRP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  <w:t>3</w:t>
      </w:r>
      <w:r w:rsidRP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  <w:fldChar w:fldCharType="end"/>
      </w:r>
    </w:p>
    <w:p w14:paraId="2E8ED556" w14:textId="77777777" w:rsidR="005F0903" w:rsidRPr="006E4704" w:rsidRDefault="007A73E5" w:rsidP="005F0903">
      <w:pPr>
        <w:pStyle w:val="1"/>
        <w:numPr>
          <w:ilvl w:val="0"/>
          <w:numId w:val="1"/>
        </w:numPr>
        <w:autoSpaceDN w:val="0"/>
        <w:rPr>
          <w:rFonts w:cs="Arial"/>
          <w:b/>
          <w:lang w:eastAsia="ja-JP"/>
        </w:rPr>
      </w:pPr>
      <w:r>
        <w:rPr>
          <w:rFonts w:cs="Arial"/>
          <w:noProof/>
        </w:rPr>
        <w:fldChar w:fldCharType="end"/>
      </w:r>
      <w:r w:rsidR="005F0903" w:rsidRPr="00717316">
        <w:rPr>
          <w:rFonts w:cs="Arial"/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512229"/>
      <w:bookmarkStart w:id="16" w:name="_Toc114545017"/>
      <w:bookmarkStart w:id="17" w:name="_Toc114566506"/>
      <w:bookmarkStart w:id="18" w:name="_Toc114575225"/>
      <w:bookmarkStart w:id="19" w:name="_Toc114595884"/>
      <w:bookmarkStart w:id="20" w:name="_Toc114650955"/>
      <w:bookmarkStart w:id="21" w:name="_Toc114719834"/>
      <w:bookmarkStart w:id="22" w:name="_Toc114720501"/>
      <w:bookmarkStart w:id="23" w:name="_Toc114767867"/>
      <w:bookmarkStart w:id="24" w:name="_Toc114768623"/>
      <w:bookmarkStart w:id="25" w:name="_Toc114769718"/>
      <w:bookmarkStart w:id="26" w:name="_Toc114852799"/>
      <w:bookmarkStart w:id="27" w:name="_Toc115427994"/>
      <w:bookmarkStart w:id="28" w:name="_Toc116028725"/>
      <w:bookmarkStart w:id="29" w:name="_Toc116301627"/>
      <w:bookmarkStart w:id="30" w:name="_Toc116481402"/>
      <w:bookmarkStart w:id="31" w:name="_Toc123924684"/>
      <w:bookmarkStart w:id="32" w:name="_Toc124164279"/>
      <w:bookmarkStart w:id="33" w:name="_Toc124262833"/>
      <w:bookmarkStart w:id="34" w:name="_Toc124264126"/>
      <w:bookmarkStart w:id="35" w:name="_Hlk116565148"/>
      <w:bookmarkStart w:id="36" w:name="_Hlk114649573"/>
      <w:bookmarkStart w:id="37" w:name="_Hlk107318485"/>
      <w:r w:rsidR="005F0903" w:rsidRPr="006E4704">
        <w:rPr>
          <w:rFonts w:cs="Arial"/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2E8ED557" w14:textId="77777777" w:rsidR="005F0903" w:rsidRPr="006E4704" w:rsidRDefault="005F0903" w:rsidP="005F090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6E4704">
        <w:rPr>
          <w:rFonts w:ascii="Arial" w:hAnsi="Arial" w:cs="Arial"/>
        </w:rPr>
        <w:t>This document lists all the essential changes needed to correct problems in the iwd-TTCN3-B2022-09_D22wk49 related to the title of this CR</w:t>
      </w:r>
      <w:r w:rsidRPr="006E4704">
        <w:rPr>
          <w:rFonts w:ascii="Arial" w:hAnsi="Arial" w:cs="Arial"/>
          <w:lang w:eastAsia="ja-JP"/>
        </w:rPr>
        <w:t xml:space="preserve">. </w:t>
      </w:r>
    </w:p>
    <w:p w14:paraId="2E8ED558" w14:textId="72CE9752" w:rsidR="005F0903" w:rsidRDefault="005F0903" w:rsidP="007046F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E4704">
        <w:rPr>
          <w:rFonts w:ascii="Arial" w:hAnsi="Arial" w:cs="Arial"/>
          <w:b/>
          <w:sz w:val="24"/>
          <w:lang w:eastAsia="ja-JP"/>
        </w:rPr>
        <w:t xml:space="preserve">Contact: </w:t>
      </w:r>
      <w:r w:rsidRPr="006E4704">
        <w:rPr>
          <w:rFonts w:ascii="Arial" w:hAnsi="Arial" w:cs="Arial"/>
          <w:b/>
          <w:sz w:val="24"/>
          <w:lang w:eastAsia="ja-JP"/>
        </w:rPr>
        <w:tab/>
      </w:r>
      <w:r w:rsidR="00D91DFA" w:rsidRPr="00E47023">
        <w:rPr>
          <w:rFonts w:cs="Arial"/>
          <w:sz w:val="24"/>
          <w:lang w:eastAsia="ja-JP"/>
        </w:rPr>
        <w:t>Kalahasti, Narendra</w:t>
      </w:r>
      <w:r w:rsidR="00D91DFA" w:rsidRPr="00E47023">
        <w:rPr>
          <w:rFonts w:cs="Arial"/>
          <w:sz w:val="24"/>
          <w:lang w:eastAsia="ja-JP"/>
        </w:rPr>
        <w:br/>
      </w:r>
      <w:r w:rsidR="00D91DFA" w:rsidRPr="00E47023">
        <w:rPr>
          <w:rFonts w:cs="Arial"/>
          <w:b/>
          <w:lang w:eastAsia="ja-JP"/>
        </w:rPr>
        <w:tab/>
      </w:r>
      <w:r w:rsidR="00D91DFA" w:rsidRPr="00E47023">
        <w:rPr>
          <w:rFonts w:cs="Arial"/>
          <w:lang w:eastAsia="ja-JP"/>
        </w:rPr>
        <w:t>Narendra.Kalahasti@anritsu.com</w:t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5"/>
    <w:bookmarkEnd w:id="36"/>
    <w:bookmarkEnd w:id="37"/>
    <w:p w14:paraId="2E8ED559" w14:textId="77777777" w:rsidR="007A73E5" w:rsidRDefault="007A73E5" w:rsidP="007A73E5">
      <w:pPr>
        <w:rPr>
          <w:b/>
          <w:sz w:val="24"/>
          <w:lang w:eastAsia="ja-JP"/>
        </w:rPr>
      </w:pPr>
    </w:p>
    <w:p w14:paraId="2E8ED55A" w14:textId="77777777" w:rsidR="007A73E5" w:rsidRDefault="007A73E5" w:rsidP="004717EA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8" w:name="_Toc122434488"/>
      <w:bookmarkStart w:id="39" w:name="_Toc295288959"/>
      <w:bookmarkStart w:id="40" w:name="_Toc124264127"/>
      <w:r w:rsidRPr="00854C55">
        <w:rPr>
          <w:b/>
        </w:rPr>
        <w:t>Corrections required</w:t>
      </w:r>
      <w:bookmarkEnd w:id="38"/>
      <w:bookmarkEnd w:id="39"/>
      <w:bookmarkEnd w:id="40"/>
    </w:p>
    <w:p w14:paraId="2E8ED55B" w14:textId="16AE55AE" w:rsidR="005D27CA" w:rsidRDefault="00B93F7F" w:rsidP="00C25795">
      <w:pPr>
        <w:pStyle w:val="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r>
        <w:rPr>
          <w:rFonts w:cs="Arial"/>
          <w:b/>
          <w:color w:val="000000"/>
          <w:lang w:eastAsia="en-GB"/>
        </w:rPr>
        <w:t>Change 1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2E8ED55E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D55C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D55D" w14:textId="24D3C532" w:rsidR="005D27CA" w:rsidRPr="00CC39F9" w:rsidRDefault="000C1A04" w:rsidP="005D27CA">
            <w:pPr>
              <w:rPr>
                <w:rFonts w:ascii="Arial" w:hAnsi="Arial" w:cs="Arial"/>
                <w:lang w:eastAsia="en-GB"/>
              </w:rPr>
            </w:pPr>
            <w:r w:rsidRPr="000C1A04">
              <w:rPr>
                <w:rFonts w:ascii="Arial" w:hAnsi="Arial" w:cs="Arial"/>
                <w:lang w:eastAsia="en-GB"/>
              </w:rPr>
              <w:t>fl_TC_9_1_9_5_Body</w:t>
            </w:r>
          </w:p>
        </w:tc>
      </w:tr>
      <w:tr w:rsidR="00FA485A" w14:paraId="2E8ED561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D55F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CB5A" w14:textId="77777777" w:rsidR="00387158" w:rsidRPr="003407C7" w:rsidRDefault="001861AD" w:rsidP="00972ED8">
            <w:pPr>
              <w:pStyle w:val="CRCoverPage"/>
              <w:spacing w:after="0"/>
              <w:rPr>
                <w:rFonts w:cs="Arial"/>
                <w:sz w:val="18"/>
                <w:szCs w:val="18"/>
                <w:lang w:val="en-IN" w:eastAsia="en-GB"/>
              </w:rPr>
            </w:pPr>
            <w:r w:rsidRPr="003407C7">
              <w:rPr>
                <w:iCs/>
                <w:noProof/>
              </w:rPr>
              <w:t xml:space="preserve">As per prose At step 10 registration accepts inludes only </w:t>
            </w:r>
            <w:r w:rsidRPr="003407C7">
              <w:rPr>
                <w:rFonts w:cs="Arial"/>
                <w:sz w:val="18"/>
                <w:szCs w:val="18"/>
                <w:lang w:val="en-IN" w:eastAsia="en-GB"/>
              </w:rPr>
              <w:t>UE radio capability ID deletion indication</w:t>
            </w:r>
          </w:p>
          <w:p w14:paraId="2E8ED560" w14:textId="79658528" w:rsidR="003407C7" w:rsidRPr="009B0B50" w:rsidRDefault="003407C7" w:rsidP="00972ED8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3407C7">
              <w:rPr>
                <w:lang w:val="en-US"/>
              </w:rPr>
              <w:t xml:space="preserve">#associated </w:t>
            </w:r>
            <w:proofErr w:type="spellStart"/>
            <w:r w:rsidRPr="003407C7">
              <w:rPr>
                <w:lang w:val="en-US"/>
              </w:rPr>
              <w:t>proseCR</w:t>
            </w:r>
            <w:proofErr w:type="spellEnd"/>
            <w:r w:rsidRPr="003407C7">
              <w:rPr>
                <w:lang w:val="en-US"/>
              </w:rPr>
              <w:t xml:space="preserve"> raised in RAN5#99</w:t>
            </w:r>
          </w:p>
        </w:tc>
      </w:tr>
      <w:tr w:rsidR="00FA485A" w14:paraId="2E8ED564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D562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D563" w14:textId="5B3B63B0" w:rsidR="006F0D88" w:rsidRPr="00451E52" w:rsidRDefault="000C1A04" w:rsidP="00972ED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Set omit for </w:t>
            </w:r>
            <w:r>
              <w:rPr>
                <w:rFonts w:cs="Arial"/>
                <w:sz w:val="18"/>
                <w:szCs w:val="18"/>
                <w:lang w:val="en-IN" w:eastAsia="en-GB"/>
              </w:rPr>
              <w:t>UE radio capability ID at step 10</w:t>
            </w:r>
          </w:p>
        </w:tc>
      </w:tr>
      <w:tr w:rsidR="00FA485A" w14:paraId="2E8ED567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D565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D566" w14:textId="02F1193A" w:rsidR="00FA485A" w:rsidRPr="00CC39F9" w:rsidRDefault="000C1A04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0C1A04">
              <w:rPr>
                <w:rFonts w:ascii="Arial" w:hAnsi="Arial" w:cs="Arial"/>
                <w:lang w:eastAsia="en-GB"/>
              </w:rPr>
              <w:t>RACS_NR5GC.ttcn</w:t>
            </w:r>
          </w:p>
        </w:tc>
      </w:tr>
      <w:tr w:rsidR="00220349" w14:paraId="2E8ED56A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D568" w14:textId="77777777"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D569" w14:textId="59441744" w:rsidR="00220349" w:rsidRDefault="00F124D9" w:rsidP="00220349">
            <w:pPr>
              <w:rPr>
                <w:rFonts w:ascii="Arial" w:hAnsi="Arial"/>
                <w:highlight w:val="cyan"/>
                <w:lang w:eastAsia="zh-CN"/>
              </w:rPr>
            </w:pPr>
            <w:r w:rsidRPr="00561B08">
              <w:rPr>
                <w:rFonts w:ascii="Arial" w:hAnsi="Arial"/>
                <w:highlight w:val="cyan"/>
              </w:rPr>
              <w:t>Accepted conditional to prose CR agreement at RAN5#</w:t>
            </w:r>
            <w:r>
              <w:rPr>
                <w:rFonts w:ascii="Arial" w:hAnsi="Arial"/>
                <w:highlight w:val="cyan"/>
              </w:rPr>
              <w:t>99</w:t>
            </w:r>
            <w:r>
              <w:rPr>
                <w:rFonts w:ascii="Arial" w:hAnsi="Arial" w:hint="eastAsia"/>
                <w:highlight w:val="cyan"/>
                <w:lang w:eastAsia="zh-CN"/>
              </w:rPr>
              <w:t>.</w:t>
            </w:r>
          </w:p>
        </w:tc>
      </w:tr>
    </w:tbl>
    <w:p w14:paraId="2E8ED56B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495416B1" w14:textId="77777777" w:rsidR="002F1DA9" w:rsidRDefault="002F1DA9" w:rsidP="005D27CA">
      <w:pPr>
        <w:spacing w:after="0"/>
        <w:rPr>
          <w:rFonts w:ascii="Arial" w:hAnsi="Arial"/>
          <w:b/>
          <w:lang w:eastAsia="en-GB"/>
        </w:rPr>
      </w:pPr>
    </w:p>
    <w:p w14:paraId="64AF1C8C" w14:textId="77777777" w:rsidR="002F1DA9" w:rsidRDefault="002F1DA9" w:rsidP="005D27CA">
      <w:pPr>
        <w:spacing w:after="0"/>
        <w:rPr>
          <w:rFonts w:ascii="Arial" w:hAnsi="Arial"/>
          <w:b/>
          <w:lang w:eastAsia="en-GB"/>
        </w:rPr>
      </w:pPr>
    </w:p>
    <w:p w14:paraId="2E8ED56C" w14:textId="39F770CC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2E8ED5A6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0FF3" w14:textId="77777777" w:rsid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7B650BD" w14:textId="3CA93E6F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function fl_TC_9_1_9_5_Body() runs on NR5GC_PTC</w:t>
            </w:r>
          </w:p>
          <w:p w14:paraId="1844286C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9CF6ED6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:= f_NR5GC_MapNASCell(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ngc_CellA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NG_AllCellsOnSamePLMN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5DBB2AC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v_NGC_NASCellB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:= f_NR5GC_MapNASCell(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ngc_CellB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NG_AllCellsOnSamePLMN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86273C3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GMM_MobilityInfo_Type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3FFBC4F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4E7EC94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NG_NAS_DL_Message_Type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v_MsgToSend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06BC75B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NG_MobileIdentity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v_GUTIToSend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1CB9C84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NG_NAS_GutiParameters_Type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v_GutiParams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B403F1B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NAS_PlmnId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v_PLMN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AC1CFC3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TrackingAreaCode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v_TAC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84C6DB0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NG_TrackingAreaIdList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v_TAIList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718F0E6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86BF6DD" w14:textId="7CEF708D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30EA38AE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10"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48D2E20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REGISTRATION ACCEPT message including UE radio capability ID deletion indication.</w:t>
            </w:r>
          </w:p>
          <w:p w14:paraId="572F3CF8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v_TAC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f_NR_CellInfo_GetTAC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v_NGC_NASCellB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);                         //@sic R5s211655 sic@</w:t>
            </w:r>
          </w:p>
          <w:p w14:paraId="4A42CA8A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v_TAIList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cs_NG_TAIListNonConsecutive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v_PLMN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, {bit2oct(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v_TAC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)});     //@sic R5s211655 sic@</w:t>
            </w:r>
          </w:p>
          <w:p w14:paraId="7F60DECE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v_MsgToSend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f_Get_NG_RegistrationAcceptMsg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(Mobility,</w:t>
            </w:r>
          </w:p>
          <w:p w14:paraId="42507A66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47474BF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v_GUTIToSend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2AF8720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v_TAIList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2DF91E5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omit,</w:t>
            </w:r>
          </w:p>
          <w:p w14:paraId="15ECCBAC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-, -, -, -, -,</w:t>
            </w:r>
          </w:p>
          <w:p w14:paraId="384E31EB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-, -, -, -, -,</w:t>
            </w:r>
          </w:p>
          <w:p w14:paraId="2ADDD333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-, -, -, -, -,</w:t>
            </w:r>
          </w:p>
          <w:p w14:paraId="1AFC024D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-, -, -, -, -,</w:t>
            </w:r>
          </w:p>
          <w:p w14:paraId="50F11558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-, -, -, -, -,</w:t>
            </w:r>
          </w:p>
          <w:p w14:paraId="4BCCB4D9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-, -, -, -, -, -, -,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cs_UERadioCapIdDeletion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('E'H)</w:t>
            </w:r>
          </w:p>
          <w:p w14:paraId="0742C78C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);</w:t>
            </w:r>
          </w:p>
          <w:p w14:paraId="27EDE9C0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cas_NR_SRB_NasPdu_REQ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v_NGC_NASCellB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, tsc_NR_RbId_SRB1, -,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cs_NG_NAS_Request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v_MsgToSend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6D2D44D0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E5DB2E4" w14:textId="1023CCBF" w:rsid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3073817F" w14:textId="24B6A82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NR5GC_Registration_Complete(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v_NGC_NASCellB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, tsc_NR_RbId_SRB1);    //@sic R5s211655 sic@</w:t>
            </w:r>
          </w:p>
          <w:p w14:paraId="5A3BA08E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C8B4300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15"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596218E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v_NGC_NASCellB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); //@sic R5-216279 sic@</w:t>
            </w:r>
          </w:p>
          <w:p w14:paraId="2B921429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5EA89D2" w14:textId="1E1C3EFD" w:rsidR="004C5377" w:rsidRPr="004C5377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} //End of fl_TC_9_1_9_5_Body</w:t>
            </w:r>
          </w:p>
          <w:p w14:paraId="2E8ED5A5" w14:textId="16432035" w:rsidR="00C72ED8" w:rsidRPr="00053BB5" w:rsidRDefault="00C72ED8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2E8ED5A7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2E8ED5A8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2E8ED5E2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46FB" w14:textId="77777777" w:rsidR="00F235AA" w:rsidRPr="00F235AA" w:rsidRDefault="003041CF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FD0227" w:rsidRPr="00FD022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="00F235AA" w:rsidRPr="00F235AA">
              <w:rPr>
                <w:rFonts w:ascii="Courier New" w:hAnsi="Courier New" w:cs="Courier New"/>
                <w:color w:val="000000"/>
                <w:lang w:eastAsia="de-DE"/>
              </w:rPr>
              <w:t>function fl_TC_9_1_9_5_Body() runs on NR5GC_PTC</w:t>
            </w:r>
          </w:p>
          <w:p w14:paraId="3D8FE9F8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550FA051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:= f_NR5GC_MapNASCell(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ngc_CellA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NG_AllCellsOnSamePLMN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386195E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v_NGC_NASCellB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:= f_NR5GC_MapNASCell(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ngc_CellB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NG_AllCellsOnSamePLMN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A881219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GMM_MobilityInfo_Type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12B38F4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234A362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NG_NAS_DL_Message_Type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v_MsgToSend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86CD007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NG_MobileIdentity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v_GUTIToSend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17565D3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NG_NAS_GutiParameters_Type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v_GutiParams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FD01BDB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NAS_PlmnId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v_PLMN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DC96FFB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TrackingAreaCode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v_TAC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3D9DEB5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NG_TrackingAreaIdList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v_TAIList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8417629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25EC368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387B55AF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E92D970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10"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2AC86BD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REGISTRATION ACCEPT message including UE radio capability ID deletion indication.</w:t>
            </w:r>
          </w:p>
          <w:p w14:paraId="7FB9CD9C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v_TAC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f_NR_CellInfo_GetTAC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v_NGC_NASCellB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);                         //@sic R5s211655 sic@</w:t>
            </w:r>
          </w:p>
          <w:p w14:paraId="1611C86B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v_TAIList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cs_NG_TAIListNonConsecutive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v_PLMN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, {bit2oct(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v_TAC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)});     //@sic R5s211655 sic@</w:t>
            </w:r>
          </w:p>
          <w:p w14:paraId="43427654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v_MsgToSend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f_Get_NG_RegistrationAcceptMsg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(Mobility,</w:t>
            </w:r>
          </w:p>
          <w:p w14:paraId="67C25CF7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6755184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v_GUTIToSend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DC4EA00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v_TAIList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651F2EC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omit,</w:t>
            </w:r>
          </w:p>
          <w:p w14:paraId="10E0F106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-, -, -, -, -,</w:t>
            </w:r>
          </w:p>
          <w:p w14:paraId="208B29E1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-, -, -, -, -,</w:t>
            </w:r>
          </w:p>
          <w:p w14:paraId="15D26725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-, -, -, -, -,</w:t>
            </w:r>
          </w:p>
          <w:p w14:paraId="43CBB814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-, -, -, -, -,</w:t>
            </w:r>
          </w:p>
          <w:p w14:paraId="7961B599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-, -, -, -, -,</w:t>
            </w:r>
          </w:p>
          <w:p w14:paraId="3480A2B9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-, -, -, -, -, -, -,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cs_UERadioCapIdDeletion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('E'H)</w:t>
            </w:r>
          </w:p>
          <w:p w14:paraId="45EF5BAA" w14:textId="3CE2D9D6" w:rsid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);</w:t>
            </w:r>
          </w:p>
          <w:p w14:paraId="65CBCD78" w14:textId="21E41BF4" w:rsidR="00DA64F4" w:rsidRPr="00F235AA" w:rsidRDefault="00CA17E8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A17E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v_MsgToSend.registration_Accept.ueRadioCapabilityId</w:t>
            </w:r>
            <w:proofErr w:type="spellEnd"/>
            <w:r w:rsidRPr="00CA17E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omit;</w:t>
            </w:r>
          </w:p>
          <w:p w14:paraId="0A9C550A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cas_NR_SRB_NasPdu_REQ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v_NGC_NASCellB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, tsc_NR_RbId_SRB1, -,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cs_NG_NAS_Request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v_MsgToSend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2A7710AA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D9416D1" w14:textId="345B9F06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353C4A96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15"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5061D4E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v_NGC_NASCellB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); //@sic R5-216279 sic@</w:t>
            </w:r>
          </w:p>
          <w:p w14:paraId="369F17BF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</w:p>
          <w:p w14:paraId="105ECF22" w14:textId="77777777" w:rsidR="00F235AA" w:rsidRPr="004C5377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} //End of fl_TC_9_1_9_5_Body</w:t>
            </w:r>
          </w:p>
          <w:p w14:paraId="2E8ED5E1" w14:textId="203D0F8A" w:rsidR="001E3D37" w:rsidRPr="00DA356D" w:rsidRDefault="001E3D37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24CB7919" w14:textId="77777777" w:rsidR="00B93F7F" w:rsidRDefault="00B93F7F" w:rsidP="00801360">
      <w:pPr>
        <w:pStyle w:val="CRCoverPage"/>
        <w:rPr>
          <w:lang w:eastAsia="zh-CN"/>
        </w:rPr>
      </w:pPr>
    </w:p>
    <w:sectPr w:rsidR="00B93F7F" w:rsidSect="00B76E16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558AAA" w14:textId="77777777" w:rsidR="007F2634" w:rsidRDefault="007F2634">
      <w:r>
        <w:separator/>
      </w:r>
    </w:p>
  </w:endnote>
  <w:endnote w:type="continuationSeparator" w:id="0">
    <w:p w14:paraId="01E67D5B" w14:textId="77777777" w:rsidR="007F2634" w:rsidRDefault="007F2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065EEF" w14:textId="77777777" w:rsidR="007F2634" w:rsidRDefault="007F2634">
      <w:r>
        <w:separator/>
      </w:r>
    </w:p>
  </w:footnote>
  <w:footnote w:type="continuationSeparator" w:id="0">
    <w:p w14:paraId="5E397E25" w14:textId="77777777" w:rsidR="007F2634" w:rsidRDefault="007F26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8" w14:textId="77777777" w:rsidR="0084166B" w:rsidRDefault="008416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E8ED5EE" wp14:editId="2E8ED5E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2391567"/>
                          </w:sdtPr>
                          <w:sdtEndPr>
                            <w:rPr>
                              <w:rStyle w:val="a0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A" w14:textId="77777777" w:rsidR="0084166B" w:rsidRPr="00A11327" w:rsidRDefault="0084166B" w:rsidP="005D614C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EE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239156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A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9" w14:textId="77777777" w:rsidR="0084166B" w:rsidRDefault="0084166B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E8ED5F0" wp14:editId="2E8ED5F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a0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B" w14:textId="77777777" w:rsidR="0084166B" w:rsidRPr="00A11327" w:rsidRDefault="0084166B" w:rsidP="005D614C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B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A" w14:textId="77777777" w:rsidR="0084166B" w:rsidRDefault="0084166B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E8ED5F2" wp14:editId="2E8ED5F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028289363"/>
                          </w:sdtPr>
                          <w:sdtEndPr>
                            <w:rPr>
                              <w:rStyle w:val="a0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C" w14:textId="77777777" w:rsidR="0084166B" w:rsidRPr="00A11327" w:rsidRDefault="0084166B" w:rsidP="005D614C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02828936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C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B" w14:textId="77777777" w:rsidR="0084166B" w:rsidRDefault="0084166B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E8ED5F4" wp14:editId="2E8ED5F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62670888"/>
                          </w:sdtPr>
                          <w:sdtEndPr>
                            <w:rPr>
                              <w:rStyle w:val="a0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D" w14:textId="77777777" w:rsidR="0084166B" w:rsidRPr="00A11327" w:rsidRDefault="0084166B" w:rsidP="005D614C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4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6267088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D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C" w14:textId="77777777" w:rsidR="0084166B" w:rsidRDefault="0084166B">
    <w:pPr>
      <w:pStyle w:val="a4"/>
      <w:tabs>
        <w:tab w:val="right" w:pos="9639"/>
      </w:tabs>
    </w:pPr>
    <w:r>
      <w:tab/>
    </w: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E8ED5F6" wp14:editId="2E8ED5F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12696523"/>
                          </w:sdtPr>
                          <w:sdtEndPr>
                            <w:rPr>
                              <w:rStyle w:val="a0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E" w14:textId="77777777" w:rsidR="0084166B" w:rsidRPr="00A11327" w:rsidRDefault="0084166B" w:rsidP="005D614C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6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1269652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E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D" w14:textId="77777777" w:rsidR="0084166B" w:rsidRDefault="0084166B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8ED5F8" wp14:editId="2E8ED5F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119403577"/>
                          </w:sdtPr>
                          <w:sdtEndPr>
                            <w:rPr>
                              <w:rStyle w:val="a0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F" w14:textId="77777777" w:rsidR="0084166B" w:rsidRPr="00A11327" w:rsidRDefault="0084166B" w:rsidP="005D614C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8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11940357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F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22332"/>
    <w:multiLevelType w:val="hybridMultilevel"/>
    <w:tmpl w:val="7DEAE25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EB702A1"/>
    <w:multiLevelType w:val="hybridMultilevel"/>
    <w:tmpl w:val="C304F142"/>
    <w:lvl w:ilvl="0" w:tplc="40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2419AB"/>
    <w:multiLevelType w:val="hybridMultilevel"/>
    <w:tmpl w:val="D6308FE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2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9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E40E3A"/>
    <w:multiLevelType w:val="hybridMultilevel"/>
    <w:tmpl w:val="72ACC9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197B38"/>
    <w:multiLevelType w:val="hybridMultilevel"/>
    <w:tmpl w:val="AC641A9C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60EB7241"/>
    <w:multiLevelType w:val="hybridMultilevel"/>
    <w:tmpl w:val="1DCEC7BC"/>
    <w:lvl w:ilvl="0" w:tplc="40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30" w15:restartNumberingAfterBreak="0">
    <w:nsid w:val="72601D6C"/>
    <w:multiLevelType w:val="hybridMultilevel"/>
    <w:tmpl w:val="C35AC9D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28241E3"/>
    <w:multiLevelType w:val="hybridMultilevel"/>
    <w:tmpl w:val="A454C86C"/>
    <w:lvl w:ilvl="0" w:tplc="40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243888"/>
    <w:multiLevelType w:val="hybridMultilevel"/>
    <w:tmpl w:val="508C7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7B0F1B"/>
    <w:multiLevelType w:val="hybridMultilevel"/>
    <w:tmpl w:val="618817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0546993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7414304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6603990">
    <w:abstractNumId w:val="8"/>
  </w:num>
  <w:num w:numId="4" w16cid:durableId="2088378527">
    <w:abstractNumId w:val="17"/>
  </w:num>
  <w:num w:numId="5" w16cid:durableId="2037349397">
    <w:abstractNumId w:val="12"/>
  </w:num>
  <w:num w:numId="6" w16cid:durableId="663971015">
    <w:abstractNumId w:val="18"/>
  </w:num>
  <w:num w:numId="7" w16cid:durableId="1954556731">
    <w:abstractNumId w:val="29"/>
  </w:num>
  <w:num w:numId="8" w16cid:durableId="1988392054">
    <w:abstractNumId w:val="7"/>
  </w:num>
  <w:num w:numId="9" w16cid:durableId="2021736483">
    <w:abstractNumId w:val="16"/>
  </w:num>
  <w:num w:numId="10" w16cid:durableId="479611874">
    <w:abstractNumId w:val="35"/>
  </w:num>
  <w:num w:numId="11" w16cid:durableId="320742571">
    <w:abstractNumId w:val="13"/>
  </w:num>
  <w:num w:numId="12" w16cid:durableId="409473776">
    <w:abstractNumId w:val="19"/>
  </w:num>
  <w:num w:numId="13" w16cid:durableId="21829365">
    <w:abstractNumId w:val="3"/>
  </w:num>
  <w:num w:numId="14" w16cid:durableId="811218290">
    <w:abstractNumId w:val="15"/>
  </w:num>
  <w:num w:numId="15" w16cid:durableId="1043335989">
    <w:abstractNumId w:val="1"/>
  </w:num>
  <w:num w:numId="16" w16cid:durableId="1212305395">
    <w:abstractNumId w:val="2"/>
  </w:num>
  <w:num w:numId="17" w16cid:durableId="265582891">
    <w:abstractNumId w:val="6"/>
  </w:num>
  <w:num w:numId="18" w16cid:durableId="1686906282">
    <w:abstractNumId w:val="20"/>
  </w:num>
  <w:num w:numId="19" w16cid:durableId="959452049">
    <w:abstractNumId w:val="34"/>
  </w:num>
  <w:num w:numId="20" w16cid:durableId="2082873196">
    <w:abstractNumId w:val="28"/>
  </w:num>
  <w:num w:numId="21" w16cid:durableId="873272268">
    <w:abstractNumId w:val="11"/>
  </w:num>
  <w:num w:numId="22" w16cid:durableId="458884617">
    <w:abstractNumId w:val="22"/>
  </w:num>
  <w:num w:numId="23" w16cid:durableId="68114274">
    <w:abstractNumId w:val="27"/>
  </w:num>
  <w:num w:numId="24" w16cid:durableId="1466852022">
    <w:abstractNumId w:val="14"/>
  </w:num>
  <w:num w:numId="25" w16cid:durableId="701712808">
    <w:abstractNumId w:val="24"/>
  </w:num>
  <w:num w:numId="26" w16cid:durableId="1288970399">
    <w:abstractNumId w:val="4"/>
  </w:num>
  <w:num w:numId="27" w16cid:durableId="783309216">
    <w:abstractNumId w:val="5"/>
  </w:num>
  <w:num w:numId="28" w16cid:durableId="1798985108">
    <w:abstractNumId w:val="21"/>
  </w:num>
  <w:num w:numId="29" w16cid:durableId="1908224470">
    <w:abstractNumId w:val="23"/>
  </w:num>
  <w:num w:numId="30" w16cid:durableId="1609192639">
    <w:abstractNumId w:val="25"/>
  </w:num>
  <w:num w:numId="31" w16cid:durableId="977492678">
    <w:abstractNumId w:val="30"/>
  </w:num>
  <w:num w:numId="32" w16cid:durableId="181556969">
    <w:abstractNumId w:val="10"/>
  </w:num>
  <w:num w:numId="33" w16cid:durableId="1824664819">
    <w:abstractNumId w:val="32"/>
  </w:num>
  <w:num w:numId="34" w16cid:durableId="1904632667">
    <w:abstractNumId w:val="9"/>
  </w:num>
  <w:num w:numId="35" w16cid:durableId="434131990">
    <w:abstractNumId w:val="26"/>
  </w:num>
  <w:num w:numId="36" w16cid:durableId="1869760644">
    <w:abstractNumId w:val="33"/>
  </w:num>
  <w:num w:numId="37" w16cid:durableId="882250337">
    <w:abstractNumId w:val="0"/>
  </w:num>
  <w:num w:numId="38" w16cid:durableId="43629345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2594C"/>
    <w:rsid w:val="0003629C"/>
    <w:rsid w:val="00036FE7"/>
    <w:rsid w:val="00037F9E"/>
    <w:rsid w:val="00053BB5"/>
    <w:rsid w:val="00054E62"/>
    <w:rsid w:val="00057DBD"/>
    <w:rsid w:val="000614B3"/>
    <w:rsid w:val="0006562C"/>
    <w:rsid w:val="000749BF"/>
    <w:rsid w:val="00093F34"/>
    <w:rsid w:val="0009581D"/>
    <w:rsid w:val="00096F61"/>
    <w:rsid w:val="000A1C38"/>
    <w:rsid w:val="000A30FB"/>
    <w:rsid w:val="000A4903"/>
    <w:rsid w:val="000A4AB6"/>
    <w:rsid w:val="000A55CC"/>
    <w:rsid w:val="000A6394"/>
    <w:rsid w:val="000B52C7"/>
    <w:rsid w:val="000B70AF"/>
    <w:rsid w:val="000B7FED"/>
    <w:rsid w:val="000C038A"/>
    <w:rsid w:val="000C104F"/>
    <w:rsid w:val="000C1A04"/>
    <w:rsid w:val="000C6598"/>
    <w:rsid w:val="000D40AB"/>
    <w:rsid w:val="000E1C64"/>
    <w:rsid w:val="000F119F"/>
    <w:rsid w:val="000F34D6"/>
    <w:rsid w:val="001109AC"/>
    <w:rsid w:val="00112785"/>
    <w:rsid w:val="0011415B"/>
    <w:rsid w:val="001209DE"/>
    <w:rsid w:val="0012136E"/>
    <w:rsid w:val="00126237"/>
    <w:rsid w:val="001302CE"/>
    <w:rsid w:val="00132B61"/>
    <w:rsid w:val="00134670"/>
    <w:rsid w:val="001373AB"/>
    <w:rsid w:val="00145620"/>
    <w:rsid w:val="00145D43"/>
    <w:rsid w:val="00146DCF"/>
    <w:rsid w:val="00164CFC"/>
    <w:rsid w:val="00173835"/>
    <w:rsid w:val="00181CAC"/>
    <w:rsid w:val="001861AD"/>
    <w:rsid w:val="00187DD5"/>
    <w:rsid w:val="001901A2"/>
    <w:rsid w:val="00192C46"/>
    <w:rsid w:val="001A08B3"/>
    <w:rsid w:val="001A0D31"/>
    <w:rsid w:val="001A709A"/>
    <w:rsid w:val="001A7B60"/>
    <w:rsid w:val="001B52F0"/>
    <w:rsid w:val="001B5A9D"/>
    <w:rsid w:val="001B7A65"/>
    <w:rsid w:val="001C5C2A"/>
    <w:rsid w:val="001C7601"/>
    <w:rsid w:val="001D1C4C"/>
    <w:rsid w:val="001D3F35"/>
    <w:rsid w:val="001D5F19"/>
    <w:rsid w:val="001E3D37"/>
    <w:rsid w:val="001E41F3"/>
    <w:rsid w:val="001F1817"/>
    <w:rsid w:val="001F26B2"/>
    <w:rsid w:val="001F406A"/>
    <w:rsid w:val="002040A1"/>
    <w:rsid w:val="00220349"/>
    <w:rsid w:val="00221C5A"/>
    <w:rsid w:val="00241A66"/>
    <w:rsid w:val="00241D3B"/>
    <w:rsid w:val="00245CA4"/>
    <w:rsid w:val="002564C6"/>
    <w:rsid w:val="0026004D"/>
    <w:rsid w:val="00263668"/>
    <w:rsid w:val="002640DD"/>
    <w:rsid w:val="00275D12"/>
    <w:rsid w:val="00284FEB"/>
    <w:rsid w:val="002860C4"/>
    <w:rsid w:val="002901A3"/>
    <w:rsid w:val="00297B15"/>
    <w:rsid w:val="002A4DCB"/>
    <w:rsid w:val="002B14D3"/>
    <w:rsid w:val="002B5741"/>
    <w:rsid w:val="002C7E01"/>
    <w:rsid w:val="002E008A"/>
    <w:rsid w:val="002F1DA9"/>
    <w:rsid w:val="002F45F1"/>
    <w:rsid w:val="002F7D40"/>
    <w:rsid w:val="0030142E"/>
    <w:rsid w:val="003041CF"/>
    <w:rsid w:val="00305409"/>
    <w:rsid w:val="00310217"/>
    <w:rsid w:val="0031061D"/>
    <w:rsid w:val="003216F1"/>
    <w:rsid w:val="00322D46"/>
    <w:rsid w:val="0033294A"/>
    <w:rsid w:val="003407C7"/>
    <w:rsid w:val="00341F6F"/>
    <w:rsid w:val="00342D98"/>
    <w:rsid w:val="00343CD7"/>
    <w:rsid w:val="00345383"/>
    <w:rsid w:val="00346D77"/>
    <w:rsid w:val="003513BA"/>
    <w:rsid w:val="00355425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158"/>
    <w:rsid w:val="00387792"/>
    <w:rsid w:val="003904E3"/>
    <w:rsid w:val="003926A3"/>
    <w:rsid w:val="00392CBA"/>
    <w:rsid w:val="00393BCA"/>
    <w:rsid w:val="00396226"/>
    <w:rsid w:val="003C2766"/>
    <w:rsid w:val="003C4A17"/>
    <w:rsid w:val="003D1466"/>
    <w:rsid w:val="003E1A36"/>
    <w:rsid w:val="003E51C2"/>
    <w:rsid w:val="003F09A0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40D0A"/>
    <w:rsid w:val="0044346C"/>
    <w:rsid w:val="00446488"/>
    <w:rsid w:val="00450D86"/>
    <w:rsid w:val="00451E52"/>
    <w:rsid w:val="00460215"/>
    <w:rsid w:val="00460C04"/>
    <w:rsid w:val="00461008"/>
    <w:rsid w:val="00461F12"/>
    <w:rsid w:val="004635E5"/>
    <w:rsid w:val="004717EA"/>
    <w:rsid w:val="00482B43"/>
    <w:rsid w:val="0049413C"/>
    <w:rsid w:val="00495060"/>
    <w:rsid w:val="004976F0"/>
    <w:rsid w:val="004A2AED"/>
    <w:rsid w:val="004B01A5"/>
    <w:rsid w:val="004B2C2D"/>
    <w:rsid w:val="004B526E"/>
    <w:rsid w:val="004B75B7"/>
    <w:rsid w:val="004C5377"/>
    <w:rsid w:val="004D455F"/>
    <w:rsid w:val="004D5164"/>
    <w:rsid w:val="004F661B"/>
    <w:rsid w:val="005045C7"/>
    <w:rsid w:val="005105E0"/>
    <w:rsid w:val="0051196A"/>
    <w:rsid w:val="005135A1"/>
    <w:rsid w:val="0051580D"/>
    <w:rsid w:val="005174CD"/>
    <w:rsid w:val="00525828"/>
    <w:rsid w:val="005279F5"/>
    <w:rsid w:val="0053156E"/>
    <w:rsid w:val="00532891"/>
    <w:rsid w:val="00535051"/>
    <w:rsid w:val="00547111"/>
    <w:rsid w:val="00550D59"/>
    <w:rsid w:val="00556F11"/>
    <w:rsid w:val="00564EDF"/>
    <w:rsid w:val="0056673A"/>
    <w:rsid w:val="00566F6F"/>
    <w:rsid w:val="0058240F"/>
    <w:rsid w:val="00587F6A"/>
    <w:rsid w:val="00592D74"/>
    <w:rsid w:val="00596753"/>
    <w:rsid w:val="005B36B7"/>
    <w:rsid w:val="005B4127"/>
    <w:rsid w:val="005C517B"/>
    <w:rsid w:val="005D27CA"/>
    <w:rsid w:val="005D614C"/>
    <w:rsid w:val="005E18C6"/>
    <w:rsid w:val="005E2C44"/>
    <w:rsid w:val="005E42FB"/>
    <w:rsid w:val="005F0903"/>
    <w:rsid w:val="005F12D6"/>
    <w:rsid w:val="005F391D"/>
    <w:rsid w:val="005F740E"/>
    <w:rsid w:val="006006A5"/>
    <w:rsid w:val="006006C1"/>
    <w:rsid w:val="00610C5B"/>
    <w:rsid w:val="00613D6B"/>
    <w:rsid w:val="00614BCF"/>
    <w:rsid w:val="00617D68"/>
    <w:rsid w:val="00620F69"/>
    <w:rsid w:val="00621188"/>
    <w:rsid w:val="00623024"/>
    <w:rsid w:val="006257ED"/>
    <w:rsid w:val="00625935"/>
    <w:rsid w:val="006316B2"/>
    <w:rsid w:val="00642CCB"/>
    <w:rsid w:val="00644586"/>
    <w:rsid w:val="00645C84"/>
    <w:rsid w:val="00652A36"/>
    <w:rsid w:val="0065364E"/>
    <w:rsid w:val="006537B5"/>
    <w:rsid w:val="00661E2C"/>
    <w:rsid w:val="006624F5"/>
    <w:rsid w:val="00667016"/>
    <w:rsid w:val="00674D13"/>
    <w:rsid w:val="0068444E"/>
    <w:rsid w:val="0069262E"/>
    <w:rsid w:val="00695808"/>
    <w:rsid w:val="006A5853"/>
    <w:rsid w:val="006A6982"/>
    <w:rsid w:val="006A7001"/>
    <w:rsid w:val="006A737E"/>
    <w:rsid w:val="006B46FB"/>
    <w:rsid w:val="006B7B2F"/>
    <w:rsid w:val="006D0191"/>
    <w:rsid w:val="006D1802"/>
    <w:rsid w:val="006D5020"/>
    <w:rsid w:val="006E21FB"/>
    <w:rsid w:val="006E4465"/>
    <w:rsid w:val="006E5627"/>
    <w:rsid w:val="006E7773"/>
    <w:rsid w:val="006F0D88"/>
    <w:rsid w:val="006F6B99"/>
    <w:rsid w:val="006F7B09"/>
    <w:rsid w:val="00702031"/>
    <w:rsid w:val="007046F0"/>
    <w:rsid w:val="00704829"/>
    <w:rsid w:val="007074D8"/>
    <w:rsid w:val="007101FB"/>
    <w:rsid w:val="007206B7"/>
    <w:rsid w:val="0072522A"/>
    <w:rsid w:val="0073208D"/>
    <w:rsid w:val="0073742E"/>
    <w:rsid w:val="0073773F"/>
    <w:rsid w:val="00743D60"/>
    <w:rsid w:val="00755C92"/>
    <w:rsid w:val="00757478"/>
    <w:rsid w:val="00762213"/>
    <w:rsid w:val="00763BA2"/>
    <w:rsid w:val="007656FE"/>
    <w:rsid w:val="007658A5"/>
    <w:rsid w:val="007717AB"/>
    <w:rsid w:val="0077683C"/>
    <w:rsid w:val="00792342"/>
    <w:rsid w:val="00793020"/>
    <w:rsid w:val="007977A8"/>
    <w:rsid w:val="007A653A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2634"/>
    <w:rsid w:val="007F3701"/>
    <w:rsid w:val="007F7259"/>
    <w:rsid w:val="00800A71"/>
    <w:rsid w:val="00801360"/>
    <w:rsid w:val="00801700"/>
    <w:rsid w:val="00801CF0"/>
    <w:rsid w:val="008040A8"/>
    <w:rsid w:val="00824C2C"/>
    <w:rsid w:val="00825391"/>
    <w:rsid w:val="00825C07"/>
    <w:rsid w:val="008279FA"/>
    <w:rsid w:val="0084166B"/>
    <w:rsid w:val="00846A67"/>
    <w:rsid w:val="0085441A"/>
    <w:rsid w:val="008613D8"/>
    <w:rsid w:val="008626E7"/>
    <w:rsid w:val="00870EE7"/>
    <w:rsid w:val="0087510D"/>
    <w:rsid w:val="00880F55"/>
    <w:rsid w:val="00883A39"/>
    <w:rsid w:val="008863B9"/>
    <w:rsid w:val="0089088C"/>
    <w:rsid w:val="008A45A6"/>
    <w:rsid w:val="008B2743"/>
    <w:rsid w:val="008B66DD"/>
    <w:rsid w:val="008B694B"/>
    <w:rsid w:val="008D4141"/>
    <w:rsid w:val="008E6B1F"/>
    <w:rsid w:val="008F686C"/>
    <w:rsid w:val="00900B0A"/>
    <w:rsid w:val="00901400"/>
    <w:rsid w:val="00904EBA"/>
    <w:rsid w:val="00907B05"/>
    <w:rsid w:val="0091261A"/>
    <w:rsid w:val="00913E0B"/>
    <w:rsid w:val="009148DE"/>
    <w:rsid w:val="00916386"/>
    <w:rsid w:val="009418D9"/>
    <w:rsid w:val="00941E30"/>
    <w:rsid w:val="00943B96"/>
    <w:rsid w:val="00944DFE"/>
    <w:rsid w:val="00946424"/>
    <w:rsid w:val="009478EE"/>
    <w:rsid w:val="0095139C"/>
    <w:rsid w:val="0095556A"/>
    <w:rsid w:val="00955579"/>
    <w:rsid w:val="00956250"/>
    <w:rsid w:val="00956A50"/>
    <w:rsid w:val="00957995"/>
    <w:rsid w:val="00962AE4"/>
    <w:rsid w:val="009633D4"/>
    <w:rsid w:val="00972ED8"/>
    <w:rsid w:val="00973015"/>
    <w:rsid w:val="009767E1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B7468"/>
    <w:rsid w:val="009C1018"/>
    <w:rsid w:val="009C22FE"/>
    <w:rsid w:val="009D476E"/>
    <w:rsid w:val="009D7147"/>
    <w:rsid w:val="009E1D01"/>
    <w:rsid w:val="009E24DE"/>
    <w:rsid w:val="009E3297"/>
    <w:rsid w:val="009E63AD"/>
    <w:rsid w:val="009F734F"/>
    <w:rsid w:val="009F7D81"/>
    <w:rsid w:val="00A00487"/>
    <w:rsid w:val="00A031A9"/>
    <w:rsid w:val="00A0746C"/>
    <w:rsid w:val="00A230E4"/>
    <w:rsid w:val="00A246B6"/>
    <w:rsid w:val="00A3065C"/>
    <w:rsid w:val="00A40634"/>
    <w:rsid w:val="00A47E70"/>
    <w:rsid w:val="00A50CF0"/>
    <w:rsid w:val="00A52F6F"/>
    <w:rsid w:val="00A57528"/>
    <w:rsid w:val="00A601CD"/>
    <w:rsid w:val="00A639CC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5820"/>
    <w:rsid w:val="00AD1CD8"/>
    <w:rsid w:val="00AD7555"/>
    <w:rsid w:val="00B05D84"/>
    <w:rsid w:val="00B10E9C"/>
    <w:rsid w:val="00B15AF9"/>
    <w:rsid w:val="00B17E2F"/>
    <w:rsid w:val="00B17EC1"/>
    <w:rsid w:val="00B258BB"/>
    <w:rsid w:val="00B3074E"/>
    <w:rsid w:val="00B50EDC"/>
    <w:rsid w:val="00B51BA6"/>
    <w:rsid w:val="00B52828"/>
    <w:rsid w:val="00B541D3"/>
    <w:rsid w:val="00B55EF0"/>
    <w:rsid w:val="00B5725C"/>
    <w:rsid w:val="00B66D01"/>
    <w:rsid w:val="00B67B97"/>
    <w:rsid w:val="00B719CC"/>
    <w:rsid w:val="00B7315D"/>
    <w:rsid w:val="00B75E77"/>
    <w:rsid w:val="00B76E16"/>
    <w:rsid w:val="00B84F41"/>
    <w:rsid w:val="00B918AC"/>
    <w:rsid w:val="00B91C30"/>
    <w:rsid w:val="00B9335B"/>
    <w:rsid w:val="00B93D97"/>
    <w:rsid w:val="00B93F7F"/>
    <w:rsid w:val="00B968C8"/>
    <w:rsid w:val="00B97FC2"/>
    <w:rsid w:val="00BA048E"/>
    <w:rsid w:val="00BA267C"/>
    <w:rsid w:val="00BA2CD7"/>
    <w:rsid w:val="00BA3EC5"/>
    <w:rsid w:val="00BA51D9"/>
    <w:rsid w:val="00BB0606"/>
    <w:rsid w:val="00BB1BF6"/>
    <w:rsid w:val="00BB5645"/>
    <w:rsid w:val="00BB5DFC"/>
    <w:rsid w:val="00BC40B1"/>
    <w:rsid w:val="00BD279D"/>
    <w:rsid w:val="00BD5479"/>
    <w:rsid w:val="00BD6BB8"/>
    <w:rsid w:val="00BE0443"/>
    <w:rsid w:val="00BE1CA4"/>
    <w:rsid w:val="00BE328F"/>
    <w:rsid w:val="00BE47A2"/>
    <w:rsid w:val="00BE4DD2"/>
    <w:rsid w:val="00BE706B"/>
    <w:rsid w:val="00BF12D8"/>
    <w:rsid w:val="00BF1721"/>
    <w:rsid w:val="00BF53F2"/>
    <w:rsid w:val="00BF60DF"/>
    <w:rsid w:val="00C01A4C"/>
    <w:rsid w:val="00C07A7D"/>
    <w:rsid w:val="00C1082F"/>
    <w:rsid w:val="00C10D23"/>
    <w:rsid w:val="00C1205A"/>
    <w:rsid w:val="00C23C46"/>
    <w:rsid w:val="00C25795"/>
    <w:rsid w:val="00C259BF"/>
    <w:rsid w:val="00C30A15"/>
    <w:rsid w:val="00C34763"/>
    <w:rsid w:val="00C3616C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5985"/>
    <w:rsid w:val="00C9778B"/>
    <w:rsid w:val="00C979AE"/>
    <w:rsid w:val="00CA17E8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6C63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4E67"/>
    <w:rsid w:val="00D351FF"/>
    <w:rsid w:val="00D35348"/>
    <w:rsid w:val="00D424DA"/>
    <w:rsid w:val="00D468D6"/>
    <w:rsid w:val="00D50255"/>
    <w:rsid w:val="00D52BD7"/>
    <w:rsid w:val="00D5400F"/>
    <w:rsid w:val="00D5561D"/>
    <w:rsid w:val="00D60D37"/>
    <w:rsid w:val="00D60EE8"/>
    <w:rsid w:val="00D63444"/>
    <w:rsid w:val="00D65115"/>
    <w:rsid w:val="00D66520"/>
    <w:rsid w:val="00D720E3"/>
    <w:rsid w:val="00D7237E"/>
    <w:rsid w:val="00D7387B"/>
    <w:rsid w:val="00D81AEC"/>
    <w:rsid w:val="00D83BA0"/>
    <w:rsid w:val="00D86933"/>
    <w:rsid w:val="00D86DC8"/>
    <w:rsid w:val="00D91C08"/>
    <w:rsid w:val="00D91DFA"/>
    <w:rsid w:val="00DA0394"/>
    <w:rsid w:val="00DA356D"/>
    <w:rsid w:val="00DA64F4"/>
    <w:rsid w:val="00DB3570"/>
    <w:rsid w:val="00DB611A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847"/>
    <w:rsid w:val="00E14D7D"/>
    <w:rsid w:val="00E1690A"/>
    <w:rsid w:val="00E1748E"/>
    <w:rsid w:val="00E20322"/>
    <w:rsid w:val="00E2067E"/>
    <w:rsid w:val="00E32E48"/>
    <w:rsid w:val="00E34898"/>
    <w:rsid w:val="00E37029"/>
    <w:rsid w:val="00E42030"/>
    <w:rsid w:val="00E4738C"/>
    <w:rsid w:val="00E541FB"/>
    <w:rsid w:val="00E5552E"/>
    <w:rsid w:val="00E56B35"/>
    <w:rsid w:val="00E716C1"/>
    <w:rsid w:val="00E717C5"/>
    <w:rsid w:val="00E777D7"/>
    <w:rsid w:val="00E77B87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2AA3"/>
    <w:rsid w:val="00EC34D8"/>
    <w:rsid w:val="00EC51B2"/>
    <w:rsid w:val="00ED1841"/>
    <w:rsid w:val="00EE16C4"/>
    <w:rsid w:val="00EE7D7C"/>
    <w:rsid w:val="00EF2028"/>
    <w:rsid w:val="00EF5EEC"/>
    <w:rsid w:val="00F0027A"/>
    <w:rsid w:val="00F0098D"/>
    <w:rsid w:val="00F01260"/>
    <w:rsid w:val="00F07410"/>
    <w:rsid w:val="00F11469"/>
    <w:rsid w:val="00F124D9"/>
    <w:rsid w:val="00F173A4"/>
    <w:rsid w:val="00F235AA"/>
    <w:rsid w:val="00F25D98"/>
    <w:rsid w:val="00F300FB"/>
    <w:rsid w:val="00F510C9"/>
    <w:rsid w:val="00F637A3"/>
    <w:rsid w:val="00F64863"/>
    <w:rsid w:val="00F65E51"/>
    <w:rsid w:val="00F73479"/>
    <w:rsid w:val="00F75DFD"/>
    <w:rsid w:val="00F76F15"/>
    <w:rsid w:val="00F770AB"/>
    <w:rsid w:val="00F83E9A"/>
    <w:rsid w:val="00F86E8A"/>
    <w:rsid w:val="00F95AC7"/>
    <w:rsid w:val="00F95DCB"/>
    <w:rsid w:val="00FA1F4E"/>
    <w:rsid w:val="00FA2C28"/>
    <w:rsid w:val="00FA485A"/>
    <w:rsid w:val="00FB31B9"/>
    <w:rsid w:val="00FB4454"/>
    <w:rsid w:val="00FB598F"/>
    <w:rsid w:val="00FB6386"/>
    <w:rsid w:val="00FC3E53"/>
    <w:rsid w:val="00FC75B0"/>
    <w:rsid w:val="00FD0227"/>
    <w:rsid w:val="00FD22E5"/>
    <w:rsid w:val="00FD44EF"/>
    <w:rsid w:val="00FF4112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8ED4C2"/>
  <w15:docId w15:val="{62C856F6-BC02-4BAF-BA35-24BAF739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E1C6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af3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标题 字符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af4">
    <w:name w:val="List Paragraph"/>
    <w:basedOn w:val="a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20">
    <w:name w:val="标题 2 字符"/>
    <w:aliases w:val="Head2A 字符,2 字符,H2 字符,h2 字符"/>
    <w:link w:val="2"/>
    <w:rsid w:val="00E77B87"/>
    <w:rPr>
      <w:rFonts w:ascii="Arial" w:hAnsi="Arial"/>
      <w:sz w:val="32"/>
      <w:lang w:val="en-GB" w:eastAsia="en-US"/>
    </w:rPr>
  </w:style>
  <w:style w:type="character" w:styleId="af5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a0"/>
    <w:uiPriority w:val="99"/>
    <w:unhideWhenUsed/>
    <w:rsid w:val="00BE706B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sid w:val="00BE706B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af6">
    <w:name w:val="Placeholder Text"/>
    <w:basedOn w:val="a0"/>
    <w:uiPriority w:val="99"/>
    <w:unhideWhenUsed/>
    <w:rsid w:val="00BE706B"/>
    <w:rPr>
      <w:vanish/>
      <w:color w:val="AEB5BB"/>
    </w:rPr>
  </w:style>
  <w:style w:type="paragraph" w:styleId="af7">
    <w:name w:val="No Spacing"/>
    <w:basedOn w:val="a"/>
    <w:link w:val="af8"/>
    <w:uiPriority w:val="1"/>
    <w:qFormat/>
    <w:rsid w:val="00BE706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af8">
    <w:name w:val="无间隔 字符"/>
    <w:basedOn w:val="a0"/>
    <w:link w:val="af7"/>
    <w:uiPriority w:val="1"/>
    <w:rsid w:val="00BE706B"/>
    <w:rPr>
      <w:rFonts w:asciiTheme="minorHAnsi" w:eastAsiaTheme="minorEastAsia" w:hAnsiTheme="minorHAnsi" w:cstheme="minorBid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6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36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26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1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85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0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08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32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2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4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7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4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63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35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72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83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62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0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4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59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15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5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91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0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43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25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47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74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59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24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37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1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63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64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71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1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92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0828C3-F994-44E7-A2D6-63F91BF16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1135</Words>
  <Characters>6476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7596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Xin</cp:lastModifiedBy>
  <cp:revision>5</cp:revision>
  <cp:lastPrinted>1900-12-31T16:00:00Z</cp:lastPrinted>
  <dcterms:created xsi:type="dcterms:W3CDTF">2023-03-23T14:55:00Z</dcterms:created>
  <dcterms:modified xsi:type="dcterms:W3CDTF">2023-04-06T03:17:00Z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2022-06-16T17:56:20Z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1d27dca3-866a-46e1-968b-911d0e0f18c8</vt:lpwstr>
  </property>
  <property fmtid="{D5CDD505-2E9C-101B-9397-08002B2CF9AE}" pid="27" name="MSIP_Label_9764cdcd-3664-4d05-9615-7cbf65a4f0a8_ContentBits">
    <vt:lpwstr>0</vt:lpwstr>
  </property>
</Properties>
</file>