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8ED4C2" w14:textId="565C0097" w:rsidR="00D351FF" w:rsidRDefault="00D351FF" w:rsidP="00D351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1C1718" w:rsidRPr="001C1718">
        <w:rPr>
          <w:b/>
          <w:bCs/>
          <w:i/>
          <w:iCs/>
          <w:sz w:val="24"/>
          <w:szCs w:val="24"/>
        </w:rPr>
        <w:t>R5s230262</w:t>
      </w:r>
    </w:p>
    <w:p w14:paraId="2E8ED4C3" w14:textId="77777777" w:rsidR="00D351FF" w:rsidRDefault="00E30338" w:rsidP="00D351F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351FF" w:rsidRPr="00BA51D9">
          <w:rPr>
            <w:b/>
            <w:noProof/>
            <w:sz w:val="24"/>
          </w:rPr>
          <w:t>Online</w:t>
        </w:r>
      </w:fldSimple>
      <w:r w:rsidR="00D351FF">
        <w:rPr>
          <w:b/>
          <w:noProof/>
          <w:sz w:val="24"/>
        </w:rPr>
        <w:t xml:space="preserve">, </w:t>
      </w:r>
      <w:r w:rsidR="00D351FF">
        <w:fldChar w:fldCharType="begin"/>
      </w:r>
      <w:r w:rsidR="00D351FF">
        <w:instrText xml:space="preserve"> DOCPROPERTY  Country  \* MERGEFORMAT </w:instrText>
      </w:r>
      <w:r w:rsidR="00D351FF">
        <w:fldChar w:fldCharType="end"/>
      </w:r>
      <w:r w:rsidR="00D351FF">
        <w:rPr>
          <w:b/>
          <w:noProof/>
          <w:sz w:val="24"/>
        </w:rPr>
        <w:t xml:space="preserve">, </w:t>
      </w:r>
      <w:fldSimple w:instr=" DOCPROPERTY  StartDate  \* MERGEFORMAT ">
        <w:r w:rsidR="00D351FF" w:rsidRPr="00BA51D9">
          <w:rPr>
            <w:b/>
            <w:noProof/>
            <w:sz w:val="24"/>
          </w:rPr>
          <w:t>9th Dec 2022</w:t>
        </w:r>
      </w:fldSimple>
      <w:r w:rsidR="00D351FF">
        <w:rPr>
          <w:b/>
          <w:noProof/>
          <w:sz w:val="24"/>
        </w:rPr>
        <w:t xml:space="preserve"> - </w:t>
      </w:r>
      <w:fldSimple w:instr=" DOCPROPERTY  EndDate  \* MERGEFORMAT ">
        <w:r w:rsidR="00D351FF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351FF" w14:paraId="2E8ED4C5" w14:textId="77777777" w:rsidTr="0084166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8ED4C4" w14:textId="77777777" w:rsidR="00D351FF" w:rsidRDefault="00D351FF" w:rsidP="0084166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351FF" w14:paraId="2E8ED4C7" w14:textId="77777777" w:rsidTr="008416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8ED4C6" w14:textId="77777777" w:rsidR="00D351FF" w:rsidRDefault="00D351FF" w:rsidP="008416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351FF" w14:paraId="2E8ED4C9" w14:textId="77777777" w:rsidTr="008416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8ED4C8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4D3" w14:textId="77777777" w:rsidTr="0084166B">
        <w:tc>
          <w:tcPr>
            <w:tcW w:w="142" w:type="dxa"/>
            <w:tcBorders>
              <w:left w:val="single" w:sz="4" w:space="0" w:color="auto"/>
            </w:tcBorders>
          </w:tcPr>
          <w:p w14:paraId="2E8ED4CA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8ED4CB" w14:textId="77777777" w:rsidR="00D351FF" w:rsidRPr="00410371" w:rsidRDefault="00E30338" w:rsidP="008416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351FF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2E8ED4CC" w14:textId="77777777" w:rsidR="00D351FF" w:rsidRDefault="00D351FF" w:rsidP="008416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8ED4CD" w14:textId="1422820A" w:rsidR="00D351FF" w:rsidRPr="00410371" w:rsidRDefault="001C6D2D" w:rsidP="0084166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3009</w:t>
            </w:r>
          </w:p>
        </w:tc>
        <w:tc>
          <w:tcPr>
            <w:tcW w:w="709" w:type="dxa"/>
          </w:tcPr>
          <w:p w14:paraId="2E8ED4CE" w14:textId="77777777" w:rsidR="00D351FF" w:rsidRDefault="00D351FF" w:rsidP="0084166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8ED4CF" w14:textId="77777777" w:rsidR="00D351FF" w:rsidRPr="00410371" w:rsidRDefault="00E30338" w:rsidP="0084166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351FF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E8ED4D0" w14:textId="77777777" w:rsidR="00D351FF" w:rsidRDefault="00D351FF" w:rsidP="0084166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8ED4D1" w14:textId="77777777" w:rsidR="00D351FF" w:rsidRPr="00410371" w:rsidRDefault="00E30338" w:rsidP="008416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351FF"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8ED4D2" w14:textId="77777777" w:rsidR="00D351FF" w:rsidRDefault="00D351FF" w:rsidP="0084166B">
            <w:pPr>
              <w:pStyle w:val="CRCoverPage"/>
              <w:spacing w:after="0"/>
              <w:rPr>
                <w:noProof/>
              </w:rPr>
            </w:pPr>
          </w:p>
        </w:tc>
      </w:tr>
      <w:tr w:rsidR="00D351FF" w14:paraId="2E8ED4D5" w14:textId="77777777" w:rsidTr="008416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8ED4D4" w14:textId="77777777" w:rsidR="00D351FF" w:rsidRDefault="00D351FF" w:rsidP="0084166B">
            <w:pPr>
              <w:pStyle w:val="CRCoverPage"/>
              <w:spacing w:after="0"/>
              <w:rPr>
                <w:noProof/>
              </w:rPr>
            </w:pPr>
          </w:p>
        </w:tc>
      </w:tr>
      <w:tr w:rsidR="00D351FF" w14:paraId="2E8ED4D7" w14:textId="77777777" w:rsidTr="0084166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8ED4D6" w14:textId="77777777" w:rsidR="00D351FF" w:rsidRPr="00F25D98" w:rsidRDefault="00D351FF" w:rsidP="0084166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351FF" w14:paraId="2E8ED4D9" w14:textId="77777777" w:rsidTr="0084166B">
        <w:tc>
          <w:tcPr>
            <w:tcW w:w="9641" w:type="dxa"/>
            <w:gridSpan w:val="9"/>
          </w:tcPr>
          <w:p w14:paraId="2E8ED4D8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8ED4DA" w14:textId="77777777" w:rsidR="00D351FF" w:rsidRDefault="00D351FF" w:rsidP="00D351F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351FF" w14:paraId="2E8ED4E4" w14:textId="77777777" w:rsidTr="0084166B">
        <w:tc>
          <w:tcPr>
            <w:tcW w:w="2835" w:type="dxa"/>
          </w:tcPr>
          <w:p w14:paraId="2E8ED4DB" w14:textId="77777777" w:rsidR="00D351FF" w:rsidRDefault="00D351FF" w:rsidP="0084166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8ED4DC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8ED4DD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8ED4DE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8ED4DF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8ED4E0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8ED4E1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E8ED4E2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8ED4E3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E8ED4E5" w14:textId="77777777" w:rsidR="00D351FF" w:rsidRDefault="00D351FF" w:rsidP="00D351F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351FF" w14:paraId="2E8ED4E7" w14:textId="77777777" w:rsidTr="0084166B">
        <w:tc>
          <w:tcPr>
            <w:tcW w:w="9640" w:type="dxa"/>
            <w:gridSpan w:val="11"/>
          </w:tcPr>
          <w:p w14:paraId="2E8ED4E6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4EA" w14:textId="77777777" w:rsidTr="0084166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8ED4E8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ED4E9" w14:textId="03C2C05A" w:rsidR="00D351FF" w:rsidRDefault="007A653A" w:rsidP="0084166B">
            <w:pPr>
              <w:pStyle w:val="CRCoverPage"/>
              <w:spacing w:after="0"/>
              <w:ind w:left="100"/>
              <w:rPr>
                <w:noProof/>
              </w:rPr>
            </w:pPr>
            <w:r w:rsidRPr="007A653A">
              <w:t>Correction to NR</w:t>
            </w:r>
            <w:r w:rsidR="001C1718">
              <w:t xml:space="preserve"> MDT</w:t>
            </w:r>
            <w:r w:rsidRPr="007A653A">
              <w:t xml:space="preserve"> testcase </w:t>
            </w:r>
            <w:r w:rsidR="00BE5D58">
              <w:t>8.1.6.2.4</w:t>
            </w:r>
          </w:p>
        </w:tc>
      </w:tr>
      <w:tr w:rsidR="00D351FF" w14:paraId="2E8ED4ED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EB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8ED4EC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4F0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EE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8ED4EF" w14:textId="46E9D1F6" w:rsidR="00D351FF" w:rsidRDefault="00702031" w:rsidP="0084166B">
            <w:pPr>
              <w:pStyle w:val="CRCoverPage"/>
              <w:spacing w:after="0"/>
              <w:ind w:left="100"/>
              <w:rPr>
                <w:noProof/>
              </w:rPr>
            </w:pPr>
            <w:r w:rsidRPr="00012FCE">
              <w:t>ANRITSU LTD</w:t>
            </w:r>
          </w:p>
        </w:tc>
      </w:tr>
      <w:tr w:rsidR="00D351FF" w14:paraId="2E8ED4F3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F1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8ED4F2" w14:textId="77777777" w:rsidR="00D351FF" w:rsidRDefault="00D351FF" w:rsidP="0084166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351FF" w14:paraId="2E8ED4F6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F4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8ED4F5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4FC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F7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8ED4F8" w14:textId="72777221" w:rsidR="00D351FF" w:rsidRDefault="00977F33" w:rsidP="0084166B">
            <w:pPr>
              <w:pStyle w:val="CRCoverPage"/>
              <w:spacing w:after="0"/>
              <w:ind w:left="100"/>
              <w:rPr>
                <w:noProof/>
              </w:rPr>
            </w:pPr>
            <w:r w:rsidRPr="00977F33">
              <w:t>TEI16_Test, NR_SON_MDT-</w:t>
            </w:r>
            <w:proofErr w:type="spellStart"/>
            <w:r w:rsidRPr="00977F33">
              <w:t>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2E8ED4F9" w14:textId="77777777" w:rsidR="00D351FF" w:rsidRDefault="00D351FF" w:rsidP="008416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8ED4FA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8ED4FB" w14:textId="2DF441E7" w:rsidR="00D351FF" w:rsidRDefault="007074D8" w:rsidP="00C2579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702031">
              <w:t>3</w:t>
            </w:r>
            <w:r>
              <w:t>-</w:t>
            </w:r>
            <w:r w:rsidR="00916CEC">
              <w:rPr>
                <w:lang w:eastAsia="zh-CN"/>
              </w:rPr>
              <w:t>1</w:t>
            </w:r>
            <w:r w:rsidR="005F6646">
              <w:rPr>
                <w:lang w:eastAsia="zh-CN"/>
              </w:rPr>
              <w:t>6</w:t>
            </w:r>
            <w:r w:rsidR="00D351FF">
              <w:fldChar w:fldCharType="begin"/>
            </w:r>
            <w:r w:rsidR="00D351FF">
              <w:instrText xml:space="preserve"> DOCPROPERTY  ResDate  \* MERGEFORMAT </w:instrText>
            </w:r>
            <w:r w:rsidR="00D351FF">
              <w:fldChar w:fldCharType="end"/>
            </w:r>
          </w:p>
        </w:tc>
      </w:tr>
      <w:tr w:rsidR="00D351FF" w14:paraId="2E8ED502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FD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8ED4FE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8ED4FF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8ED500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8ED501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508" w14:textId="77777777" w:rsidTr="0084166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8ED503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E8ED504" w14:textId="77777777" w:rsidR="00D351FF" w:rsidRDefault="00E30338" w:rsidP="008416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351F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8ED505" w14:textId="77777777" w:rsidR="00D351FF" w:rsidRDefault="00D351FF" w:rsidP="008416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8ED506" w14:textId="77777777" w:rsidR="00D351FF" w:rsidRDefault="00D351FF" w:rsidP="008416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8ED507" w14:textId="77777777" w:rsidR="00D351FF" w:rsidRDefault="00E30338" w:rsidP="008416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351FF">
                <w:rPr>
                  <w:noProof/>
                </w:rPr>
                <w:t>Rel-17</w:t>
              </w:r>
            </w:fldSimple>
          </w:p>
        </w:tc>
      </w:tr>
      <w:tr w:rsidR="00D351FF" w14:paraId="2E8ED50D" w14:textId="77777777" w:rsidTr="0084166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8ED509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8ED50A" w14:textId="77777777" w:rsidR="00D351FF" w:rsidRDefault="00D351FF" w:rsidP="008416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8ED50B" w14:textId="77777777" w:rsidR="00D351FF" w:rsidRDefault="00D351FF" w:rsidP="0084166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8ED50C" w14:textId="77777777" w:rsidR="00D351FF" w:rsidRPr="007C2097" w:rsidRDefault="00D351FF" w:rsidP="008416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351FF" w14:paraId="2E8ED510" w14:textId="77777777" w:rsidTr="0084166B">
        <w:tc>
          <w:tcPr>
            <w:tcW w:w="1843" w:type="dxa"/>
          </w:tcPr>
          <w:p w14:paraId="2E8ED50E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8ED50F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513" w14:textId="77777777" w:rsidTr="008416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8ED511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2173BE" w14:textId="77777777" w:rsidR="006F0D88" w:rsidRDefault="00030142" w:rsidP="00A12227">
            <w:pPr>
              <w:pStyle w:val="CRCoverPage"/>
              <w:spacing w:after="0"/>
            </w:pPr>
            <w:r w:rsidRPr="00030142">
              <w:t xml:space="preserve">According to the configuration of NR Cell 1 SIB5, E-UTRA Cell 1 is the high priority Inter-RAT cell and the power level setting in T1 will </w:t>
            </w:r>
            <w:proofErr w:type="spellStart"/>
            <w:r w:rsidRPr="00030142">
              <w:t>satisify</w:t>
            </w:r>
            <w:proofErr w:type="spellEnd"/>
            <w:r w:rsidRPr="00030142">
              <w:t xml:space="preserve"> the I-RAT cell reselection criteria as defined in TS 38.304. </w:t>
            </w:r>
            <w:proofErr w:type="spellStart"/>
            <w:r w:rsidRPr="00030142">
              <w:t>Srxlevl</w:t>
            </w:r>
            <w:proofErr w:type="spellEnd"/>
            <w:r w:rsidRPr="00030142">
              <w:t xml:space="preserve"> = -90(</w:t>
            </w:r>
            <w:proofErr w:type="spellStart"/>
            <w:r w:rsidRPr="00030142">
              <w:t>Qrxlevmeas</w:t>
            </w:r>
            <w:proofErr w:type="spellEnd"/>
            <w:r w:rsidRPr="00030142">
              <w:t>) - (-110) (q-</w:t>
            </w:r>
            <w:proofErr w:type="spellStart"/>
            <w:r w:rsidRPr="00030142">
              <w:t>RxLevMin</w:t>
            </w:r>
            <w:proofErr w:type="spellEnd"/>
            <w:r w:rsidRPr="00030142">
              <w:t>) = 20 dB (</w:t>
            </w:r>
            <w:proofErr w:type="spellStart"/>
            <w:r w:rsidRPr="00030142">
              <w:t>threshX</w:t>
            </w:r>
            <w:proofErr w:type="spellEnd"/>
            <w:r w:rsidRPr="00030142">
              <w:t>-High). Considering the SS signal level uncertainty, UE may reselect to E-UTRA Cell 1 in step 2 and then no response the paging in NR cell in Step 4.</w:t>
            </w:r>
          </w:p>
          <w:p w14:paraId="2E8ED512" w14:textId="79547E42" w:rsidR="00A12227" w:rsidRPr="0095556A" w:rsidRDefault="00C65940" w:rsidP="00A12227">
            <w:pPr>
              <w:pStyle w:val="CRCoverPage"/>
              <w:spacing w:after="0"/>
              <w:rPr>
                <w:i/>
                <w:noProof/>
              </w:rPr>
            </w:pPr>
            <w:r>
              <w:t xml:space="preserve">   #draft </w:t>
            </w:r>
            <w:proofErr w:type="spellStart"/>
            <w:r>
              <w:t>proseCR</w:t>
            </w:r>
            <w:proofErr w:type="spellEnd"/>
            <w:r>
              <w:t xml:space="preserve"> shall be raised in RAN5#99</w:t>
            </w:r>
          </w:p>
        </w:tc>
      </w:tr>
      <w:tr w:rsidR="00D351FF" w14:paraId="2E8ED516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14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ED515" w14:textId="77777777" w:rsidR="00D351FF" w:rsidRPr="00CF39F2" w:rsidRDefault="00D351FF" w:rsidP="00D351F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351FF" w14:paraId="2E8ED519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17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8ED518" w14:textId="51E24485" w:rsidR="006F0D88" w:rsidRPr="006316B2" w:rsidRDefault="00C63DA8" w:rsidP="00A12227">
            <w:pPr>
              <w:pStyle w:val="CRCoverPage"/>
              <w:spacing w:after="0"/>
              <w:rPr>
                <w:noProof/>
              </w:rPr>
            </w:pPr>
            <w:r>
              <w:t>Changed power level of EUTRA cell at step 1.</w:t>
            </w:r>
          </w:p>
        </w:tc>
      </w:tr>
      <w:tr w:rsidR="00D351FF" w14:paraId="2E8ED51C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1A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ED51B" w14:textId="77777777" w:rsidR="00D351FF" w:rsidRPr="00CF39F2" w:rsidRDefault="00D351FF" w:rsidP="00D351F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351FF" w14:paraId="2E8ED51F" w14:textId="77777777" w:rsidTr="008416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8ED51D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1E" w14:textId="77777777" w:rsidR="00D351FF" w:rsidRDefault="00D351FF" w:rsidP="00D351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Conformant UE may fail the test case</w:t>
            </w:r>
          </w:p>
        </w:tc>
      </w:tr>
      <w:tr w:rsidR="00D351FF" w14:paraId="2E8ED522" w14:textId="77777777" w:rsidTr="0084166B">
        <w:tc>
          <w:tcPr>
            <w:tcW w:w="2694" w:type="dxa"/>
            <w:gridSpan w:val="2"/>
          </w:tcPr>
          <w:p w14:paraId="2E8ED520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8ED521" w14:textId="77777777" w:rsidR="00D351FF" w:rsidRDefault="00D351FF" w:rsidP="00D35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525" w14:textId="77777777" w:rsidTr="008416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8ED523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ED524" w14:textId="717665EC" w:rsidR="00D351FF" w:rsidRDefault="00BE5D58" w:rsidP="008416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8.1.6.2.4</w:t>
            </w:r>
            <w:r w:rsidR="00181CAC">
              <w:rPr>
                <w:noProof/>
              </w:rPr>
              <w:t>.NR5GC</w:t>
            </w:r>
          </w:p>
        </w:tc>
      </w:tr>
      <w:tr w:rsidR="00D351FF" w14:paraId="2E8ED528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26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ED527" w14:textId="77777777" w:rsidR="00D351FF" w:rsidRDefault="00D351FF" w:rsidP="00D35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52E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29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8ED52A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8ED52B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8ED52C" w14:textId="77777777" w:rsidR="00D351FF" w:rsidRDefault="00D351FF" w:rsidP="00D351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8ED52D" w14:textId="77777777" w:rsidR="00D351FF" w:rsidRDefault="00D351FF" w:rsidP="00D351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1FF" w14:paraId="2E8ED534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2F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8ED530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31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8ED532" w14:textId="77777777" w:rsidR="00D351FF" w:rsidRDefault="00D351FF" w:rsidP="00D351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8ED533" w14:textId="77777777" w:rsidR="00D351FF" w:rsidRDefault="00D351FF" w:rsidP="00D351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1FF" w14:paraId="2E8ED53A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35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8ED536" w14:textId="128D7867" w:rsidR="00D351FF" w:rsidRDefault="00A9501D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37" w14:textId="5850C3A9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E8ED538" w14:textId="77777777" w:rsidR="00D351FF" w:rsidRDefault="00D351FF" w:rsidP="00D351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8ED539" w14:textId="440EBFE1" w:rsidR="00D351FF" w:rsidRDefault="00417AF4" w:rsidP="00D351F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</w:p>
        </w:tc>
      </w:tr>
      <w:tr w:rsidR="00D351FF" w14:paraId="2E8ED540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3B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8ED53C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3D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8ED53E" w14:textId="77777777" w:rsidR="00D351FF" w:rsidRDefault="00D351FF" w:rsidP="00D351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8ED53F" w14:textId="77777777" w:rsidR="00D351FF" w:rsidRDefault="00D351FF" w:rsidP="00D351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1FF" w14:paraId="2E8ED543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41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ED542" w14:textId="77777777" w:rsidR="00D351FF" w:rsidRDefault="00D351FF" w:rsidP="00D351FF">
            <w:pPr>
              <w:pStyle w:val="CRCoverPage"/>
              <w:spacing w:after="0"/>
              <w:rPr>
                <w:noProof/>
              </w:rPr>
            </w:pPr>
          </w:p>
        </w:tc>
      </w:tr>
      <w:tr w:rsidR="00D351FF" w14:paraId="2E8ED546" w14:textId="77777777" w:rsidTr="008416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8ED544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45" w14:textId="77777777" w:rsidR="00D351FF" w:rsidRDefault="00D351FF" w:rsidP="00D351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351FF" w:rsidRPr="008863B9" w14:paraId="2E8ED549" w14:textId="77777777" w:rsidTr="0084166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8ED547" w14:textId="77777777" w:rsidR="00D351FF" w:rsidRPr="008863B9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8ED548" w14:textId="77777777" w:rsidR="00D351FF" w:rsidRPr="008863B9" w:rsidRDefault="00D351FF" w:rsidP="00D351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351FF" w14:paraId="2E8ED54C" w14:textId="77777777" w:rsidTr="008416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8ED54A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4B" w14:textId="77777777" w:rsidR="00D351FF" w:rsidRDefault="00D351FF" w:rsidP="00D351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8ED54D" w14:textId="77777777" w:rsidR="00D351FF" w:rsidRDefault="00D351FF" w:rsidP="00D351FF">
      <w:pPr>
        <w:rPr>
          <w:noProof/>
        </w:rPr>
      </w:pPr>
    </w:p>
    <w:p w14:paraId="2E8ED54E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2E8ED54F" w14:textId="77777777"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8ED550" w14:textId="77777777" w:rsidR="009478EE" w:rsidRDefault="009478EE" w:rsidP="009478EE">
      <w:pPr>
        <w:rPr>
          <w:noProof/>
        </w:rPr>
      </w:pPr>
    </w:p>
    <w:p w14:paraId="2E8ED551" w14:textId="77777777" w:rsidR="007A73E5" w:rsidRPr="00D83A7A" w:rsidRDefault="007A73E5" w:rsidP="007A73E5">
      <w:pPr>
        <w:pStyle w:val="af2"/>
        <w:jc w:val="left"/>
        <w:rPr>
          <w:rStyle w:val="af1"/>
          <w:rFonts w:ascii="Arial" w:hAnsi="Arial" w:cs="Arial"/>
          <w:i w:val="0"/>
          <w:lang w:eastAsia="en-GB"/>
        </w:rPr>
      </w:pPr>
      <w:bookmarkStart w:id="0" w:name="_Toc124264125"/>
      <w:r w:rsidRPr="00D83A7A">
        <w:rPr>
          <w:rStyle w:val="af1"/>
          <w:rFonts w:ascii="Arial" w:hAnsi="Arial" w:cs="Arial"/>
          <w:i w:val="0"/>
        </w:rPr>
        <w:t>Table of Contents</w:t>
      </w:r>
      <w:bookmarkEnd w:id="0"/>
    </w:p>
    <w:p w14:paraId="2E8ED552" w14:textId="77777777" w:rsidR="005F0903" w:rsidRDefault="007A73E5">
      <w:pPr>
        <w:pStyle w:val="10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F0903" w:rsidRPr="0077683C">
        <w:rPr>
          <w:rFonts w:asciiTheme="minorHAnsi" w:eastAsiaTheme="minorEastAsia" w:hAnsiTheme="minorHAnsi" w:cstheme="minorBidi"/>
          <w:szCs w:val="22"/>
          <w:lang w:eastAsia="en-GB"/>
        </w:rPr>
        <w:t>Table of Contents</w:t>
      </w:r>
      <w:r w:rsidR="005F0903" w:rsidRPr="0077683C"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="005F0903" w:rsidRPr="0077683C">
        <w:rPr>
          <w:rFonts w:asciiTheme="minorHAnsi" w:eastAsiaTheme="minorEastAsia" w:hAnsiTheme="minorHAnsi" w:cstheme="minorBidi"/>
          <w:szCs w:val="22"/>
          <w:lang w:eastAsia="en-GB"/>
        </w:rPr>
        <w:fldChar w:fldCharType="begin"/>
      </w:r>
      <w:r w:rsidR="005F0903" w:rsidRPr="0077683C">
        <w:rPr>
          <w:rFonts w:asciiTheme="minorHAnsi" w:eastAsiaTheme="minorEastAsia" w:hAnsiTheme="minorHAnsi" w:cstheme="minorBidi"/>
          <w:szCs w:val="22"/>
          <w:lang w:eastAsia="en-GB"/>
        </w:rPr>
        <w:instrText xml:space="preserve"> PAGEREF _Toc124264125 \h </w:instrText>
      </w:r>
      <w:r w:rsidR="005F0903" w:rsidRPr="0077683C">
        <w:rPr>
          <w:rFonts w:asciiTheme="minorHAnsi" w:eastAsiaTheme="minorEastAsia" w:hAnsiTheme="minorHAnsi" w:cstheme="minorBidi"/>
          <w:szCs w:val="22"/>
          <w:lang w:eastAsia="en-GB"/>
        </w:rPr>
      </w:r>
      <w:r w:rsidR="005F0903" w:rsidRPr="0077683C">
        <w:rPr>
          <w:rFonts w:asciiTheme="minorHAnsi" w:eastAsiaTheme="minorEastAsia" w:hAnsiTheme="minorHAnsi" w:cstheme="minorBidi"/>
          <w:szCs w:val="22"/>
          <w:lang w:eastAsia="en-GB"/>
        </w:rPr>
        <w:fldChar w:fldCharType="separate"/>
      </w:r>
      <w:r w:rsidR="005F0903" w:rsidRPr="0077683C">
        <w:rPr>
          <w:rFonts w:asciiTheme="minorHAnsi" w:eastAsiaTheme="minorEastAsia" w:hAnsiTheme="minorHAnsi" w:cstheme="minorBidi"/>
          <w:szCs w:val="22"/>
          <w:lang w:eastAsia="en-GB"/>
        </w:rPr>
        <w:t>3</w:t>
      </w:r>
      <w:r w:rsidR="005F0903" w:rsidRPr="0077683C">
        <w:rPr>
          <w:rFonts w:asciiTheme="minorHAnsi" w:eastAsiaTheme="minorEastAsia" w:hAnsiTheme="minorHAnsi" w:cstheme="minorBidi"/>
          <w:szCs w:val="22"/>
          <w:lang w:eastAsia="en-GB"/>
        </w:rPr>
        <w:fldChar w:fldCharType="end"/>
      </w:r>
    </w:p>
    <w:p w14:paraId="2E8ED553" w14:textId="77777777" w:rsidR="005F0903" w:rsidRDefault="005F0903">
      <w:pPr>
        <w:pStyle w:val="10"/>
        <w:rPr>
          <w:rFonts w:asciiTheme="minorHAnsi" w:eastAsiaTheme="minorEastAsia" w:hAnsiTheme="minorHAnsi" w:cstheme="minorBidi"/>
          <w:szCs w:val="22"/>
          <w:lang w:eastAsia="en-GB"/>
        </w:rPr>
      </w:pPr>
      <w:r w:rsidRPr="0077683C">
        <w:rPr>
          <w:rFonts w:asciiTheme="minorHAnsi" w:eastAsiaTheme="minorEastAsia" w:hAnsiTheme="minorHAnsi" w:cstheme="minorBidi"/>
          <w:szCs w:val="22"/>
          <w:lang w:eastAsia="en-GB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t>Overview</w:t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fldChar w:fldCharType="begin"/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instrText xml:space="preserve"> PAGEREF _Toc124264126 \h </w:instrText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fldChar w:fldCharType="separate"/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t>3</w:t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fldChar w:fldCharType="end"/>
      </w:r>
    </w:p>
    <w:p w14:paraId="2E8ED554" w14:textId="77777777" w:rsidR="005F0903" w:rsidRDefault="005F0903">
      <w:pPr>
        <w:pStyle w:val="10"/>
        <w:rPr>
          <w:rFonts w:asciiTheme="minorHAnsi" w:eastAsiaTheme="minorEastAsia" w:hAnsiTheme="minorHAnsi" w:cstheme="minorBidi"/>
          <w:szCs w:val="22"/>
          <w:lang w:eastAsia="en-GB"/>
        </w:rPr>
      </w:pPr>
      <w:r w:rsidRPr="0077683C">
        <w:rPr>
          <w:rFonts w:asciiTheme="minorHAnsi" w:eastAsiaTheme="minorEastAsia" w:hAnsiTheme="minorHAnsi" w:cstheme="minorBidi"/>
          <w:szCs w:val="22"/>
          <w:lang w:eastAsia="en-GB"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t>Corrections required</w:t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fldChar w:fldCharType="begin"/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instrText xml:space="preserve"> PAGEREF _Toc124264127 \h </w:instrText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fldChar w:fldCharType="separate"/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t>3</w:t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fldChar w:fldCharType="end"/>
      </w:r>
    </w:p>
    <w:p w14:paraId="2A38BE6A" w14:textId="25A89ED3" w:rsidR="0077683C" w:rsidRDefault="005F0903" w:rsidP="00417AF4">
      <w:pPr>
        <w:pStyle w:val="21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7683C">
        <w:rPr>
          <w:rFonts w:asciiTheme="minorHAnsi" w:eastAsiaTheme="minorEastAsia" w:hAnsiTheme="minorHAnsi" w:cstheme="minorBidi"/>
          <w:sz w:val="22"/>
          <w:szCs w:val="22"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="0077683C">
        <w:rPr>
          <w:rFonts w:asciiTheme="minorHAnsi" w:eastAsiaTheme="minorEastAsia" w:hAnsiTheme="minorHAnsi" w:cstheme="minorBidi"/>
          <w:sz w:val="22"/>
          <w:szCs w:val="22"/>
          <w:lang w:eastAsia="en-GB"/>
        </w:rPr>
        <w:t>Change 1</w:t>
      </w:r>
      <w:r w:rsidRPr="0077683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7683C">
        <w:rPr>
          <w:rFonts w:asciiTheme="minorHAnsi" w:eastAsiaTheme="minorEastAsia" w:hAnsiTheme="minorHAnsi" w:cstheme="minorBidi"/>
          <w:sz w:val="22"/>
          <w:szCs w:val="22"/>
          <w:lang w:eastAsia="en-GB"/>
        </w:rPr>
        <w:fldChar w:fldCharType="begin"/>
      </w:r>
      <w:r w:rsidRPr="0077683C">
        <w:rPr>
          <w:rFonts w:asciiTheme="minorHAnsi" w:eastAsiaTheme="minorEastAsia" w:hAnsiTheme="minorHAnsi" w:cstheme="minorBidi"/>
          <w:sz w:val="22"/>
          <w:szCs w:val="22"/>
          <w:lang w:eastAsia="en-GB"/>
        </w:rPr>
        <w:instrText xml:space="preserve"> PAGEREF _Toc124264128 \h </w:instrText>
      </w:r>
      <w:r w:rsidRPr="0077683C">
        <w:rPr>
          <w:rFonts w:asciiTheme="minorHAnsi" w:eastAsiaTheme="minorEastAsia" w:hAnsiTheme="minorHAnsi" w:cstheme="minorBidi"/>
          <w:sz w:val="22"/>
          <w:szCs w:val="22"/>
          <w:lang w:eastAsia="en-GB"/>
        </w:rPr>
      </w:r>
      <w:r w:rsidRPr="0077683C">
        <w:rPr>
          <w:rFonts w:asciiTheme="minorHAnsi" w:eastAsiaTheme="minorEastAsia" w:hAnsiTheme="minorHAnsi" w:cstheme="minorBidi"/>
          <w:sz w:val="22"/>
          <w:szCs w:val="22"/>
          <w:lang w:eastAsia="en-GB"/>
        </w:rPr>
        <w:fldChar w:fldCharType="separate"/>
      </w:r>
      <w:r w:rsidRPr="0077683C">
        <w:rPr>
          <w:rFonts w:asciiTheme="minorHAnsi" w:eastAsiaTheme="minorEastAsia" w:hAnsiTheme="minorHAnsi" w:cstheme="minorBidi"/>
          <w:sz w:val="22"/>
          <w:szCs w:val="22"/>
          <w:lang w:eastAsia="en-GB"/>
        </w:rPr>
        <w:t>3</w:t>
      </w:r>
      <w:r w:rsidRPr="0077683C">
        <w:rPr>
          <w:rFonts w:asciiTheme="minorHAnsi" w:eastAsiaTheme="minorEastAsia" w:hAnsiTheme="minorHAnsi" w:cstheme="minorBidi"/>
          <w:sz w:val="22"/>
          <w:szCs w:val="22"/>
          <w:lang w:eastAsia="en-GB"/>
        </w:rPr>
        <w:fldChar w:fldCharType="end"/>
      </w:r>
    </w:p>
    <w:p w14:paraId="50E1C949" w14:textId="77777777" w:rsidR="00417AF4" w:rsidRDefault="00417AF4" w:rsidP="00417AF4">
      <w:pPr>
        <w:pStyle w:val="21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</w:p>
    <w:p w14:paraId="2E8ED556" w14:textId="77777777" w:rsidR="005F0903" w:rsidRPr="006E4704" w:rsidRDefault="007A73E5" w:rsidP="005F0903">
      <w:pPr>
        <w:pStyle w:val="1"/>
        <w:numPr>
          <w:ilvl w:val="0"/>
          <w:numId w:val="1"/>
        </w:numPr>
        <w:autoSpaceDN w:val="0"/>
        <w:rPr>
          <w:rFonts w:cs="Arial"/>
          <w:b/>
          <w:lang w:eastAsia="ja-JP"/>
        </w:rPr>
      </w:pPr>
      <w:r>
        <w:rPr>
          <w:rFonts w:cs="Arial"/>
          <w:noProof/>
        </w:rPr>
        <w:fldChar w:fldCharType="end"/>
      </w:r>
      <w:r w:rsidR="005F0903" w:rsidRPr="00717316">
        <w:rPr>
          <w:rFonts w:cs="Arial"/>
          <w:b/>
          <w:lang w:eastAsia="ja-JP"/>
        </w:rPr>
        <w:t xml:space="preserve"> </w:t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512229"/>
      <w:bookmarkStart w:id="16" w:name="_Toc114545017"/>
      <w:bookmarkStart w:id="17" w:name="_Toc114566506"/>
      <w:bookmarkStart w:id="18" w:name="_Toc114575225"/>
      <w:bookmarkStart w:id="19" w:name="_Toc114595884"/>
      <w:bookmarkStart w:id="20" w:name="_Toc114650955"/>
      <w:bookmarkStart w:id="21" w:name="_Toc114719834"/>
      <w:bookmarkStart w:id="22" w:name="_Toc114720501"/>
      <w:bookmarkStart w:id="23" w:name="_Toc114767867"/>
      <w:bookmarkStart w:id="24" w:name="_Toc114768623"/>
      <w:bookmarkStart w:id="25" w:name="_Toc114769718"/>
      <w:bookmarkStart w:id="26" w:name="_Toc114852799"/>
      <w:bookmarkStart w:id="27" w:name="_Toc115427994"/>
      <w:bookmarkStart w:id="28" w:name="_Toc116028725"/>
      <w:bookmarkStart w:id="29" w:name="_Toc116301627"/>
      <w:bookmarkStart w:id="30" w:name="_Toc116481402"/>
      <w:bookmarkStart w:id="31" w:name="_Toc123924684"/>
      <w:bookmarkStart w:id="32" w:name="_Toc124164279"/>
      <w:bookmarkStart w:id="33" w:name="_Toc124262833"/>
      <w:bookmarkStart w:id="34" w:name="_Toc124264126"/>
      <w:bookmarkStart w:id="35" w:name="_Hlk116565148"/>
      <w:bookmarkStart w:id="36" w:name="_Hlk114649573"/>
      <w:bookmarkStart w:id="37" w:name="_Hlk107318485"/>
      <w:r w:rsidR="005F0903" w:rsidRPr="006E4704">
        <w:rPr>
          <w:rFonts w:cs="Arial"/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2E8ED557" w14:textId="77777777" w:rsidR="005F0903" w:rsidRPr="006E4704" w:rsidRDefault="005F0903" w:rsidP="005F090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6E4704">
        <w:rPr>
          <w:rFonts w:ascii="Arial" w:hAnsi="Arial" w:cs="Arial"/>
        </w:rPr>
        <w:t>This document lists all the essential changes needed to correct problems in the iwd-TTCN3-B2022-09_D22wk49 related to the title of this CR</w:t>
      </w:r>
      <w:r w:rsidRPr="006E4704">
        <w:rPr>
          <w:rFonts w:ascii="Arial" w:hAnsi="Arial" w:cs="Arial"/>
          <w:lang w:eastAsia="ja-JP"/>
        </w:rPr>
        <w:t xml:space="preserve">. </w:t>
      </w:r>
    </w:p>
    <w:p w14:paraId="2E8ED558" w14:textId="72CE9752" w:rsidR="005F0903" w:rsidRDefault="005F0903" w:rsidP="007046F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E4704">
        <w:rPr>
          <w:rFonts w:ascii="Arial" w:hAnsi="Arial" w:cs="Arial"/>
          <w:b/>
          <w:sz w:val="24"/>
          <w:lang w:eastAsia="ja-JP"/>
        </w:rPr>
        <w:t xml:space="preserve">Contact: </w:t>
      </w:r>
      <w:r w:rsidRPr="006E4704">
        <w:rPr>
          <w:rFonts w:ascii="Arial" w:hAnsi="Arial" w:cs="Arial"/>
          <w:b/>
          <w:sz w:val="24"/>
          <w:lang w:eastAsia="ja-JP"/>
        </w:rPr>
        <w:tab/>
      </w:r>
      <w:r w:rsidR="00D91DFA" w:rsidRPr="00E47023">
        <w:rPr>
          <w:rFonts w:cs="Arial"/>
          <w:sz w:val="24"/>
          <w:lang w:eastAsia="ja-JP"/>
        </w:rPr>
        <w:t>Kalahasti, Narendra</w:t>
      </w:r>
      <w:r w:rsidR="00D91DFA" w:rsidRPr="00E47023">
        <w:rPr>
          <w:rFonts w:cs="Arial"/>
          <w:sz w:val="24"/>
          <w:lang w:eastAsia="ja-JP"/>
        </w:rPr>
        <w:br/>
      </w:r>
      <w:r w:rsidR="00D91DFA" w:rsidRPr="00E47023">
        <w:rPr>
          <w:rFonts w:cs="Arial"/>
          <w:b/>
          <w:lang w:eastAsia="ja-JP"/>
        </w:rPr>
        <w:tab/>
      </w:r>
      <w:r w:rsidR="00D91DFA" w:rsidRPr="00E47023">
        <w:rPr>
          <w:rFonts w:cs="Arial"/>
          <w:lang w:eastAsia="ja-JP"/>
        </w:rPr>
        <w:t>Narendra.Kalahasti@anritsu.com</w:t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5"/>
    <w:bookmarkEnd w:id="36"/>
    <w:bookmarkEnd w:id="37"/>
    <w:p w14:paraId="2E8ED559" w14:textId="77777777" w:rsidR="007A73E5" w:rsidRDefault="007A73E5" w:rsidP="007A73E5">
      <w:pPr>
        <w:rPr>
          <w:b/>
          <w:sz w:val="24"/>
          <w:lang w:eastAsia="ja-JP"/>
        </w:rPr>
      </w:pPr>
    </w:p>
    <w:p w14:paraId="2E8ED55A" w14:textId="77777777" w:rsidR="007A73E5" w:rsidRDefault="007A73E5" w:rsidP="004717EA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8" w:name="_Toc122434488"/>
      <w:bookmarkStart w:id="39" w:name="_Toc295288959"/>
      <w:bookmarkStart w:id="40" w:name="_Toc124264127"/>
      <w:r w:rsidRPr="00854C55">
        <w:rPr>
          <w:b/>
        </w:rPr>
        <w:t>Corrections required</w:t>
      </w:r>
      <w:bookmarkEnd w:id="38"/>
      <w:bookmarkEnd w:id="39"/>
      <w:bookmarkEnd w:id="40"/>
    </w:p>
    <w:p w14:paraId="2E8ED55B" w14:textId="16AE55AE" w:rsidR="005D27CA" w:rsidRDefault="00B93F7F" w:rsidP="00C25795">
      <w:pPr>
        <w:pStyle w:val="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r>
        <w:rPr>
          <w:rFonts w:cs="Arial"/>
          <w:b/>
          <w:color w:val="000000"/>
          <w:lang w:eastAsia="en-GB"/>
        </w:rPr>
        <w:t>Change 1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14:paraId="2E8ED55E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ED55C" w14:textId="77777777"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D55D" w14:textId="01F746F4" w:rsidR="005D27CA" w:rsidRPr="00CC39F9" w:rsidRDefault="00BE5D58" w:rsidP="005D27CA">
            <w:pPr>
              <w:rPr>
                <w:rFonts w:ascii="Arial" w:hAnsi="Arial" w:cs="Arial"/>
                <w:lang w:eastAsia="en-GB"/>
              </w:rPr>
            </w:pPr>
            <w:r w:rsidRPr="00BE5D58">
              <w:rPr>
                <w:rFonts w:ascii="Courier New" w:hAnsi="Courier New" w:cs="Courier New"/>
                <w:color w:val="000000"/>
                <w:lang w:eastAsia="de-DE"/>
              </w:rPr>
              <w:t>fl_TC_8_1_6_2_4_NR5GC_EUTRA_TestBody</w:t>
            </w:r>
            <w:r w:rsidR="00962AE4">
              <w:rPr>
                <w:rFonts w:ascii="Courier New" w:hAnsi="Courier New" w:cs="Courier New"/>
                <w:color w:val="000000"/>
                <w:lang w:eastAsia="de-DE"/>
              </w:rPr>
              <w:t>()</w:t>
            </w:r>
          </w:p>
        </w:tc>
      </w:tr>
      <w:tr w:rsidR="00FA485A" w14:paraId="2E8ED561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ED55F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1DB4C" w14:textId="77777777" w:rsidR="000803E7" w:rsidRDefault="006864D1" w:rsidP="00A12227">
            <w:pPr>
              <w:pStyle w:val="CRCoverPage"/>
              <w:spacing w:after="0"/>
            </w:pPr>
            <w:r>
              <w:t xml:space="preserve">According to the configuration of NR Cell 1 SIB5, E-UTRA Cell 1 is the high priority Inter-RAT cell and the power level setting in T1 will </w:t>
            </w:r>
            <w:proofErr w:type="spellStart"/>
            <w:r>
              <w:t>satisify</w:t>
            </w:r>
            <w:proofErr w:type="spellEnd"/>
            <w:r>
              <w:t xml:space="preserve"> the I-RAT cell reselection criteria as defined in TS 38.304. </w:t>
            </w:r>
            <w:proofErr w:type="spellStart"/>
            <w:r>
              <w:t>Srxlevl</w:t>
            </w:r>
            <w:proofErr w:type="spellEnd"/>
            <w:r>
              <w:t xml:space="preserve"> = -90(</w:t>
            </w:r>
            <w:proofErr w:type="spellStart"/>
            <w:r>
              <w:t>Qrxlevmeas</w:t>
            </w:r>
            <w:proofErr w:type="spellEnd"/>
            <w:r>
              <w:t>) - (-110) (q-</w:t>
            </w:r>
            <w:proofErr w:type="spellStart"/>
            <w:r>
              <w:t>RxLevMin</w:t>
            </w:r>
            <w:proofErr w:type="spellEnd"/>
            <w:r>
              <w:t>) = 20 dB (</w:t>
            </w:r>
            <w:proofErr w:type="spellStart"/>
            <w:r>
              <w:t>threshX</w:t>
            </w:r>
            <w:proofErr w:type="spellEnd"/>
            <w:r>
              <w:t>-High). Considering the SS signal level uncertainty, UE may reselect to E-UTRA Cell 1 in step 2 and then no response the paging in NR cell in Step 4.</w:t>
            </w:r>
          </w:p>
          <w:p w14:paraId="0D25EB43" w14:textId="77777777" w:rsidR="00A12227" w:rsidRDefault="00A12227" w:rsidP="00A12227">
            <w:pPr>
              <w:pStyle w:val="CRCoverPage"/>
              <w:spacing w:after="0"/>
            </w:pPr>
          </w:p>
          <w:p w14:paraId="02BF2FB4" w14:textId="77777777" w:rsidR="00A12227" w:rsidRDefault="00A12227" w:rsidP="00A12227">
            <w:pPr>
              <w:pStyle w:val="CRCoverPage"/>
              <w:spacing w:after="0"/>
            </w:pPr>
          </w:p>
          <w:p w14:paraId="2E8ED560" w14:textId="0FD30916" w:rsidR="00A12227" w:rsidRPr="006864D1" w:rsidRDefault="00A12227" w:rsidP="00A12227">
            <w:pPr>
              <w:pStyle w:val="CRCoverPage"/>
              <w:spacing w:after="0"/>
            </w:pPr>
            <w:r>
              <w:t xml:space="preserve">   #draft </w:t>
            </w:r>
            <w:proofErr w:type="spellStart"/>
            <w:r>
              <w:t>proseCR</w:t>
            </w:r>
            <w:proofErr w:type="spellEnd"/>
            <w:r>
              <w:t xml:space="preserve"> shall be raised</w:t>
            </w:r>
            <w:r w:rsidR="00C65940">
              <w:t xml:space="preserve"> in RAN5#99</w:t>
            </w:r>
          </w:p>
        </w:tc>
      </w:tr>
      <w:tr w:rsidR="00FA485A" w14:paraId="2E8ED564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ED562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D563" w14:textId="47E92A0F" w:rsidR="006F0D88" w:rsidRPr="00A72665" w:rsidRDefault="00512689" w:rsidP="00A1222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t>Changed power level</w:t>
            </w:r>
            <w:r w:rsidR="00C63DA8">
              <w:t xml:space="preserve"> of EUTRA cell</w:t>
            </w:r>
            <w:r>
              <w:t xml:space="preserve"> at step 1.</w:t>
            </w:r>
          </w:p>
        </w:tc>
      </w:tr>
      <w:tr w:rsidR="00FA485A" w14:paraId="2E8ED567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ED565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D566" w14:textId="191F7FF8" w:rsidR="00FA485A" w:rsidRPr="00CC39F9" w:rsidRDefault="004D3723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 w:rsidRPr="004D3723">
              <w:rPr>
                <w:rFonts w:ascii="Arial" w:hAnsi="Arial" w:cs="Arial"/>
                <w:lang w:eastAsia="en-GB"/>
              </w:rPr>
              <w:t>RRC_MDT_InterRAT_NR5GC_EUTRA</w:t>
            </w:r>
            <w:r w:rsidR="00C25795" w:rsidRPr="00C25795"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220349" w14:paraId="2E8ED56A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ED568" w14:textId="77777777"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D569" w14:textId="2547940D" w:rsidR="00220349" w:rsidRDefault="00374D41" w:rsidP="00220349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 w:cs="Arial"/>
                <w:highlight w:val="cyan"/>
              </w:rPr>
              <w:t>Accepted conditional to prose CR agreement at RAN5#99</w:t>
            </w:r>
            <w:bookmarkStart w:id="41" w:name="_GoBack"/>
            <w:bookmarkEnd w:id="41"/>
          </w:p>
        </w:tc>
      </w:tr>
    </w:tbl>
    <w:p w14:paraId="2E8ED56B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2E8ED56C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2E8ED5A6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A9E3" w14:textId="77777777" w:rsidR="00B82D7D" w:rsidRPr="00B82D7D" w:rsidRDefault="00C25795" w:rsidP="00B82D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="006274E4" w:rsidRPr="006274E4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B82D7D" w:rsidRPr="00B82D7D">
              <w:rPr>
                <w:rFonts w:ascii="Courier New" w:hAnsi="Courier New" w:cs="Courier New"/>
                <w:color w:val="000000"/>
                <w:lang w:eastAsia="de-DE"/>
              </w:rPr>
              <w:t xml:space="preserve">  function fl_TC_8_1_6_2_4_NR5GC_EUTRA_</w:t>
            </w:r>
            <w:proofErr w:type="gramStart"/>
            <w:r w:rsidR="00B82D7D" w:rsidRPr="00B82D7D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="00B82D7D" w:rsidRPr="00B82D7D">
              <w:rPr>
                <w:rFonts w:ascii="Courier New" w:hAnsi="Courier New" w:cs="Courier New"/>
                <w:color w:val="000000"/>
                <w:lang w:eastAsia="de-DE"/>
              </w:rPr>
              <w:t>) runs on EUTRA_5GS_PTC</w:t>
            </w:r>
          </w:p>
          <w:p w14:paraId="0FA039DE" w14:textId="77777777" w:rsidR="00B82D7D" w:rsidRPr="00B82D7D" w:rsidRDefault="00B82D7D" w:rsidP="00B82D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10D8A94E" w14:textId="77777777" w:rsidR="00B82D7D" w:rsidRPr="00B82D7D" w:rsidRDefault="00B82D7D" w:rsidP="00B82D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 xml:space="preserve">    //Anritsu TTCN CR R5s230112</w:t>
            </w:r>
          </w:p>
          <w:p w14:paraId="62E3DCE4" w14:textId="77777777" w:rsidR="00B82D7D" w:rsidRPr="00B82D7D" w:rsidRDefault="00B82D7D" w:rsidP="00B82D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 xml:space="preserve">    //var template (value) B28_Type </w:t>
            </w:r>
            <w:proofErr w:type="spellStart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v_EUTRA_CellId</w:t>
            </w:r>
            <w:proofErr w:type="spellEnd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A9E0293" w14:textId="77777777" w:rsidR="00B82D7D" w:rsidRPr="00B82D7D" w:rsidRDefault="00B82D7D" w:rsidP="00B82D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 xml:space="preserve">    //</w:t>
            </w:r>
            <w:proofErr w:type="spellStart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</w:t>
            </w:r>
            <w:proofErr w:type="spellStart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CoOrd_EUTRASysInfo_Type</w:t>
            </w:r>
            <w:proofErr w:type="spellEnd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v_CoOrd_</w:t>
            </w:r>
            <w:proofErr w:type="gramStart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SysInfo</w:t>
            </w:r>
            <w:proofErr w:type="spellEnd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f_EUTRA_CoOrdSysInfo</w:t>
            </w:r>
            <w:proofErr w:type="spellEnd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(eutra_Cell1);</w:t>
            </w:r>
          </w:p>
          <w:p w14:paraId="7AD5A2E1" w14:textId="77777777" w:rsidR="00B82D7D" w:rsidRPr="00B82D7D" w:rsidRDefault="00B82D7D" w:rsidP="00B82D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70D69E00" w14:textId="77777777" w:rsidR="00B82D7D" w:rsidRPr="00B82D7D" w:rsidRDefault="00B82D7D" w:rsidP="00B82D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 xml:space="preserve">     // @sic R5s220801 sic@</w:t>
            </w:r>
          </w:p>
          <w:p w14:paraId="74786766" w14:textId="77777777" w:rsidR="00B82D7D" w:rsidRPr="00B82D7D" w:rsidRDefault="00B82D7D" w:rsidP="00B82D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 xml:space="preserve">    //</w:t>
            </w:r>
            <w:proofErr w:type="spellStart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v_EUTRA_</w:t>
            </w:r>
            <w:proofErr w:type="gramStart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CellId</w:t>
            </w:r>
            <w:proofErr w:type="spellEnd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= int2bit(</w:t>
            </w:r>
            <w:proofErr w:type="spellStart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f_EUTRA_CellInfo_GetPhyCellId</w:t>
            </w:r>
            <w:proofErr w:type="spellEnd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(eutra_Cell1),28);</w:t>
            </w:r>
          </w:p>
          <w:p w14:paraId="4A23A891" w14:textId="77777777" w:rsidR="00B82D7D" w:rsidRPr="00B82D7D" w:rsidRDefault="00B82D7D" w:rsidP="00B82D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 xml:space="preserve">    //</w:t>
            </w:r>
            <w:proofErr w:type="spellStart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v_CoOrd_</w:t>
            </w:r>
            <w:proofErr w:type="gramStart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SysInfo.CellId</w:t>
            </w:r>
            <w:proofErr w:type="spellEnd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v_EUTRA_CellId</w:t>
            </w:r>
            <w:proofErr w:type="spellEnd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506ADE6" w14:textId="77777777" w:rsidR="00B82D7D" w:rsidRPr="00B82D7D" w:rsidRDefault="00B82D7D" w:rsidP="00B82D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 xml:space="preserve">    //</w:t>
            </w:r>
            <w:proofErr w:type="spellStart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f_EUTRA_NR_</w:t>
            </w:r>
            <w:proofErr w:type="gramStart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SendSysinfoCoOrd</w:t>
            </w:r>
            <w:proofErr w:type="spellEnd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 xml:space="preserve">NR, </w:t>
            </w:r>
            <w:proofErr w:type="spellStart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cs_EUTRA_NR_CoOrdSysInfo_Eutra</w:t>
            </w:r>
            <w:proofErr w:type="spellEnd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({</w:t>
            </w:r>
            <w:proofErr w:type="spellStart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v_CoOrd_SysInfo</w:t>
            </w:r>
            <w:proofErr w:type="spellEnd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}));</w:t>
            </w:r>
          </w:p>
          <w:p w14:paraId="7C4A279E" w14:textId="77777777" w:rsidR="00B82D7D" w:rsidRPr="00B82D7D" w:rsidRDefault="00B82D7D" w:rsidP="00B82D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3DEDB26" w14:textId="77777777" w:rsidR="00B82D7D" w:rsidRPr="00B82D7D" w:rsidRDefault="00B82D7D" w:rsidP="00B82D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f_EUTRA_NR_WaitForCoOrd_</w:t>
            </w:r>
            <w:proofErr w:type="gramStart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Trigger</w:t>
            </w:r>
            <w:proofErr w:type="spellEnd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NR, "Power Level");</w:t>
            </w:r>
          </w:p>
          <w:p w14:paraId="578A194B" w14:textId="176AD37F" w:rsidR="00B82D7D" w:rsidRPr="00B82D7D" w:rsidRDefault="00B82D7D" w:rsidP="00B82D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</w:t>
            </w:r>
            <w:proofErr w:type="gramStart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SetCellPower(</w:t>
            </w:r>
            <w:proofErr w:type="gramEnd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 xml:space="preserve">eutra_Cell1, </w:t>
            </w:r>
            <w:r w:rsidRPr="00B82D7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-90, -90);</w:t>
            </w:r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 xml:space="preserve">  //FR2 is FFS</w:t>
            </w:r>
          </w:p>
          <w:p w14:paraId="2E8ED5A5" w14:textId="67F93FF0" w:rsidR="00C72ED8" w:rsidRPr="00053BB5" w:rsidRDefault="00B82D7D" w:rsidP="00B82D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2E8ED5A7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2E8ED5A8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2E8ED5E2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F461" w14:textId="77777777" w:rsidR="00B82D7D" w:rsidRPr="00B82D7D" w:rsidRDefault="00B82D7D" w:rsidP="00B82D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 xml:space="preserve">  function fl_TC_8_1_6_2_4_NR5GC_EUTRA_</w:t>
            </w:r>
            <w:proofErr w:type="gramStart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) runs on EUTRA_5GS_PTC</w:t>
            </w:r>
          </w:p>
          <w:p w14:paraId="72280E7E" w14:textId="77777777" w:rsidR="00B82D7D" w:rsidRPr="00B82D7D" w:rsidRDefault="00B82D7D" w:rsidP="00B82D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05C0EF23" w14:textId="77777777" w:rsidR="00B82D7D" w:rsidRPr="00B82D7D" w:rsidRDefault="00B82D7D" w:rsidP="00B82D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 xml:space="preserve">    //Anritsu TTCN CR R5s230112</w:t>
            </w:r>
          </w:p>
          <w:p w14:paraId="55A2D2D4" w14:textId="77777777" w:rsidR="00B82D7D" w:rsidRPr="00B82D7D" w:rsidRDefault="00B82D7D" w:rsidP="00B82D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 xml:space="preserve">    //var template (value) B28_Type </w:t>
            </w:r>
            <w:proofErr w:type="spellStart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v_EUTRA_CellId</w:t>
            </w:r>
            <w:proofErr w:type="spellEnd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27EE2EF" w14:textId="77777777" w:rsidR="00B82D7D" w:rsidRPr="00B82D7D" w:rsidRDefault="00B82D7D" w:rsidP="00B82D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 xml:space="preserve">    //</w:t>
            </w:r>
            <w:proofErr w:type="spellStart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</w:t>
            </w:r>
            <w:proofErr w:type="spellStart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CoOrd_EUTRASysInfo_Type</w:t>
            </w:r>
            <w:proofErr w:type="spellEnd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v_CoOrd_</w:t>
            </w:r>
            <w:proofErr w:type="gramStart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SysInfo</w:t>
            </w:r>
            <w:proofErr w:type="spellEnd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f_EUTRA_CoOrdSysInfo</w:t>
            </w:r>
            <w:proofErr w:type="spellEnd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(eutra_Cell1);</w:t>
            </w:r>
          </w:p>
          <w:p w14:paraId="38D4D573" w14:textId="77777777" w:rsidR="00B82D7D" w:rsidRPr="00B82D7D" w:rsidRDefault="00B82D7D" w:rsidP="00B82D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580D6276" w14:textId="77777777" w:rsidR="00B82D7D" w:rsidRPr="00B82D7D" w:rsidRDefault="00B82D7D" w:rsidP="00B82D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 xml:space="preserve">     // @sic R5s220801 sic@</w:t>
            </w:r>
          </w:p>
          <w:p w14:paraId="14871FDD" w14:textId="77777777" w:rsidR="00B82D7D" w:rsidRPr="00B82D7D" w:rsidRDefault="00B82D7D" w:rsidP="00B82D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 xml:space="preserve">    //</w:t>
            </w:r>
            <w:proofErr w:type="spellStart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v_EUTRA_</w:t>
            </w:r>
            <w:proofErr w:type="gramStart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CellId</w:t>
            </w:r>
            <w:proofErr w:type="spellEnd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= int2bit(</w:t>
            </w:r>
            <w:proofErr w:type="spellStart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f_EUTRA_CellInfo_GetPhyCellId</w:t>
            </w:r>
            <w:proofErr w:type="spellEnd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(eutra_Cell1),28);</w:t>
            </w:r>
          </w:p>
          <w:p w14:paraId="1EDE1058" w14:textId="77777777" w:rsidR="00B82D7D" w:rsidRPr="00B82D7D" w:rsidRDefault="00B82D7D" w:rsidP="00B82D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 xml:space="preserve">    //</w:t>
            </w:r>
            <w:proofErr w:type="spellStart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v_CoOrd_</w:t>
            </w:r>
            <w:proofErr w:type="gramStart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SysInfo.CellId</w:t>
            </w:r>
            <w:proofErr w:type="spellEnd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v_EUTRA_CellId</w:t>
            </w:r>
            <w:proofErr w:type="spellEnd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825B624" w14:textId="77777777" w:rsidR="00B82D7D" w:rsidRPr="00B82D7D" w:rsidRDefault="00B82D7D" w:rsidP="00B82D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 xml:space="preserve">    //</w:t>
            </w:r>
            <w:proofErr w:type="spellStart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f_EUTRA_NR_</w:t>
            </w:r>
            <w:proofErr w:type="gramStart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SendSysinfoCoOrd</w:t>
            </w:r>
            <w:proofErr w:type="spellEnd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 xml:space="preserve">NR, </w:t>
            </w:r>
            <w:proofErr w:type="spellStart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cs_EUTRA_NR_CoOrdSysInfo_Eutra</w:t>
            </w:r>
            <w:proofErr w:type="spellEnd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({</w:t>
            </w:r>
            <w:proofErr w:type="spellStart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v_CoOrd_SysInfo</w:t>
            </w:r>
            <w:proofErr w:type="spellEnd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}));</w:t>
            </w:r>
          </w:p>
          <w:p w14:paraId="69C9696E" w14:textId="77777777" w:rsidR="00B82D7D" w:rsidRPr="00B82D7D" w:rsidRDefault="00B82D7D" w:rsidP="00B82D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EDE7F71" w14:textId="77777777" w:rsidR="00B82D7D" w:rsidRPr="00B82D7D" w:rsidRDefault="00B82D7D" w:rsidP="00B82D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f_EUTRA_NR_WaitForCoOrd_</w:t>
            </w:r>
            <w:proofErr w:type="gramStart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Trigger</w:t>
            </w:r>
            <w:proofErr w:type="spellEnd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NR, "Power Level");</w:t>
            </w:r>
          </w:p>
          <w:p w14:paraId="68CC1420" w14:textId="77777777" w:rsidR="00B82D7D" w:rsidRPr="00B82D7D" w:rsidRDefault="00B82D7D" w:rsidP="00B82D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</w:t>
            </w:r>
            <w:proofErr w:type="gramStart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SetCellPower(</w:t>
            </w:r>
            <w:proofErr w:type="gramEnd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 xml:space="preserve">eutra_Cell1, </w:t>
            </w:r>
            <w:r w:rsidRPr="00B82D7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-96, -96);</w:t>
            </w:r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 xml:space="preserve">  //FR2 is FFS</w:t>
            </w:r>
          </w:p>
          <w:p w14:paraId="2E8ED5E1" w14:textId="782CF60D" w:rsidR="001E3D37" w:rsidRPr="00DA356D" w:rsidRDefault="00B82D7D" w:rsidP="00B82D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2E8ED5E3" w14:textId="39E1C190" w:rsidR="000E1C64" w:rsidRDefault="000E1C64" w:rsidP="00D86933">
      <w:pPr>
        <w:pStyle w:val="CRCoverPage"/>
        <w:rPr>
          <w:lang w:eastAsia="zh-CN"/>
        </w:rPr>
      </w:pPr>
    </w:p>
    <w:sectPr w:rsidR="000E1C64" w:rsidSect="00B76E16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33FFC6" w14:textId="77777777" w:rsidR="00143213" w:rsidRDefault="00143213">
      <w:r>
        <w:separator/>
      </w:r>
    </w:p>
  </w:endnote>
  <w:endnote w:type="continuationSeparator" w:id="0">
    <w:p w14:paraId="19DB0F05" w14:textId="77777777" w:rsidR="00143213" w:rsidRDefault="001432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675088" w14:textId="77777777" w:rsidR="00143213" w:rsidRDefault="00143213">
      <w:r>
        <w:separator/>
      </w:r>
    </w:p>
  </w:footnote>
  <w:footnote w:type="continuationSeparator" w:id="0">
    <w:p w14:paraId="21AB9D7F" w14:textId="77777777" w:rsidR="00143213" w:rsidRDefault="001432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8ED5E8" w14:textId="77777777" w:rsidR="0084166B" w:rsidRDefault="0084166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2E8ED5EE" wp14:editId="2E8ED5E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2391567"/>
                          </w:sdtPr>
                          <w:sdtEndPr>
                            <w:rPr>
                              <w:rStyle w:val="a0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A" w14:textId="77777777" w:rsidR="0084166B" w:rsidRPr="00A11327" w:rsidRDefault="0084166B" w:rsidP="005D614C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shapetype w14:anchorId="2E8ED5EE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239156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A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8ED5E9" w14:textId="77777777" w:rsidR="0084166B" w:rsidRDefault="0084166B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E8ED5F0" wp14:editId="2E8ED5F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a0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B" w14:textId="77777777" w:rsidR="0084166B" w:rsidRPr="00A11327" w:rsidRDefault="0084166B" w:rsidP="005D614C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shapetype w14:anchorId="2E8ED5F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B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8ED5EA" w14:textId="77777777" w:rsidR="0084166B" w:rsidRDefault="0084166B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E8ED5F2" wp14:editId="2E8ED5F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028289363"/>
                          </w:sdtPr>
                          <w:sdtEndPr>
                            <w:rPr>
                              <w:rStyle w:val="a0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C" w14:textId="77777777" w:rsidR="0084166B" w:rsidRPr="00A11327" w:rsidRDefault="0084166B" w:rsidP="005D614C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shapetype w14:anchorId="2E8ED5F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02828936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C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8ED5EB" w14:textId="77777777" w:rsidR="0084166B" w:rsidRDefault="0084166B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2E8ED5F4" wp14:editId="2E8ED5F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562670888"/>
                          </w:sdtPr>
                          <w:sdtEndPr>
                            <w:rPr>
                              <w:rStyle w:val="a0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D" w14:textId="77777777" w:rsidR="0084166B" w:rsidRPr="00A11327" w:rsidRDefault="0084166B" w:rsidP="005D614C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shapetype w14:anchorId="2E8ED5F4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56267088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D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8ED5EC" w14:textId="77777777" w:rsidR="0084166B" w:rsidRDefault="0084166B">
    <w:pPr>
      <w:pStyle w:val="a4"/>
      <w:tabs>
        <w:tab w:val="right" w:pos="9639"/>
      </w:tabs>
    </w:pPr>
    <w:r>
      <w:tab/>
    </w: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E8ED5F6" wp14:editId="2E8ED5F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212696523"/>
                          </w:sdtPr>
                          <w:sdtEndPr>
                            <w:rPr>
                              <w:rStyle w:val="a0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E" w14:textId="77777777" w:rsidR="0084166B" w:rsidRPr="00A11327" w:rsidRDefault="0084166B" w:rsidP="005D614C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shapetype w14:anchorId="2E8ED5F6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21269652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E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8ED5ED" w14:textId="77777777" w:rsidR="0084166B" w:rsidRDefault="0084166B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8ED5F8" wp14:editId="2E8ED5F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119403577"/>
                          </w:sdtPr>
                          <w:sdtEndPr>
                            <w:rPr>
                              <w:rStyle w:val="a0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F" w14:textId="77777777" w:rsidR="0084166B" w:rsidRPr="00A11327" w:rsidRDefault="0084166B" w:rsidP="005D614C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shapetype w14:anchorId="2E8ED5F8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11940357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F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EB702A1"/>
    <w:multiLevelType w:val="hybridMultilevel"/>
    <w:tmpl w:val="C304F142"/>
    <w:lvl w:ilvl="0" w:tplc="40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2419AB"/>
    <w:multiLevelType w:val="hybridMultilevel"/>
    <w:tmpl w:val="D6308FE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1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8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E40E3A"/>
    <w:multiLevelType w:val="hybridMultilevel"/>
    <w:tmpl w:val="72ACC9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197B38"/>
    <w:multiLevelType w:val="hybridMultilevel"/>
    <w:tmpl w:val="AC641A9C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60EB7241"/>
    <w:multiLevelType w:val="hybridMultilevel"/>
    <w:tmpl w:val="1DCEC7BC"/>
    <w:lvl w:ilvl="0" w:tplc="40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9" w15:restartNumberingAfterBreak="0">
    <w:nsid w:val="72601D6C"/>
    <w:multiLevelType w:val="hybridMultilevel"/>
    <w:tmpl w:val="C35AC9D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5243888"/>
    <w:multiLevelType w:val="hybridMultilevel"/>
    <w:tmpl w:val="508C75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6"/>
  </w:num>
  <w:num w:numId="5">
    <w:abstractNumId w:val="11"/>
  </w:num>
  <w:num w:numId="6">
    <w:abstractNumId w:val="17"/>
  </w:num>
  <w:num w:numId="7">
    <w:abstractNumId w:val="28"/>
  </w:num>
  <w:num w:numId="8">
    <w:abstractNumId w:val="6"/>
  </w:num>
  <w:num w:numId="9">
    <w:abstractNumId w:val="15"/>
  </w:num>
  <w:num w:numId="10">
    <w:abstractNumId w:val="32"/>
  </w:num>
  <w:num w:numId="11">
    <w:abstractNumId w:val="12"/>
  </w:num>
  <w:num w:numId="12">
    <w:abstractNumId w:val="18"/>
  </w:num>
  <w:num w:numId="13">
    <w:abstractNumId w:val="2"/>
  </w:num>
  <w:num w:numId="14">
    <w:abstractNumId w:val="14"/>
  </w:num>
  <w:num w:numId="15">
    <w:abstractNumId w:val="0"/>
  </w:num>
  <w:num w:numId="16">
    <w:abstractNumId w:val="1"/>
  </w:num>
  <w:num w:numId="17">
    <w:abstractNumId w:val="5"/>
  </w:num>
  <w:num w:numId="18">
    <w:abstractNumId w:val="19"/>
  </w:num>
  <w:num w:numId="19">
    <w:abstractNumId w:val="31"/>
  </w:num>
  <w:num w:numId="20">
    <w:abstractNumId w:val="27"/>
  </w:num>
  <w:num w:numId="21">
    <w:abstractNumId w:val="10"/>
  </w:num>
  <w:num w:numId="22">
    <w:abstractNumId w:val="21"/>
  </w:num>
  <w:num w:numId="23">
    <w:abstractNumId w:val="26"/>
  </w:num>
  <w:num w:numId="24">
    <w:abstractNumId w:val="13"/>
  </w:num>
  <w:num w:numId="25">
    <w:abstractNumId w:val="23"/>
  </w:num>
  <w:num w:numId="26">
    <w:abstractNumId w:val="3"/>
  </w:num>
  <w:num w:numId="27">
    <w:abstractNumId w:val="4"/>
  </w:num>
  <w:num w:numId="28">
    <w:abstractNumId w:val="20"/>
  </w:num>
  <w:num w:numId="29">
    <w:abstractNumId w:val="22"/>
  </w:num>
  <w:num w:numId="30">
    <w:abstractNumId w:val="24"/>
  </w:num>
  <w:num w:numId="31">
    <w:abstractNumId w:val="29"/>
  </w:num>
  <w:num w:numId="32">
    <w:abstractNumId w:val="9"/>
  </w:num>
  <w:num w:numId="33">
    <w:abstractNumId w:val="30"/>
  </w:num>
  <w:num w:numId="34">
    <w:abstractNumId w:val="8"/>
  </w:num>
  <w:num w:numId="3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833"/>
    <w:rsid w:val="00007575"/>
    <w:rsid w:val="00011C14"/>
    <w:rsid w:val="00022E4A"/>
    <w:rsid w:val="00024866"/>
    <w:rsid w:val="0002594C"/>
    <w:rsid w:val="00030142"/>
    <w:rsid w:val="0003629C"/>
    <w:rsid w:val="00036FE7"/>
    <w:rsid w:val="00037F9E"/>
    <w:rsid w:val="00053BB5"/>
    <w:rsid w:val="00054E62"/>
    <w:rsid w:val="00057DBD"/>
    <w:rsid w:val="000614B3"/>
    <w:rsid w:val="0006562C"/>
    <w:rsid w:val="000749BF"/>
    <w:rsid w:val="000803E7"/>
    <w:rsid w:val="00090CE3"/>
    <w:rsid w:val="00093F34"/>
    <w:rsid w:val="0009581D"/>
    <w:rsid w:val="00096F61"/>
    <w:rsid w:val="000A1C38"/>
    <w:rsid w:val="000A30FB"/>
    <w:rsid w:val="000A4903"/>
    <w:rsid w:val="000A4AB6"/>
    <w:rsid w:val="000A55CC"/>
    <w:rsid w:val="000A6394"/>
    <w:rsid w:val="000B52C7"/>
    <w:rsid w:val="000B70AF"/>
    <w:rsid w:val="000B7FED"/>
    <w:rsid w:val="000C038A"/>
    <w:rsid w:val="000C104F"/>
    <w:rsid w:val="000C6598"/>
    <w:rsid w:val="000D40AB"/>
    <w:rsid w:val="000E1C64"/>
    <w:rsid w:val="000E60EB"/>
    <w:rsid w:val="000F119F"/>
    <w:rsid w:val="000F34D6"/>
    <w:rsid w:val="001109AC"/>
    <w:rsid w:val="00112785"/>
    <w:rsid w:val="0011415B"/>
    <w:rsid w:val="001209DE"/>
    <w:rsid w:val="0012136E"/>
    <w:rsid w:val="00126237"/>
    <w:rsid w:val="001302CE"/>
    <w:rsid w:val="00134670"/>
    <w:rsid w:val="001373AB"/>
    <w:rsid w:val="00143213"/>
    <w:rsid w:val="00145D43"/>
    <w:rsid w:val="00146DCF"/>
    <w:rsid w:val="00164CFC"/>
    <w:rsid w:val="00173835"/>
    <w:rsid w:val="00181CAC"/>
    <w:rsid w:val="001901A2"/>
    <w:rsid w:val="00192C46"/>
    <w:rsid w:val="001A08B3"/>
    <w:rsid w:val="001A0D31"/>
    <w:rsid w:val="001A2D13"/>
    <w:rsid w:val="001A709A"/>
    <w:rsid w:val="001A7B60"/>
    <w:rsid w:val="001B52F0"/>
    <w:rsid w:val="001B5A9D"/>
    <w:rsid w:val="001B7A65"/>
    <w:rsid w:val="001C1718"/>
    <w:rsid w:val="001C5C2A"/>
    <w:rsid w:val="001C6D2D"/>
    <w:rsid w:val="001C7601"/>
    <w:rsid w:val="001D3F35"/>
    <w:rsid w:val="001D5F19"/>
    <w:rsid w:val="001E3D37"/>
    <w:rsid w:val="001E41F3"/>
    <w:rsid w:val="001F1817"/>
    <w:rsid w:val="001F406A"/>
    <w:rsid w:val="002040A1"/>
    <w:rsid w:val="00220349"/>
    <w:rsid w:val="00221C5A"/>
    <w:rsid w:val="00241A66"/>
    <w:rsid w:val="00241D3B"/>
    <w:rsid w:val="00245CA4"/>
    <w:rsid w:val="002564C6"/>
    <w:rsid w:val="0026004D"/>
    <w:rsid w:val="00263668"/>
    <w:rsid w:val="002640DD"/>
    <w:rsid w:val="00275D12"/>
    <w:rsid w:val="00284FEB"/>
    <w:rsid w:val="002860C4"/>
    <w:rsid w:val="002901A3"/>
    <w:rsid w:val="00297B15"/>
    <w:rsid w:val="002A4DCB"/>
    <w:rsid w:val="002B14D3"/>
    <w:rsid w:val="002B5741"/>
    <w:rsid w:val="002C7E01"/>
    <w:rsid w:val="002E008A"/>
    <w:rsid w:val="002F45F1"/>
    <w:rsid w:val="002F7D40"/>
    <w:rsid w:val="0030142E"/>
    <w:rsid w:val="003041CF"/>
    <w:rsid w:val="00305409"/>
    <w:rsid w:val="00310217"/>
    <w:rsid w:val="0031061D"/>
    <w:rsid w:val="003216F1"/>
    <w:rsid w:val="00322D46"/>
    <w:rsid w:val="0033294A"/>
    <w:rsid w:val="00341F6F"/>
    <w:rsid w:val="00342D98"/>
    <w:rsid w:val="00343CD7"/>
    <w:rsid w:val="00345383"/>
    <w:rsid w:val="00346D77"/>
    <w:rsid w:val="00347DED"/>
    <w:rsid w:val="003513BA"/>
    <w:rsid w:val="00355425"/>
    <w:rsid w:val="003556DC"/>
    <w:rsid w:val="003609EF"/>
    <w:rsid w:val="0036231A"/>
    <w:rsid w:val="00374D41"/>
    <w:rsid w:val="00374DD4"/>
    <w:rsid w:val="00375BB0"/>
    <w:rsid w:val="003764EC"/>
    <w:rsid w:val="003806A7"/>
    <w:rsid w:val="00383C3D"/>
    <w:rsid w:val="003858C9"/>
    <w:rsid w:val="00387158"/>
    <w:rsid w:val="00387792"/>
    <w:rsid w:val="003904E3"/>
    <w:rsid w:val="003926A3"/>
    <w:rsid w:val="00392CBA"/>
    <w:rsid w:val="00393BCA"/>
    <w:rsid w:val="00396226"/>
    <w:rsid w:val="003C2766"/>
    <w:rsid w:val="003C4A17"/>
    <w:rsid w:val="003D1466"/>
    <w:rsid w:val="003E1A36"/>
    <w:rsid w:val="003E51C2"/>
    <w:rsid w:val="003F09A0"/>
    <w:rsid w:val="003F3287"/>
    <w:rsid w:val="00410371"/>
    <w:rsid w:val="00411482"/>
    <w:rsid w:val="00412379"/>
    <w:rsid w:val="0041471B"/>
    <w:rsid w:val="004153A1"/>
    <w:rsid w:val="00415491"/>
    <w:rsid w:val="00416FA7"/>
    <w:rsid w:val="00417AF4"/>
    <w:rsid w:val="004242F1"/>
    <w:rsid w:val="0043163D"/>
    <w:rsid w:val="00433730"/>
    <w:rsid w:val="00440D0A"/>
    <w:rsid w:val="0044346C"/>
    <w:rsid w:val="00446488"/>
    <w:rsid w:val="00450D86"/>
    <w:rsid w:val="00460215"/>
    <w:rsid w:val="00460C04"/>
    <w:rsid w:val="00461008"/>
    <w:rsid w:val="00461F12"/>
    <w:rsid w:val="004635E5"/>
    <w:rsid w:val="004717EA"/>
    <w:rsid w:val="00482B43"/>
    <w:rsid w:val="0049413C"/>
    <w:rsid w:val="00495060"/>
    <w:rsid w:val="004976F0"/>
    <w:rsid w:val="004A2AED"/>
    <w:rsid w:val="004B01A5"/>
    <w:rsid w:val="004B2C2D"/>
    <w:rsid w:val="004B526E"/>
    <w:rsid w:val="004B75B7"/>
    <w:rsid w:val="004C5377"/>
    <w:rsid w:val="004D3723"/>
    <w:rsid w:val="004D455F"/>
    <w:rsid w:val="004D5164"/>
    <w:rsid w:val="004F661B"/>
    <w:rsid w:val="005045C7"/>
    <w:rsid w:val="005105E0"/>
    <w:rsid w:val="0051196A"/>
    <w:rsid w:val="00512689"/>
    <w:rsid w:val="005135A1"/>
    <w:rsid w:val="0051580D"/>
    <w:rsid w:val="005174CD"/>
    <w:rsid w:val="00525828"/>
    <w:rsid w:val="005279F5"/>
    <w:rsid w:val="0053156E"/>
    <w:rsid w:val="00532891"/>
    <w:rsid w:val="00547111"/>
    <w:rsid w:val="00550D59"/>
    <w:rsid w:val="00556F11"/>
    <w:rsid w:val="00564EDF"/>
    <w:rsid w:val="0056673A"/>
    <w:rsid w:val="00566F6F"/>
    <w:rsid w:val="0058240F"/>
    <w:rsid w:val="00587F6A"/>
    <w:rsid w:val="00592D74"/>
    <w:rsid w:val="00596753"/>
    <w:rsid w:val="005B3028"/>
    <w:rsid w:val="005B4127"/>
    <w:rsid w:val="005C517B"/>
    <w:rsid w:val="005D27CA"/>
    <w:rsid w:val="005D614C"/>
    <w:rsid w:val="005E18C6"/>
    <w:rsid w:val="005E2C44"/>
    <w:rsid w:val="005E42FB"/>
    <w:rsid w:val="005F0903"/>
    <w:rsid w:val="005F12D6"/>
    <w:rsid w:val="005F391D"/>
    <w:rsid w:val="005F6646"/>
    <w:rsid w:val="005F740E"/>
    <w:rsid w:val="006006A5"/>
    <w:rsid w:val="006006C1"/>
    <w:rsid w:val="00610C5B"/>
    <w:rsid w:val="00613D6B"/>
    <w:rsid w:val="00614BCF"/>
    <w:rsid w:val="00617D68"/>
    <w:rsid w:val="00620F69"/>
    <w:rsid w:val="00621188"/>
    <w:rsid w:val="00623024"/>
    <w:rsid w:val="006257ED"/>
    <w:rsid w:val="00625935"/>
    <w:rsid w:val="006274E4"/>
    <w:rsid w:val="006316B2"/>
    <w:rsid w:val="00642CCB"/>
    <w:rsid w:val="00644586"/>
    <w:rsid w:val="00645C84"/>
    <w:rsid w:val="00652A36"/>
    <w:rsid w:val="0065364E"/>
    <w:rsid w:val="006537B5"/>
    <w:rsid w:val="00661E2C"/>
    <w:rsid w:val="00667016"/>
    <w:rsid w:val="00674D13"/>
    <w:rsid w:val="0068444E"/>
    <w:rsid w:val="006864D1"/>
    <w:rsid w:val="0069262E"/>
    <w:rsid w:val="00695808"/>
    <w:rsid w:val="006A5853"/>
    <w:rsid w:val="006A6982"/>
    <w:rsid w:val="006A7001"/>
    <w:rsid w:val="006A737E"/>
    <w:rsid w:val="006B46FB"/>
    <w:rsid w:val="006B7B2F"/>
    <w:rsid w:val="006D0191"/>
    <w:rsid w:val="006D5020"/>
    <w:rsid w:val="006E0ACC"/>
    <w:rsid w:val="006E21FB"/>
    <w:rsid w:val="006E4465"/>
    <w:rsid w:val="006E5627"/>
    <w:rsid w:val="006E7773"/>
    <w:rsid w:val="006F0D88"/>
    <w:rsid w:val="006F1E70"/>
    <w:rsid w:val="006F6B99"/>
    <w:rsid w:val="006F7B09"/>
    <w:rsid w:val="00702031"/>
    <w:rsid w:val="007046F0"/>
    <w:rsid w:val="00704829"/>
    <w:rsid w:val="007074D8"/>
    <w:rsid w:val="007101FB"/>
    <w:rsid w:val="007206B7"/>
    <w:rsid w:val="0072522A"/>
    <w:rsid w:val="0073208D"/>
    <w:rsid w:val="0073742E"/>
    <w:rsid w:val="0073773F"/>
    <w:rsid w:val="00743D60"/>
    <w:rsid w:val="00755C92"/>
    <w:rsid w:val="007603BE"/>
    <w:rsid w:val="00762213"/>
    <w:rsid w:val="00763BA2"/>
    <w:rsid w:val="007656FE"/>
    <w:rsid w:val="007658A5"/>
    <w:rsid w:val="0076748C"/>
    <w:rsid w:val="007717AB"/>
    <w:rsid w:val="0077683C"/>
    <w:rsid w:val="00792342"/>
    <w:rsid w:val="00793020"/>
    <w:rsid w:val="007977A8"/>
    <w:rsid w:val="007A653A"/>
    <w:rsid w:val="007A73E5"/>
    <w:rsid w:val="007B512A"/>
    <w:rsid w:val="007C13F4"/>
    <w:rsid w:val="007C2097"/>
    <w:rsid w:val="007C28A7"/>
    <w:rsid w:val="007D6A07"/>
    <w:rsid w:val="007D6DB1"/>
    <w:rsid w:val="007D7566"/>
    <w:rsid w:val="007F0389"/>
    <w:rsid w:val="007F1ED8"/>
    <w:rsid w:val="007F3701"/>
    <w:rsid w:val="007F7259"/>
    <w:rsid w:val="00800A71"/>
    <w:rsid w:val="00801700"/>
    <w:rsid w:val="00801CF0"/>
    <w:rsid w:val="008040A8"/>
    <w:rsid w:val="008223DD"/>
    <w:rsid w:val="00824C2C"/>
    <w:rsid w:val="00825391"/>
    <w:rsid w:val="00825C07"/>
    <w:rsid w:val="008279FA"/>
    <w:rsid w:val="0084166B"/>
    <w:rsid w:val="00846A67"/>
    <w:rsid w:val="0085441A"/>
    <w:rsid w:val="008613D8"/>
    <w:rsid w:val="008626E7"/>
    <w:rsid w:val="00870EE7"/>
    <w:rsid w:val="0087510D"/>
    <w:rsid w:val="00880F55"/>
    <w:rsid w:val="00883A39"/>
    <w:rsid w:val="008863B9"/>
    <w:rsid w:val="0089088C"/>
    <w:rsid w:val="008A45A6"/>
    <w:rsid w:val="008B2743"/>
    <w:rsid w:val="008B66DD"/>
    <w:rsid w:val="008B694B"/>
    <w:rsid w:val="008D4141"/>
    <w:rsid w:val="008E6B1F"/>
    <w:rsid w:val="008F686C"/>
    <w:rsid w:val="00900B0A"/>
    <w:rsid w:val="00901400"/>
    <w:rsid w:val="00904EBA"/>
    <w:rsid w:val="00907B05"/>
    <w:rsid w:val="00910C0F"/>
    <w:rsid w:val="0091261A"/>
    <w:rsid w:val="00913E0B"/>
    <w:rsid w:val="009148DE"/>
    <w:rsid w:val="00916386"/>
    <w:rsid w:val="00916CEC"/>
    <w:rsid w:val="00930FC9"/>
    <w:rsid w:val="009418D9"/>
    <w:rsid w:val="00941E30"/>
    <w:rsid w:val="00943B96"/>
    <w:rsid w:val="00946424"/>
    <w:rsid w:val="009478EE"/>
    <w:rsid w:val="0095139C"/>
    <w:rsid w:val="0095556A"/>
    <w:rsid w:val="00955579"/>
    <w:rsid w:val="00956250"/>
    <w:rsid w:val="00956A50"/>
    <w:rsid w:val="00957995"/>
    <w:rsid w:val="00962AE4"/>
    <w:rsid w:val="009633D4"/>
    <w:rsid w:val="00973015"/>
    <w:rsid w:val="009767E1"/>
    <w:rsid w:val="009777D9"/>
    <w:rsid w:val="00977F33"/>
    <w:rsid w:val="00986821"/>
    <w:rsid w:val="009911E9"/>
    <w:rsid w:val="00991B88"/>
    <w:rsid w:val="009A07BF"/>
    <w:rsid w:val="009A4E0F"/>
    <w:rsid w:val="009A5255"/>
    <w:rsid w:val="009A5753"/>
    <w:rsid w:val="009A579D"/>
    <w:rsid w:val="009B0B50"/>
    <w:rsid w:val="009B5164"/>
    <w:rsid w:val="009B7468"/>
    <w:rsid w:val="009C1018"/>
    <w:rsid w:val="009C22FE"/>
    <w:rsid w:val="009D4235"/>
    <w:rsid w:val="009D476E"/>
    <w:rsid w:val="009D7147"/>
    <w:rsid w:val="009E1D01"/>
    <w:rsid w:val="009E24DE"/>
    <w:rsid w:val="009E3297"/>
    <w:rsid w:val="009E63AD"/>
    <w:rsid w:val="009F734F"/>
    <w:rsid w:val="009F7D81"/>
    <w:rsid w:val="00A00487"/>
    <w:rsid w:val="00A031A9"/>
    <w:rsid w:val="00A0746C"/>
    <w:rsid w:val="00A10915"/>
    <w:rsid w:val="00A12227"/>
    <w:rsid w:val="00A230E4"/>
    <w:rsid w:val="00A246B6"/>
    <w:rsid w:val="00A30357"/>
    <w:rsid w:val="00A3065C"/>
    <w:rsid w:val="00A40634"/>
    <w:rsid w:val="00A47E70"/>
    <w:rsid w:val="00A50CF0"/>
    <w:rsid w:val="00A52F6F"/>
    <w:rsid w:val="00A57528"/>
    <w:rsid w:val="00A601CD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9501D"/>
    <w:rsid w:val="00AA0376"/>
    <w:rsid w:val="00AA2CBC"/>
    <w:rsid w:val="00AA49EB"/>
    <w:rsid w:val="00AB0D3A"/>
    <w:rsid w:val="00AB4631"/>
    <w:rsid w:val="00AB6981"/>
    <w:rsid w:val="00AC5820"/>
    <w:rsid w:val="00AD1CD8"/>
    <w:rsid w:val="00AD7555"/>
    <w:rsid w:val="00B05D84"/>
    <w:rsid w:val="00B10E9C"/>
    <w:rsid w:val="00B15AF9"/>
    <w:rsid w:val="00B17E2F"/>
    <w:rsid w:val="00B17EC1"/>
    <w:rsid w:val="00B258BB"/>
    <w:rsid w:val="00B3074E"/>
    <w:rsid w:val="00B50EDC"/>
    <w:rsid w:val="00B51BA6"/>
    <w:rsid w:val="00B52828"/>
    <w:rsid w:val="00B541D3"/>
    <w:rsid w:val="00B55EF0"/>
    <w:rsid w:val="00B5725C"/>
    <w:rsid w:val="00B66D01"/>
    <w:rsid w:val="00B67B97"/>
    <w:rsid w:val="00B719CC"/>
    <w:rsid w:val="00B7315D"/>
    <w:rsid w:val="00B75E77"/>
    <w:rsid w:val="00B76E16"/>
    <w:rsid w:val="00B82D7D"/>
    <w:rsid w:val="00B84F41"/>
    <w:rsid w:val="00B918AC"/>
    <w:rsid w:val="00B91C30"/>
    <w:rsid w:val="00B9335B"/>
    <w:rsid w:val="00B93D97"/>
    <w:rsid w:val="00B93F7F"/>
    <w:rsid w:val="00B968C8"/>
    <w:rsid w:val="00B97FC2"/>
    <w:rsid w:val="00BA048E"/>
    <w:rsid w:val="00BA267C"/>
    <w:rsid w:val="00BA2CD7"/>
    <w:rsid w:val="00BA3EC5"/>
    <w:rsid w:val="00BA51D9"/>
    <w:rsid w:val="00BB0606"/>
    <w:rsid w:val="00BB1BF6"/>
    <w:rsid w:val="00BB5645"/>
    <w:rsid w:val="00BB5DFC"/>
    <w:rsid w:val="00BC40B1"/>
    <w:rsid w:val="00BD279D"/>
    <w:rsid w:val="00BD5479"/>
    <w:rsid w:val="00BD6BB8"/>
    <w:rsid w:val="00BE1CA4"/>
    <w:rsid w:val="00BE328F"/>
    <w:rsid w:val="00BE47A2"/>
    <w:rsid w:val="00BE4DD2"/>
    <w:rsid w:val="00BE5D58"/>
    <w:rsid w:val="00BE706B"/>
    <w:rsid w:val="00BF1721"/>
    <w:rsid w:val="00BF53F2"/>
    <w:rsid w:val="00BF60DF"/>
    <w:rsid w:val="00C01A4C"/>
    <w:rsid w:val="00C07A7D"/>
    <w:rsid w:val="00C1082F"/>
    <w:rsid w:val="00C10D23"/>
    <w:rsid w:val="00C1205A"/>
    <w:rsid w:val="00C23C46"/>
    <w:rsid w:val="00C25795"/>
    <w:rsid w:val="00C259BF"/>
    <w:rsid w:val="00C30A15"/>
    <w:rsid w:val="00C34763"/>
    <w:rsid w:val="00C4494A"/>
    <w:rsid w:val="00C47F3E"/>
    <w:rsid w:val="00C51E37"/>
    <w:rsid w:val="00C53AC6"/>
    <w:rsid w:val="00C56A9B"/>
    <w:rsid w:val="00C628B1"/>
    <w:rsid w:val="00C63DA8"/>
    <w:rsid w:val="00C657A8"/>
    <w:rsid w:val="00C65940"/>
    <w:rsid w:val="00C66BA2"/>
    <w:rsid w:val="00C72ED8"/>
    <w:rsid w:val="00C852CF"/>
    <w:rsid w:val="00C856F4"/>
    <w:rsid w:val="00C87A12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930"/>
    <w:rsid w:val="00CE6C63"/>
    <w:rsid w:val="00CE7AF9"/>
    <w:rsid w:val="00CF1024"/>
    <w:rsid w:val="00CF39F2"/>
    <w:rsid w:val="00D00537"/>
    <w:rsid w:val="00D03582"/>
    <w:rsid w:val="00D03F9A"/>
    <w:rsid w:val="00D05437"/>
    <w:rsid w:val="00D06D51"/>
    <w:rsid w:val="00D17487"/>
    <w:rsid w:val="00D22E88"/>
    <w:rsid w:val="00D235D8"/>
    <w:rsid w:val="00D24991"/>
    <w:rsid w:val="00D25A5F"/>
    <w:rsid w:val="00D32B66"/>
    <w:rsid w:val="00D34E67"/>
    <w:rsid w:val="00D351FF"/>
    <w:rsid w:val="00D35348"/>
    <w:rsid w:val="00D424DA"/>
    <w:rsid w:val="00D468D6"/>
    <w:rsid w:val="00D50255"/>
    <w:rsid w:val="00D52BD7"/>
    <w:rsid w:val="00D5400F"/>
    <w:rsid w:val="00D5561D"/>
    <w:rsid w:val="00D60D37"/>
    <w:rsid w:val="00D60EE8"/>
    <w:rsid w:val="00D63444"/>
    <w:rsid w:val="00D65115"/>
    <w:rsid w:val="00D66520"/>
    <w:rsid w:val="00D720E3"/>
    <w:rsid w:val="00D7237E"/>
    <w:rsid w:val="00D7387B"/>
    <w:rsid w:val="00D81AEC"/>
    <w:rsid w:val="00D86933"/>
    <w:rsid w:val="00D86DC8"/>
    <w:rsid w:val="00D91C08"/>
    <w:rsid w:val="00D91DFA"/>
    <w:rsid w:val="00DA0394"/>
    <w:rsid w:val="00DA356D"/>
    <w:rsid w:val="00DB3570"/>
    <w:rsid w:val="00DB611A"/>
    <w:rsid w:val="00DC0D26"/>
    <w:rsid w:val="00DD0F43"/>
    <w:rsid w:val="00DD11FD"/>
    <w:rsid w:val="00DD53E1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847"/>
    <w:rsid w:val="00E14D7D"/>
    <w:rsid w:val="00E1690A"/>
    <w:rsid w:val="00E1748E"/>
    <w:rsid w:val="00E20322"/>
    <w:rsid w:val="00E2067E"/>
    <w:rsid w:val="00E30338"/>
    <w:rsid w:val="00E32E48"/>
    <w:rsid w:val="00E34898"/>
    <w:rsid w:val="00E37029"/>
    <w:rsid w:val="00E37518"/>
    <w:rsid w:val="00E541FB"/>
    <w:rsid w:val="00E5552E"/>
    <w:rsid w:val="00E56B35"/>
    <w:rsid w:val="00E716C1"/>
    <w:rsid w:val="00E717C5"/>
    <w:rsid w:val="00E76BE2"/>
    <w:rsid w:val="00E777D7"/>
    <w:rsid w:val="00E77B87"/>
    <w:rsid w:val="00E814FE"/>
    <w:rsid w:val="00E83DFE"/>
    <w:rsid w:val="00E84864"/>
    <w:rsid w:val="00E84C0B"/>
    <w:rsid w:val="00E8742B"/>
    <w:rsid w:val="00E9504A"/>
    <w:rsid w:val="00EA6BD9"/>
    <w:rsid w:val="00EA7E97"/>
    <w:rsid w:val="00EB09B7"/>
    <w:rsid w:val="00EB0DD2"/>
    <w:rsid w:val="00EB40F5"/>
    <w:rsid w:val="00EC2AA3"/>
    <w:rsid w:val="00EC34D8"/>
    <w:rsid w:val="00EC51B2"/>
    <w:rsid w:val="00ED1841"/>
    <w:rsid w:val="00EE16C4"/>
    <w:rsid w:val="00EE7D7C"/>
    <w:rsid w:val="00EF2028"/>
    <w:rsid w:val="00EF5EEC"/>
    <w:rsid w:val="00F0027A"/>
    <w:rsid w:val="00F0098D"/>
    <w:rsid w:val="00F01260"/>
    <w:rsid w:val="00F023F0"/>
    <w:rsid w:val="00F07410"/>
    <w:rsid w:val="00F11469"/>
    <w:rsid w:val="00F11874"/>
    <w:rsid w:val="00F173A4"/>
    <w:rsid w:val="00F25D98"/>
    <w:rsid w:val="00F300FB"/>
    <w:rsid w:val="00F510C9"/>
    <w:rsid w:val="00F637A3"/>
    <w:rsid w:val="00F64863"/>
    <w:rsid w:val="00F65E51"/>
    <w:rsid w:val="00F73479"/>
    <w:rsid w:val="00F75DFD"/>
    <w:rsid w:val="00F76F15"/>
    <w:rsid w:val="00F770AB"/>
    <w:rsid w:val="00F83E9A"/>
    <w:rsid w:val="00F86E8A"/>
    <w:rsid w:val="00F95DCB"/>
    <w:rsid w:val="00FA1F4E"/>
    <w:rsid w:val="00FA2C28"/>
    <w:rsid w:val="00FA485A"/>
    <w:rsid w:val="00FA6BF0"/>
    <w:rsid w:val="00FB31B9"/>
    <w:rsid w:val="00FB4454"/>
    <w:rsid w:val="00FB598F"/>
    <w:rsid w:val="00FB6386"/>
    <w:rsid w:val="00FC3E53"/>
    <w:rsid w:val="00FC75B0"/>
    <w:rsid w:val="00FD22E5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8ED4C2"/>
  <w15:docId w15:val="{62C856F6-BC02-4BAF-BA35-24BAF739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1C64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qFormat/>
    <w:rsid w:val="00446488"/>
    <w:rPr>
      <w:i/>
      <w:iCs/>
    </w:rPr>
  </w:style>
  <w:style w:type="paragraph" w:styleId="af2">
    <w:name w:val="Title"/>
    <w:basedOn w:val="a"/>
    <w:next w:val="a"/>
    <w:link w:val="af3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3">
    <w:name w:val="标题 字符"/>
    <w:link w:val="af2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af4">
    <w:name w:val="List Paragraph"/>
    <w:basedOn w:val="a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20">
    <w:name w:val="标题 2 字符"/>
    <w:aliases w:val="Head2A 字符,2 字符,H2 字符,h2 字符"/>
    <w:link w:val="2"/>
    <w:rsid w:val="00E77B87"/>
    <w:rPr>
      <w:rFonts w:ascii="Arial" w:hAnsi="Arial"/>
      <w:sz w:val="32"/>
      <w:lang w:val="en-GB" w:eastAsia="en-US"/>
    </w:rPr>
  </w:style>
  <w:style w:type="character" w:styleId="af5">
    <w:name w:val="Strong"/>
    <w:uiPriority w:val="22"/>
    <w:qFormat/>
    <w:rsid w:val="00B76E16"/>
    <w:rPr>
      <w:b/>
      <w:bCs/>
    </w:rPr>
  </w:style>
  <w:style w:type="character" w:customStyle="1" w:styleId="PlaceholderClassification">
    <w:name w:val="Placeholder Classification"/>
    <w:basedOn w:val="a0"/>
    <w:uiPriority w:val="99"/>
    <w:unhideWhenUsed/>
    <w:rsid w:val="00BE706B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0"/>
    <w:uiPriority w:val="99"/>
    <w:qFormat/>
    <w:rsid w:val="00BE706B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af6">
    <w:name w:val="Placeholder Text"/>
    <w:basedOn w:val="a0"/>
    <w:uiPriority w:val="99"/>
    <w:unhideWhenUsed/>
    <w:rsid w:val="00BE706B"/>
    <w:rPr>
      <w:vanish/>
      <w:color w:val="AEB5BB"/>
    </w:rPr>
  </w:style>
  <w:style w:type="paragraph" w:styleId="af7">
    <w:name w:val="No Spacing"/>
    <w:basedOn w:val="a"/>
    <w:link w:val="af8"/>
    <w:uiPriority w:val="1"/>
    <w:qFormat/>
    <w:rsid w:val="00BE706B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af8">
    <w:name w:val="无间隔 字符"/>
    <w:basedOn w:val="a0"/>
    <w:link w:val="af7"/>
    <w:uiPriority w:val="1"/>
    <w:rsid w:val="00BE706B"/>
    <w:rPr>
      <w:rFonts w:asciiTheme="minorHAnsi" w:eastAsiaTheme="minorEastAsia" w:hAnsiTheme="minorHAnsi" w:cstheme="minorBid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69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9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36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267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1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1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40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85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0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08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32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72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24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7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74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63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35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5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72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83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62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70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54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59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15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05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4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3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91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0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43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25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47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74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59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24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37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1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63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4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64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71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81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92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44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11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78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1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14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7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76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F67F5D-2B2A-4018-A649-E93CA106E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777</Words>
  <Characters>4433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5200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陈晓忠</cp:lastModifiedBy>
  <cp:revision>8</cp:revision>
  <cp:lastPrinted>1900-12-31T16:00:00Z</cp:lastPrinted>
  <dcterms:created xsi:type="dcterms:W3CDTF">2023-03-16T13:02:00Z</dcterms:created>
  <dcterms:modified xsi:type="dcterms:W3CDTF">2023-03-21T11:05:00Z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2022-06-16T17:56:20Z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1d27dca3-866a-46e1-968b-911d0e0f18c8</vt:lpwstr>
  </property>
  <property fmtid="{D5CDD505-2E9C-101B-9397-08002B2CF9AE}" pid="27" name="MSIP_Label_9764cdcd-3664-4d05-9615-7cbf65a4f0a8_ContentBits">
    <vt:lpwstr>0</vt:lpwstr>
  </property>
</Properties>
</file>