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0FDD2DD5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51E52" w:rsidRPr="00451E52">
        <w:rPr>
          <w:b/>
          <w:bCs/>
          <w:i/>
          <w:iCs/>
          <w:sz w:val="24"/>
          <w:szCs w:val="24"/>
        </w:rPr>
        <w:t>R5s230250</w:t>
      </w:r>
    </w:p>
    <w:p w14:paraId="2E8ED4C3" w14:textId="77777777" w:rsidR="00D351FF" w:rsidRDefault="00000000" w:rsidP="00D351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51FF" w:rsidRPr="00BA51D9">
          <w:rPr>
            <w:b/>
            <w:noProof/>
            <w:sz w:val="24"/>
          </w:rPr>
          <w:t>Online</w:t>
        </w:r>
      </w:fldSimple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fldSimple w:instr=" DOCPROPERTY  StartDate  \* MERGEFORMAT ">
        <w:r w:rsidR="00D351FF" w:rsidRPr="00BA51D9">
          <w:rPr>
            <w:b/>
            <w:noProof/>
            <w:sz w:val="24"/>
          </w:rPr>
          <w:t>9th Dec 2022</w:t>
        </w:r>
      </w:fldSimple>
      <w:r w:rsidR="00D351FF">
        <w:rPr>
          <w:b/>
          <w:noProof/>
          <w:sz w:val="24"/>
        </w:rPr>
        <w:t xml:space="preserve"> - </w:t>
      </w:r>
      <w:fldSimple w:instr=" DOCPROPERTY  EndDate  \* MERGEFORMAT ">
        <w:r w:rsidR="00D351F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000000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1F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4D8F8795" w:rsidR="00D351FF" w:rsidRPr="00410371" w:rsidRDefault="00451E52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3005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1F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1FF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7C159FC1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bookmarkStart w:id="0" w:name="_Hlk129598710"/>
            <w:r w:rsidRPr="007A653A">
              <w:t>Correction to NR</w:t>
            </w:r>
            <w:r w:rsidR="00451E52">
              <w:t xml:space="preserve"> Idle mode</w:t>
            </w:r>
            <w:r w:rsidRPr="007A653A">
              <w:t xml:space="preserve"> testcase </w:t>
            </w:r>
            <w:r w:rsidR="0077683C">
              <w:t>6.4.3.1</w:t>
            </w:r>
            <w:bookmarkEnd w:id="0"/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5ABC28E0" w:rsidR="00D351FF" w:rsidRDefault="0077683C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7683C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7743DE2A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702031">
              <w:rPr>
                <w:lang w:eastAsia="zh-CN"/>
              </w:rPr>
              <w:t>0</w:t>
            </w:r>
            <w:r w:rsidR="00B15AF9">
              <w:rPr>
                <w:lang w:eastAsia="zh-CN"/>
              </w:rPr>
              <w:t>9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000000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1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000000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51FF">
                <w:rPr>
                  <w:noProof/>
                </w:rPr>
                <w:t>Rel-17</w:t>
              </w:r>
            </w:fldSimple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AA050" w14:textId="77777777" w:rsidR="006F0D88" w:rsidRPr="00387158" w:rsidRDefault="006F0D88" w:rsidP="006F0D88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eastAsia="en-GB"/>
              </w:rPr>
            </w:pPr>
            <w:r>
              <w:t>AT step 4, T0 power event will take place on which EUTRA cell should be turned off so EUTRA cell will not impact cell from step 6 to 7I which UE should be exchanging messages on NR.</w:t>
            </w:r>
          </w:p>
          <w:p w14:paraId="7C8FC6DC" w14:textId="77777777" w:rsidR="00F0027A" w:rsidRPr="006F0D88" w:rsidRDefault="006F0D88" w:rsidP="006F0D88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>After Release from NR cell at step 7I T2 power event should take place.</w:t>
            </w:r>
          </w:p>
          <w:p w14:paraId="2E8ED512" w14:textId="6CBE6F55" w:rsidR="006F0D88" w:rsidRPr="0095556A" w:rsidRDefault="006F0D88" w:rsidP="006F0D88">
            <w:pPr>
              <w:pStyle w:val="CRCoverPage"/>
              <w:numPr>
                <w:ilvl w:val="0"/>
                <w:numId w:val="32"/>
              </w:numPr>
              <w:spacing w:after="0"/>
              <w:rPr>
                <w:i/>
                <w:noProof/>
              </w:rPr>
            </w:pPr>
            <w:r w:rsidRPr="006F0D88">
              <w:t>At step 8</w:t>
            </w:r>
            <w:r w:rsidR="00451E52">
              <w:t>,</w:t>
            </w:r>
            <w:r w:rsidRPr="006F0D88">
              <w:t xml:space="preserve"> T2 should take place after release from NR cell, So </w:t>
            </w:r>
            <w:proofErr w:type="gramStart"/>
            <w:r w:rsidRPr="006F0D88">
              <w:t>Need</w:t>
            </w:r>
            <w:proofErr w:type="gramEnd"/>
            <w:r w:rsidRPr="006F0D88">
              <w:t xml:space="preserve"> to inform EUTRA component to update cell power level.</w:t>
            </w: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A976AC" w14:textId="77777777" w:rsidR="006F0D88" w:rsidRPr="009E1D01" w:rsidRDefault="006F0D88" w:rsidP="006F0D88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cs="Arial"/>
                <w:lang w:eastAsia="en-GB"/>
              </w:rPr>
            </w:pPr>
            <w:r>
              <w:t xml:space="preserve">Added function </w:t>
            </w:r>
            <w:r w:rsidRPr="009E1D01">
              <w:t xml:space="preserve">f_EUTRA38_SetCellPower </w:t>
            </w:r>
            <w:r>
              <w:t>to change power level of EUTRA cells.</w:t>
            </w:r>
          </w:p>
          <w:p w14:paraId="6C498CE3" w14:textId="77777777" w:rsidR="00F0027A" w:rsidRDefault="006F0D88" w:rsidP="006F0D88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Added co-ordination message for wait from NR.</w:t>
            </w:r>
          </w:p>
          <w:p w14:paraId="2E8ED518" w14:textId="61BFCB6C" w:rsidR="006F0D88" w:rsidRPr="006316B2" w:rsidRDefault="00BE328F" w:rsidP="006F0D88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lang w:val="en-SG"/>
              </w:rPr>
              <w:t>Added co-ordination message for EUTRA.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01223C35" w:rsidR="00D351FF" w:rsidRDefault="0077683C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6.4.3.1</w:t>
            </w:r>
            <w:r w:rsidR="00181CAC">
              <w:rPr>
                <w:noProof/>
              </w:rPr>
              <w:t>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77777777" w:rsidR="009478EE" w:rsidRDefault="009478EE" w:rsidP="009478EE">
      <w:pPr>
        <w:rPr>
          <w:noProof/>
        </w:rPr>
      </w:pPr>
    </w:p>
    <w:p w14:paraId="2E8ED55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426412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E8ED552" w14:textId="77777777" w:rsidR="005F090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>Table of Contents</w: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_Toc124264125 \h </w:instrTex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3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Overview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_Toc124264126 \h </w:instrTex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4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Corrections required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_Toc124264127 \h </w:instrTex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5" w14:textId="2D517D18" w:rsidR="005F0903" w:rsidRPr="0077683C" w:rsidRDefault="005F090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Change 1</w: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instrText xml:space="preserve"> PAGEREF _Toc124264128 \h </w:instrTex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end"/>
      </w:r>
    </w:p>
    <w:p w14:paraId="2A38BE6A" w14:textId="018B8D88" w:rsidR="0077683C" w:rsidRDefault="0077683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2.2</w:t>
      </w:r>
      <w:r>
        <w:tab/>
        <w:t>Change 2………………………………………………………………………………………………………..4</w:t>
      </w:r>
    </w:p>
    <w:p w14:paraId="2E8ED556" w14:textId="77777777" w:rsidR="005F0903" w:rsidRPr="006E4704" w:rsidRDefault="007A73E5" w:rsidP="005F0903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r w:rsidR="005F0903" w:rsidRPr="00717316">
        <w:rPr>
          <w:rFonts w:cs="Arial"/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23924684"/>
      <w:bookmarkStart w:id="33" w:name="_Toc124164279"/>
      <w:bookmarkStart w:id="34" w:name="_Toc124262833"/>
      <w:bookmarkStart w:id="35" w:name="_Toc124264126"/>
      <w:bookmarkStart w:id="36" w:name="_Hlk116565148"/>
      <w:bookmarkStart w:id="37" w:name="_Hlk114649573"/>
      <w:bookmarkStart w:id="38" w:name="_Hlk107318485"/>
      <w:r w:rsidR="005F0903" w:rsidRPr="006E4704">
        <w:rPr>
          <w:rFonts w:cs="Arial"/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E8ED557" w14:textId="77777777" w:rsidR="005F0903" w:rsidRPr="006E4704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2E8ED558" w14:textId="72CE9752" w:rsidR="005F0903" w:rsidRDefault="005F0903" w:rsidP="007046F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="00D91DFA" w:rsidRPr="00E47023">
        <w:rPr>
          <w:rFonts w:cs="Arial"/>
          <w:sz w:val="24"/>
          <w:lang w:eastAsia="ja-JP"/>
        </w:rPr>
        <w:t>Kalahasti, Narendra</w:t>
      </w:r>
      <w:r w:rsidR="00D91DFA" w:rsidRPr="00E47023">
        <w:rPr>
          <w:rFonts w:cs="Arial"/>
          <w:sz w:val="24"/>
          <w:lang w:eastAsia="ja-JP"/>
        </w:rPr>
        <w:br/>
      </w:r>
      <w:r w:rsidR="00D91DFA" w:rsidRPr="00E47023">
        <w:rPr>
          <w:rFonts w:cs="Arial"/>
          <w:b/>
          <w:lang w:eastAsia="ja-JP"/>
        </w:rPr>
        <w:tab/>
      </w:r>
      <w:r w:rsidR="00D91DFA" w:rsidRPr="00E47023">
        <w:rPr>
          <w:rFonts w:cs="Arial"/>
          <w:lang w:eastAsia="ja-JP"/>
        </w:rPr>
        <w:t>Narendra.Kalahasti@anritsu.com</w:t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6"/>
    <w:bookmarkEnd w:id="37"/>
    <w:bookmarkEnd w:id="38"/>
    <w:p w14:paraId="2E8ED559" w14:textId="77777777" w:rsidR="007A73E5" w:rsidRDefault="007A73E5" w:rsidP="007A73E5">
      <w:pPr>
        <w:rPr>
          <w:b/>
          <w:sz w:val="24"/>
          <w:lang w:eastAsia="ja-JP"/>
        </w:rPr>
      </w:pPr>
    </w:p>
    <w:p w14:paraId="2E8ED55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122434488"/>
      <w:bookmarkStart w:id="40" w:name="_Toc295288959"/>
      <w:bookmarkStart w:id="41" w:name="_Toc124264127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39"/>
      <w:bookmarkEnd w:id="40"/>
      <w:bookmarkEnd w:id="41"/>
      <w:proofErr w:type="gramEnd"/>
    </w:p>
    <w:p w14:paraId="2E8ED55B" w14:textId="16AE55AE" w:rsidR="005D27CA" w:rsidRDefault="00B93F7F" w:rsidP="00C25795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E8ED55E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C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5D" w14:textId="141281A2" w:rsidR="005D27CA" w:rsidRPr="00CC39F9" w:rsidRDefault="00962AE4" w:rsidP="005D27CA">
            <w:pPr>
              <w:rPr>
                <w:rFonts w:ascii="Arial" w:hAnsi="Arial" w:cs="Arial"/>
                <w:lang w:eastAsia="en-GB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fl_TC_6_4_3_1_NR5GC_EUTRA_TestBody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()</w:t>
            </w:r>
          </w:p>
        </w:tc>
      </w:tr>
      <w:tr w:rsidR="00FA485A" w14:paraId="2E8ED56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01B9" w14:textId="77777777" w:rsidR="0030142E" w:rsidRPr="00387158" w:rsidRDefault="009E63AD" w:rsidP="00D468D6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cs="Arial"/>
                <w:lang w:eastAsia="en-GB"/>
              </w:rPr>
            </w:pPr>
            <w:r>
              <w:t>AT step 4, T</w:t>
            </w:r>
            <w:r w:rsidR="00460C04">
              <w:t xml:space="preserve">0 power event will take place on which EUTRA cell should be turned off </w:t>
            </w:r>
            <w:r w:rsidR="00E56B35">
              <w:t>so EUTRA cell will not impact</w:t>
            </w:r>
            <w:r w:rsidR="00D81AEC">
              <w:t xml:space="preserve"> cell </w:t>
            </w:r>
            <w:r w:rsidR="00D65115">
              <w:t xml:space="preserve">from step 6 to 7I which UE should be </w:t>
            </w:r>
            <w:r w:rsidR="00387158">
              <w:t>exchanging messages on NR.</w:t>
            </w:r>
          </w:p>
          <w:p w14:paraId="2E8ED560" w14:textId="4DA54FE0" w:rsidR="00387158" w:rsidRPr="009B0B50" w:rsidRDefault="00387158" w:rsidP="00D468D6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cs="Arial"/>
                <w:lang w:eastAsia="en-GB"/>
              </w:rPr>
            </w:pPr>
            <w:r>
              <w:t xml:space="preserve">After Release from NR </w:t>
            </w:r>
            <w:r w:rsidR="009E1D01">
              <w:t xml:space="preserve">cell </w:t>
            </w:r>
            <w:r>
              <w:t xml:space="preserve">at step </w:t>
            </w:r>
            <w:r w:rsidR="009E1D01">
              <w:t>7I T2 power event should take place.</w:t>
            </w:r>
          </w:p>
        </w:tc>
      </w:tr>
      <w:tr w:rsidR="00FA485A" w14:paraId="2E8ED56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3B03" w14:textId="3AF1783A" w:rsidR="0030142E" w:rsidRPr="009E1D01" w:rsidRDefault="009E1D01" w:rsidP="009E1D01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cs="Arial"/>
                <w:lang w:eastAsia="en-GB"/>
              </w:rPr>
            </w:pPr>
            <w:r>
              <w:t xml:space="preserve">Added function </w:t>
            </w:r>
            <w:r w:rsidRPr="009E1D01">
              <w:t>f_EUTRA38_</w:t>
            </w:r>
            <w:r w:rsidR="006F0D88" w:rsidRPr="009E1D01">
              <w:t xml:space="preserve">SetCellPower </w:t>
            </w:r>
            <w:r w:rsidR="006F0D88">
              <w:t>to</w:t>
            </w:r>
            <w:r>
              <w:t xml:space="preserve"> change power level of EUTRA cells.</w:t>
            </w:r>
          </w:p>
          <w:p w14:paraId="2E8ED563" w14:textId="5EF7FC1A" w:rsidR="006F0D88" w:rsidRPr="00451E52" w:rsidRDefault="009E1D01" w:rsidP="00451E52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cs="Arial"/>
                <w:lang w:eastAsia="en-GB"/>
              </w:rPr>
            </w:pPr>
            <w:r>
              <w:t>Added co-ordination message for wait from NR.</w:t>
            </w:r>
          </w:p>
        </w:tc>
      </w:tr>
      <w:tr w:rsidR="00FA485A" w14:paraId="2E8ED567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6" w14:textId="3F2E2DB6" w:rsidR="00FA485A" w:rsidRPr="00CC39F9" w:rsidRDefault="007717AB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7717AB">
              <w:rPr>
                <w:rFonts w:ascii="Arial" w:hAnsi="Arial" w:cs="Arial"/>
                <w:lang w:eastAsia="en-GB"/>
              </w:rPr>
              <w:t>Inactive_CellReSelection_NR5GC_EUTRA</w:t>
            </w:r>
            <w:r w:rsidR="00C25795" w:rsidRPr="00C2579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220349" w14:paraId="2E8ED56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9" w14:textId="2162DD74" w:rsidR="00220349" w:rsidRDefault="00AA434D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E8ED56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E8ED56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A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20CA" w14:textId="77777777" w:rsidR="004C5377" w:rsidRPr="004C5377" w:rsidRDefault="00C25795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1690A"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C5377"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fl_TC_6_4_3_1_NR5GC_EUTRA_TestBody() runs on EUTRA_Multi5GS_PTC</w:t>
            </w:r>
          </w:p>
          <w:p w14:paraId="59BDB003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R5-200366 R5s200817 R5-203745 sic@</w:t>
            </w:r>
          </w:p>
          <w:p w14:paraId="5D1639A1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v_T1_Cell1_RS_EPRE_FR1 := </w:t>
            </w:r>
            <w:proofErr w:type="gram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-78;</w:t>
            </w:r>
            <w:proofErr w:type="gramEnd"/>
          </w:p>
          <w:p w14:paraId="38ADCDD3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tsc_NonSuitableOffCellRS_</w:t>
            </w:r>
            <w:proofErr w:type="gram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EPRE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EBDE68C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v_T2_Cell3_RS_EPRE_FR1 := </w:t>
            </w:r>
            <w:proofErr w:type="gram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-76;</w:t>
            </w:r>
            <w:proofErr w:type="gramEnd"/>
          </w:p>
          <w:p w14:paraId="56429353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31ACAC4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5E1A575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E-UTRA Cell 1 SSS level according to the row "T1" in table 6.4.3.1.3.2-1</w:t>
            </w:r>
          </w:p>
          <w:p w14:paraId="7C9554B0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v_T1_Cell1_RS_EPRE_FR1, v_T1_Cell1_RS_EPRE_FR1</w:t>
            </w:r>
            <w:proofErr w:type="gram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7DEE651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366701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2 - Void"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B1A3FF7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14E62F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1CF71DD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Table 4.9.7.2.2-1 indicate that the UE is camped on E-UTRA Cell 1?</w:t>
            </w:r>
          </w:p>
          <w:p w14:paraId="3E500E7E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f_EUTRA38_TrackingAreaUpdateFromN1 (eutra_Cell1,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proofErr w:type="gram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048BE22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1B2E755" w14:textId="7C7C611A" w:rsid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);  // let NR change power levels on </w:t>
            </w:r>
            <w:proofErr w:type="gram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Step4</w:t>
            </w:r>
            <w:proofErr w:type="gramEnd"/>
          </w:p>
          <w:p w14:paraId="4AA61409" w14:textId="548EAD44" w:rsidR="0069262E" w:rsidRPr="004C5377" w:rsidRDefault="0069262E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26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//Change of power level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of EUTRA cell</w:t>
            </w:r>
            <w:r w:rsidRPr="006926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for T0 here</w:t>
            </w:r>
          </w:p>
          <w:p w14:paraId="67617E92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24186F3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6E2DEEF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 Steps of the generic test procedure in TS 38.508-1 Table 4.9.9.2.2-1 are performed on NR Cell 1.</w:t>
            </w:r>
          </w:p>
          <w:p w14:paraId="088F5BAE" w14:textId="5C0478DA" w:rsid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f_EUTRA38_NR5GC_S1ToN1_IdleMode(eutra_Cell1, true);  // @sic R5-204417 sic@</w:t>
            </w:r>
          </w:p>
          <w:p w14:paraId="329D17B7" w14:textId="25C2548D" w:rsidR="009767E1" w:rsidRPr="004C5377" w:rsidRDefault="009767E1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//Added co-ordination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here</w:t>
            </w:r>
          </w:p>
          <w:p w14:paraId="7EBCE86A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02D3247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0EEACBA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1, E-UTRA Cell </w:t>
            </w:r>
            <w:proofErr w:type="gram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1</w:t>
            </w:r>
            <w:proofErr w:type="gram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and E-UTRA Cell 3 SSS level according to the row "T2" in table 6.4.3.1.3.2-1</w:t>
            </w:r>
          </w:p>
          <w:p w14:paraId="6F653ABA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v_T2_Cell1_RS_EPRE_FR1, v_T2_Cell1_RS_EPRE_FR1</w:t>
            </w:r>
            <w:proofErr w:type="gram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98AE5A3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f_EUTRA38_SetCellPower(eutra_Cell3, v_T2_Cell3_RS_EPRE_FR1, v_T2_Cell3_RS_EPRE_FR1</w:t>
            </w:r>
            <w:proofErr w:type="gram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0985FA2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0996CEA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- Void"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8F44D83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F4E6D62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EC73DCA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Table 4.9.7.2.2-1 indicate that the UE is camped on E-UTRA Cell 3 with condition 'connected without release'?</w:t>
            </w:r>
          </w:p>
          <w:p w14:paraId="1C9A4B85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f_EUTRA38_TrackingAreaUpdateFromN1 (eutra_Cell3,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, eutra_Cell1, -, </w:t>
            </w:r>
            <w:proofErr w:type="spellStart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>, -, -, -, false); // @sic R5s201004 sic@</w:t>
            </w:r>
          </w:p>
          <w:p w14:paraId="664FFEB0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25EA89D2" w14:textId="77777777" w:rsidR="004C5377" w:rsidRPr="004C5377" w:rsidRDefault="004C5377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377">
              <w:rPr>
                <w:rFonts w:ascii="Courier New" w:hAnsi="Courier New" w:cs="Courier New"/>
                <w:color w:val="000000"/>
                <w:lang w:eastAsia="de-DE"/>
              </w:rPr>
              <w:t xml:space="preserve">  } // fl_TC_6_4_3_1_NR5GC_EUTRA_TestBody</w:t>
            </w:r>
          </w:p>
          <w:p w14:paraId="2E8ED5A5" w14:textId="16432035" w:rsidR="00C72ED8" w:rsidRPr="00053BB5" w:rsidRDefault="00C72ED8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E8ED5A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E8ED5A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E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0A83" w14:textId="77777777" w:rsidR="003C4A17" w:rsidRPr="003C4A17" w:rsidRDefault="003041CF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3C4A17"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fl_TC_6_4_3_1_NR5GC_EUTRA_TestBody() runs on EUTRA_Multi5GS_PTC</w:t>
            </w:r>
          </w:p>
          <w:p w14:paraId="14D83D6D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R5-200366 R5s200817 R5-203745 sic@</w:t>
            </w:r>
          </w:p>
          <w:p w14:paraId="46B93F69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v_T1_Cell1_RS_EPRE_FR1 := </w:t>
            </w:r>
            <w:proofErr w:type="gram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-78;</w:t>
            </w:r>
            <w:proofErr w:type="gramEnd"/>
          </w:p>
          <w:p w14:paraId="4BC27D8E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tsc_NonSuitableOffCellRS_</w:t>
            </w:r>
            <w:proofErr w:type="gram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EPRE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F578554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v_T2_Cell3_RS_EPRE_FR1 := </w:t>
            </w:r>
            <w:proofErr w:type="gram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-76;</w:t>
            </w:r>
            <w:proofErr w:type="gramEnd"/>
          </w:p>
          <w:p w14:paraId="5BA2D210" w14:textId="77777777" w:rsidR="003C4A17" w:rsidRPr="009767E1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integer v_T0_Cell1_RS_EPRE_FR1 :=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tsc_NonSuitableOffCellRS_</w:t>
            </w:r>
            <w:proofErr w:type="gram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EPRE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proofErr w:type="gramEnd"/>
          </w:p>
          <w:p w14:paraId="1061950B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integer v_T0_Cell3_RS_EPRE_FR1 :=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tsc_NonSuitableOffCellRS_</w:t>
            </w:r>
            <w:proofErr w:type="gram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EPRE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proofErr w:type="gramEnd"/>
          </w:p>
          <w:p w14:paraId="0A9F89B0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71CB61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99402AF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E-UTRA Cell 1 SSS level according to the row "T1" in table 6.4.3.1.3.2-1</w:t>
            </w:r>
          </w:p>
          <w:p w14:paraId="5E37C120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v_T1_Cell1_RS_EPRE_FR1, v_T1_Cell1_RS_EPRE_FR1</w:t>
            </w:r>
            <w:proofErr w:type="gram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BF8C264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464108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2 - Void"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F39AD6A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BEAFBA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8681B8F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Table 4.9.7.2.2-1 indicate that the UE is camped on E-UTRA Cell 1?</w:t>
            </w:r>
          </w:p>
          <w:p w14:paraId="0CF5FE24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f_EUTRA38_TrackingAreaUpdateFromN1 (eutra_Cell1,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proofErr w:type="gram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4235F9A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C177D72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);  // let NR change power levels on </w:t>
            </w:r>
            <w:proofErr w:type="gram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Step4</w:t>
            </w:r>
            <w:proofErr w:type="gramEnd"/>
          </w:p>
          <w:p w14:paraId="5C346AD5" w14:textId="77777777" w:rsidR="003C4A17" w:rsidRPr="009767E1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The SS changes NR Cell 1, E-UTRA Cell </w:t>
            </w:r>
            <w:proofErr w:type="gram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proofErr w:type="gramEnd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and E-UTRA Cell 3 SSS level according to the row "T0" in table 6.4.3.1.3.2-1</w:t>
            </w:r>
          </w:p>
          <w:p w14:paraId="61F36749" w14:textId="77777777" w:rsidR="003C4A17" w:rsidRPr="009767E1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f_EUTRA38_SetCellPower(eutra_Cell1, v_T0_Cell1_RS_EPRE_FR1, v_T0_Cell1_RS_EPRE_FR1</w:t>
            </w:r>
            <w:proofErr w:type="gram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51CE49AA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f_EUTRA38_SetCellPower(eutra_Cell3, v_T0_Cell3_RS_EPRE_FR1, v_T0_Cell3_RS_EPRE_FR1</w:t>
            </w:r>
            <w:proofErr w:type="gram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71ECD90B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64F767B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1810D59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 Steps of the generic test procedure in TS 38.508-1 Table 4.9.9.2.2-1 are performed on NR Cell 1.</w:t>
            </w:r>
          </w:p>
          <w:p w14:paraId="5EE9DFCE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f_EUTRA38_NR5GC_S1ToN1_IdleMode(eutra_Cell1, true);  // @sic R5-204417 sic@</w:t>
            </w:r>
          </w:p>
          <w:p w14:paraId="4D3BBED2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f_EUTRA_NR_WaitForCoOrd_Trigger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(NR, "Step 8"</w:t>
            </w:r>
            <w:proofErr w:type="gram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08146817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1EA001E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913367E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1, E-UTRA Cell </w:t>
            </w:r>
            <w:proofErr w:type="gram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1</w:t>
            </w:r>
            <w:proofErr w:type="gram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and E-UTRA Cell 3 SSS level according to the row "T2" in table 6.4.3.1.3.2-1</w:t>
            </w:r>
          </w:p>
          <w:p w14:paraId="511E776F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v_T2_Cell1_RS_EPRE_FR1, v_T2_Cell1_RS_EPRE_FR1</w:t>
            </w:r>
            <w:proofErr w:type="gram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8D8BA3D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f_EUTRA38_SetCellPower(eutra_Cell3, v_T2_Cell3_RS_EPRE_FR1, v_T2_Cell3_RS_EPRE_FR1</w:t>
            </w:r>
            <w:proofErr w:type="gram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D6D72A0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D3545D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- Void"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85877BD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14F63C32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56FF5EC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Table 4.9.7.2.2-1 indicate that the UE is camped on E-UTRA Cell 3 with condition 'connected without release'?</w:t>
            </w:r>
          </w:p>
          <w:p w14:paraId="733A3B91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f_EUTRA38_TrackingAreaUpdateFromN1 (eutra_Cell3,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, eutra_Cell1, -, </w:t>
            </w:r>
            <w:proofErr w:type="spellStart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>, -, -, -, false); // @sic R5s201004 sic@</w:t>
            </w:r>
          </w:p>
          <w:p w14:paraId="1C0C2BE7" w14:textId="77777777" w:rsidR="003C4A17" w:rsidRPr="003C4A17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8ED5E1" w14:textId="19FD0B12" w:rsidR="001E3D37" w:rsidRPr="00DA356D" w:rsidRDefault="003C4A17" w:rsidP="003C4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A17">
              <w:rPr>
                <w:rFonts w:ascii="Courier New" w:hAnsi="Courier New" w:cs="Courier New"/>
                <w:color w:val="000000"/>
                <w:lang w:eastAsia="de-DE"/>
              </w:rPr>
              <w:t xml:space="preserve">  } // fl_TC_6_4_3_1_NR5GC_EUTRA_TestBody</w:t>
            </w:r>
          </w:p>
        </w:tc>
      </w:tr>
    </w:tbl>
    <w:p w14:paraId="2E8ED5E3" w14:textId="39E1C190" w:rsidR="000E1C64" w:rsidRDefault="000E1C64" w:rsidP="00D86933">
      <w:pPr>
        <w:pStyle w:val="CRCoverPage"/>
        <w:rPr>
          <w:lang w:eastAsia="zh-CN"/>
        </w:rPr>
      </w:pPr>
    </w:p>
    <w:p w14:paraId="2CF16802" w14:textId="6404A922" w:rsidR="00B93F7F" w:rsidRDefault="00B93F7F" w:rsidP="00B93F7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2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93F7F" w14:paraId="7272DA9B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E9D8" w14:textId="77777777" w:rsidR="00B93F7F" w:rsidRDefault="00B93F7F" w:rsidP="00567A4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EA7E" w14:textId="433D229C" w:rsidR="00B93F7F" w:rsidRPr="00CC39F9" w:rsidRDefault="00EC2AA3" w:rsidP="00567A49">
            <w:pPr>
              <w:rPr>
                <w:rFonts w:ascii="Arial" w:hAnsi="Arial" w:cs="Arial"/>
                <w:lang w:eastAsia="en-GB"/>
              </w:rPr>
            </w:pPr>
            <w:r w:rsidRPr="00EC2AA3">
              <w:rPr>
                <w:rFonts w:ascii="Courier New" w:hAnsi="Courier New" w:cs="Courier New"/>
                <w:color w:val="000000"/>
                <w:lang w:eastAsia="de-DE"/>
              </w:rPr>
              <w:t>fl_TC_6_4_3_1_TestBody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()</w:t>
            </w:r>
          </w:p>
        </w:tc>
      </w:tr>
      <w:tr w:rsidR="00B93F7F" w14:paraId="33E189CA" w14:textId="77777777" w:rsidTr="00567A4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6FCF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29A6" w14:textId="2941B38D" w:rsidR="00B93F7F" w:rsidRPr="009B0B50" w:rsidRDefault="00037F9E" w:rsidP="00567A4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At step 8 T2 should take place after release </w:t>
            </w:r>
            <w:r w:rsidR="00392CBA">
              <w:t>from NR cell</w:t>
            </w:r>
            <w:r w:rsidR="00B719CC">
              <w:t xml:space="preserve">, So </w:t>
            </w:r>
            <w:proofErr w:type="gramStart"/>
            <w:r w:rsidR="00B719CC">
              <w:t>Need</w:t>
            </w:r>
            <w:proofErr w:type="gramEnd"/>
            <w:r w:rsidR="00B719CC">
              <w:t xml:space="preserve"> to inform EUTRA component </w:t>
            </w:r>
            <w:r w:rsidR="006F0D88">
              <w:t>to update cell power level.</w:t>
            </w:r>
          </w:p>
        </w:tc>
      </w:tr>
      <w:tr w:rsidR="00B93F7F" w14:paraId="5973F588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E4F8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EF16" w14:textId="401C1A2F" w:rsidR="00B93F7F" w:rsidRPr="00A72665" w:rsidRDefault="006F0D88" w:rsidP="00567A4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SG"/>
              </w:rPr>
              <w:t>Added co-ordination message for EUTRA.</w:t>
            </w:r>
          </w:p>
        </w:tc>
      </w:tr>
      <w:tr w:rsidR="00B93F7F" w14:paraId="3248B6D7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5ABE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F9ED" w14:textId="2F5B8999" w:rsidR="00B93F7F" w:rsidRPr="00CC39F9" w:rsidRDefault="00EC2AA3" w:rsidP="00567A49">
            <w:pPr>
              <w:spacing w:after="0"/>
              <w:rPr>
                <w:rFonts w:ascii="Arial" w:hAnsi="Arial" w:cs="Arial"/>
                <w:lang w:eastAsia="en-GB"/>
              </w:rPr>
            </w:pPr>
            <w:r w:rsidRPr="00EC2AA3">
              <w:rPr>
                <w:rFonts w:ascii="Arial" w:hAnsi="Arial" w:cs="Arial"/>
              </w:rPr>
              <w:t>Inactive_CellReSelection_NR5GC_NR</w:t>
            </w:r>
            <w:r w:rsidR="00355425">
              <w:rPr>
                <w:rFonts w:ascii="Arial" w:hAnsi="Arial" w:cs="Arial"/>
              </w:rPr>
              <w:t>.ttcn</w:t>
            </w:r>
          </w:p>
        </w:tc>
      </w:tr>
      <w:tr w:rsidR="00B93F7F" w14:paraId="7D6B5E3F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235C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3E51" w14:textId="0B636902" w:rsidR="00B93F7F" w:rsidRDefault="00AA434D" w:rsidP="00567A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B0B9944" w14:textId="77777777" w:rsidR="00B93F7F" w:rsidRDefault="00B93F7F" w:rsidP="00B93F7F">
      <w:pPr>
        <w:spacing w:after="0"/>
        <w:rPr>
          <w:rFonts w:ascii="Arial" w:hAnsi="Arial"/>
          <w:b/>
          <w:lang w:eastAsia="en-GB"/>
        </w:rPr>
      </w:pPr>
    </w:p>
    <w:p w14:paraId="27037B47" w14:textId="77777777" w:rsidR="00B93F7F" w:rsidRDefault="00B93F7F" w:rsidP="00B93F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93F7F" w:rsidRPr="00CD057D" w14:paraId="3AB59AC5" w14:textId="77777777" w:rsidTr="00567A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D4D9" w14:textId="77777777" w:rsidR="00D35348" w:rsidRPr="00D35348" w:rsidRDefault="00B93F7F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5552E"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35348"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fl_TC_6_4_3_1_TestBody() runs on NR5GC_PTC</w:t>
            </w:r>
          </w:p>
          <w:p w14:paraId="46828271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R5s200566 R5s200817 R5s200944 R5-203745 R5-210610 sic@</w:t>
            </w:r>
          </w:p>
          <w:p w14:paraId="17D2FB53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RachProcedure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4006391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DF85EEE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Send both authentication and NR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parameters to EUTRA that will be used throughout the test</w:t>
            </w:r>
          </w:p>
          <w:p w14:paraId="6C5EC592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f_NR5GC_TrackingAreaUpdateFromN1(nr_Cell1</w:t>
            </w:r>
            <w:proofErr w:type="gram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ACE6EA6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C778C7B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(EUTRA);  // Rx context for Step4 from EUTRA</w:t>
            </w:r>
          </w:p>
          <w:p w14:paraId="01550AAD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8746F8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f_NR_InitialiseRachProcedure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(nr_Cell1); // @sic R5s191148 Ch. 3, R5s201380 sic@</w:t>
            </w:r>
          </w:p>
          <w:p w14:paraId="7EBA73CE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proofErr w:type="gram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1F997BA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F3E9801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F5A4B9C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 SSS levels according to the row "T0" in table 6.4.3.1.3.2-1</w:t>
            </w:r>
          </w:p>
          <w:p w14:paraId="56137337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(nr_Cell1, tsc_NR_ServingCellSSS_EPRE_FR1, tsc_NR_ServingCellSSS_EPRE_FR2</w:t>
            </w:r>
            <w:proofErr w:type="gram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337F320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476ECEA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5 - Void"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16BA220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49378CA7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1BB337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Steps of the generic test procedure in TS 38.508-1 Table 4.9.9.2.2-1 are performed on NR Cell 1.</w:t>
            </w:r>
          </w:p>
          <w:p w14:paraId="08B728F0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f_NR5GC_IRAT_S1ToN1_IdleMode(nr_Cell1,noRrcConnectionRelease,false</w:t>
            </w:r>
            <w:proofErr w:type="gram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5AA3EA6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3260BD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AB60501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63EAE91A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5FD804F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3025D3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7A-7H"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727E24D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1-8 as defined in TS 38.508-1 Table 4.5.4.2-3</w:t>
            </w:r>
          </w:p>
          <w:p w14:paraId="102164DD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f_NR5GC_RRCIdleToConnected(nr_Cell1</w:t>
            </w:r>
            <w:proofErr w:type="gram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C27314C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9B2799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7I"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94ADD23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with NR_RRC_INACTIVE condition.</w:t>
            </w:r>
          </w:p>
          <w:p w14:paraId="48128FA2" w14:textId="7B48F8BE" w:rsid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97B8E87" w14:textId="641D8858" w:rsidR="009767E1" w:rsidRPr="00D35348" w:rsidRDefault="009767E1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//Added co-ordination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here.</w:t>
            </w:r>
          </w:p>
          <w:p w14:paraId="0B1D26E0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691DDD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AB93DA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1, E-UTRA Cell </w:t>
            </w:r>
            <w:proofErr w:type="gram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12</w:t>
            </w:r>
            <w:proofErr w:type="gram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and E-UTRA Cell 13 SSS level according to the row "T2" in table 6.4.3.1.3.2-1/2.</w:t>
            </w:r>
          </w:p>
          <w:p w14:paraId="18541A0B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(nr_Cell1, -98, -98</w:t>
            </w:r>
            <w:proofErr w:type="gram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D77D79C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975DAE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// Send both authentication and NR </w:t>
            </w:r>
            <w:proofErr w:type="spell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parameters to EUTRA for f_EUTRA38_TrackingAreaUpdateFromN1</w:t>
            </w:r>
          </w:p>
          <w:p w14:paraId="2EF1A62B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f_NR5GC_TrackingAreaUpdateFromN1(nr_Cell1</w:t>
            </w:r>
            <w:proofErr w:type="gramStart"/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7807DD1" w14:textId="77777777" w:rsidR="00D35348" w:rsidRPr="00D35348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1A72DF" w14:textId="67676542" w:rsidR="00B93F7F" w:rsidRPr="00053BB5" w:rsidRDefault="00D35348" w:rsidP="00D3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5348">
              <w:rPr>
                <w:rFonts w:ascii="Courier New" w:hAnsi="Courier New" w:cs="Courier New"/>
                <w:color w:val="000000"/>
                <w:lang w:eastAsia="de-DE"/>
              </w:rPr>
              <w:t xml:space="preserve">  } // fl_TC_6_4_3_1_TestBody</w:t>
            </w:r>
          </w:p>
        </w:tc>
      </w:tr>
    </w:tbl>
    <w:p w14:paraId="63FF5586" w14:textId="77777777" w:rsidR="00B93F7F" w:rsidRPr="00CD057D" w:rsidRDefault="00B93F7F" w:rsidP="00B93F7F">
      <w:pPr>
        <w:spacing w:after="0"/>
        <w:rPr>
          <w:rFonts w:ascii="Arial" w:hAnsi="Arial"/>
          <w:b/>
          <w:color w:val="000000"/>
          <w:lang w:eastAsia="en-GB"/>
        </w:rPr>
      </w:pPr>
    </w:p>
    <w:p w14:paraId="5580ED57" w14:textId="77777777" w:rsidR="00B93F7F" w:rsidRPr="00CD057D" w:rsidRDefault="00B93F7F" w:rsidP="00B93F7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93F7F" w:rsidRPr="00CD057D" w14:paraId="5DE10726" w14:textId="77777777" w:rsidTr="009767E1">
        <w:trPr>
          <w:trHeight w:val="3146"/>
        </w:trPr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EB81" w14:textId="77777777" w:rsidR="009767E1" w:rsidRPr="009767E1" w:rsidRDefault="00E5552E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r w:rsidR="009767E1"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fl_TC_6_4_3_1_TestBody() runs on NR5GC_PTC</w:t>
            </w:r>
          </w:p>
          <w:p w14:paraId="7F1172A6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R5s200566 R5s200817 R5s200944 R5-203745 R5-210610 sic@</w:t>
            </w:r>
          </w:p>
          <w:p w14:paraId="5B6852BF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RachProcedure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C3B60BF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CFB66CA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Send both authentication and NR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parameters to EUTRA that will be used throughout the test</w:t>
            </w:r>
          </w:p>
          <w:p w14:paraId="73A32055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f_NR5GC_TrackingAreaUpdateFromN1(nr_Cell1</w:t>
            </w:r>
            <w:proofErr w:type="gram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41C4B9F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C8DFE95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(EUTRA);  // Rx context for Step4 from EUTRA</w:t>
            </w:r>
          </w:p>
          <w:p w14:paraId="4E6C8294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3DA498C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f_NR_InitialiseRachProcedure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(nr_Cell1); // @sic R5s191148 Ch. 3, R5s201380 sic@</w:t>
            </w:r>
          </w:p>
          <w:p w14:paraId="58445B45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proofErr w:type="gram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16E56FC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10BD120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D62685C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 SSS levels according to the row "T0" in table 6.4.3.1.3.2-1</w:t>
            </w:r>
          </w:p>
          <w:p w14:paraId="134A3996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(nr_Cell1, tsc_NR_ServingCellSSS_EPRE_FR1, tsc_NR_ServingCellSSS_EPRE_FR2</w:t>
            </w:r>
            <w:proofErr w:type="gram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18FF0C2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A13FDF9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5 - Void"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C02F579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900FC0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9B92F10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Steps of the generic test procedure in TS 38.508-1 Table 4.9.9.2.2-1 are performed on NR Cell 1.</w:t>
            </w:r>
          </w:p>
          <w:p w14:paraId="604F4B75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f_NR5GC_IRAT_S1ToN1_IdleMode(nr_Cell1,noRrcConnectionRelease,false</w:t>
            </w:r>
            <w:proofErr w:type="gram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D0EAEC1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753077E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7533D65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7F67369C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5A70698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B4BBE0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7A-7H"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798653B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1-8 as defined in TS 38.508-1 Table 4.5.4.2-3</w:t>
            </w:r>
          </w:p>
          <w:p w14:paraId="1C704EA5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f_NR5GC_RRCIdleToConnected(nr_Cell1</w:t>
            </w:r>
            <w:proofErr w:type="gram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B85CAFD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6C9047A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7I"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8BDC1D8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with NR_RRC_INACTIVE condition.</w:t>
            </w:r>
          </w:p>
          <w:p w14:paraId="42C24952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2839E10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f_EUTRA_NR_SendCoOrd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EUTRA,cms_EUTRA_NR_Trigger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("Step 8")</w:t>
            </w:r>
            <w:proofErr w:type="gramStart"/>
            <w:r w:rsidRPr="009767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7E53AC64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097DB3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6282227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1, E-UTRA Cell </w:t>
            </w:r>
            <w:proofErr w:type="gram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12</w:t>
            </w:r>
            <w:proofErr w:type="gram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and E-UTRA Cell 13 SSS level according to the row "T2" in table 6.4.3.1.3.2-1/2.</w:t>
            </w:r>
          </w:p>
          <w:p w14:paraId="2CB32230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(nr_Cell1, -98, -98</w:t>
            </w:r>
            <w:proofErr w:type="gram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F33541E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2EE415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// Send both authentication and NR </w:t>
            </w:r>
            <w:proofErr w:type="spell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parameters to EUTRA for f_EUTRA38_TrackingAreaUpdateFromN1</w:t>
            </w:r>
          </w:p>
          <w:p w14:paraId="64F0C3BB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  f_NR5GC_TrackingAreaUpdateFromN1(nr_Cell1</w:t>
            </w:r>
            <w:proofErr w:type="gramStart"/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391CF6E" w14:textId="77777777" w:rsidR="009767E1" w:rsidRPr="009767E1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6C03F8" w14:textId="0BCF510F" w:rsidR="00B93F7F" w:rsidRPr="00DA356D" w:rsidRDefault="009767E1" w:rsidP="009767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67E1">
              <w:rPr>
                <w:rFonts w:ascii="Courier New" w:hAnsi="Courier New" w:cs="Courier New"/>
                <w:color w:val="000000"/>
                <w:lang w:eastAsia="de-DE"/>
              </w:rPr>
              <w:t xml:space="preserve">  } // fl_TC_6_4_3_1_TestBody</w:t>
            </w:r>
          </w:p>
        </w:tc>
      </w:tr>
    </w:tbl>
    <w:p w14:paraId="24CB7919" w14:textId="77777777" w:rsidR="00B93F7F" w:rsidRDefault="00B93F7F" w:rsidP="00D86933">
      <w:pPr>
        <w:pStyle w:val="CRCoverPage"/>
        <w:rPr>
          <w:lang w:eastAsia="zh-CN"/>
        </w:rPr>
      </w:pPr>
    </w:p>
    <w:sectPr w:rsidR="00B93F7F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00B93" w14:textId="77777777" w:rsidR="00C306EA" w:rsidRDefault="00C306EA">
      <w:r>
        <w:separator/>
      </w:r>
    </w:p>
  </w:endnote>
  <w:endnote w:type="continuationSeparator" w:id="0">
    <w:p w14:paraId="5ADADC78" w14:textId="77777777" w:rsidR="00C306EA" w:rsidRDefault="00C30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40166" w14:textId="77777777" w:rsidR="00C306EA" w:rsidRDefault="00C306EA">
      <w:r>
        <w:separator/>
      </w:r>
    </w:p>
  </w:footnote>
  <w:footnote w:type="continuationSeparator" w:id="0">
    <w:p w14:paraId="6AAAEAA5" w14:textId="77777777" w:rsidR="00C306EA" w:rsidRDefault="00C30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6"/>
  </w:num>
  <w:num w:numId="5" w16cid:durableId="2037349397">
    <w:abstractNumId w:val="11"/>
  </w:num>
  <w:num w:numId="6" w16cid:durableId="663971015">
    <w:abstractNumId w:val="17"/>
  </w:num>
  <w:num w:numId="7" w16cid:durableId="1954556731">
    <w:abstractNumId w:val="28"/>
  </w:num>
  <w:num w:numId="8" w16cid:durableId="1988392054">
    <w:abstractNumId w:val="6"/>
  </w:num>
  <w:num w:numId="9" w16cid:durableId="2021736483">
    <w:abstractNumId w:val="15"/>
  </w:num>
  <w:num w:numId="10" w16cid:durableId="479611874">
    <w:abstractNumId w:val="32"/>
  </w:num>
  <w:num w:numId="11" w16cid:durableId="320742571">
    <w:abstractNumId w:val="12"/>
  </w:num>
  <w:num w:numId="12" w16cid:durableId="409473776">
    <w:abstractNumId w:val="18"/>
  </w:num>
  <w:num w:numId="13" w16cid:durableId="21829365">
    <w:abstractNumId w:val="2"/>
  </w:num>
  <w:num w:numId="14" w16cid:durableId="811218290">
    <w:abstractNumId w:val="14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9"/>
  </w:num>
  <w:num w:numId="19" w16cid:durableId="959452049">
    <w:abstractNumId w:val="31"/>
  </w:num>
  <w:num w:numId="20" w16cid:durableId="2082873196">
    <w:abstractNumId w:val="27"/>
  </w:num>
  <w:num w:numId="21" w16cid:durableId="873272268">
    <w:abstractNumId w:val="10"/>
  </w:num>
  <w:num w:numId="22" w16cid:durableId="458884617">
    <w:abstractNumId w:val="21"/>
  </w:num>
  <w:num w:numId="23" w16cid:durableId="68114274">
    <w:abstractNumId w:val="26"/>
  </w:num>
  <w:num w:numId="24" w16cid:durableId="1466852022">
    <w:abstractNumId w:val="13"/>
  </w:num>
  <w:num w:numId="25" w16cid:durableId="701712808">
    <w:abstractNumId w:val="23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20"/>
  </w:num>
  <w:num w:numId="29" w16cid:durableId="1908224470">
    <w:abstractNumId w:val="22"/>
  </w:num>
  <w:num w:numId="30" w16cid:durableId="1609192639">
    <w:abstractNumId w:val="24"/>
  </w:num>
  <w:num w:numId="31" w16cid:durableId="977492678">
    <w:abstractNumId w:val="29"/>
  </w:num>
  <w:num w:numId="32" w16cid:durableId="181556969">
    <w:abstractNumId w:val="9"/>
  </w:num>
  <w:num w:numId="33" w16cid:durableId="1824664819">
    <w:abstractNumId w:val="30"/>
  </w:num>
  <w:num w:numId="34" w16cid:durableId="1904632667">
    <w:abstractNumId w:val="8"/>
  </w:num>
  <w:num w:numId="35" w16cid:durableId="4341319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709A"/>
    <w:rsid w:val="001A7B60"/>
    <w:rsid w:val="001B52F0"/>
    <w:rsid w:val="001B5A9D"/>
    <w:rsid w:val="001B7A65"/>
    <w:rsid w:val="001C5C2A"/>
    <w:rsid w:val="001C7601"/>
    <w:rsid w:val="001D3F35"/>
    <w:rsid w:val="001D5F19"/>
    <w:rsid w:val="001E3D37"/>
    <w:rsid w:val="001E41F3"/>
    <w:rsid w:val="001F1817"/>
    <w:rsid w:val="001F406A"/>
    <w:rsid w:val="002040A1"/>
    <w:rsid w:val="00220349"/>
    <w:rsid w:val="00221C5A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41CF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13BA"/>
    <w:rsid w:val="00355425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346C"/>
    <w:rsid w:val="00446488"/>
    <w:rsid w:val="00450D86"/>
    <w:rsid w:val="00451E52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455F"/>
    <w:rsid w:val="004D5164"/>
    <w:rsid w:val="004F661B"/>
    <w:rsid w:val="005045C7"/>
    <w:rsid w:val="005105E0"/>
    <w:rsid w:val="0051196A"/>
    <w:rsid w:val="005135A1"/>
    <w:rsid w:val="0051580D"/>
    <w:rsid w:val="005174CD"/>
    <w:rsid w:val="00525828"/>
    <w:rsid w:val="005279F5"/>
    <w:rsid w:val="0053156E"/>
    <w:rsid w:val="00532891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21FB"/>
    <w:rsid w:val="006E4465"/>
    <w:rsid w:val="006E5627"/>
    <w:rsid w:val="006E7773"/>
    <w:rsid w:val="006F0D88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2213"/>
    <w:rsid w:val="00763BA2"/>
    <w:rsid w:val="007656FE"/>
    <w:rsid w:val="007658A5"/>
    <w:rsid w:val="007717AB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B694B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230E4"/>
    <w:rsid w:val="00A246B6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34D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1CA4"/>
    <w:rsid w:val="00BE328F"/>
    <w:rsid w:val="00BE47A2"/>
    <w:rsid w:val="00BE4DD2"/>
    <w:rsid w:val="00BE706B"/>
    <w:rsid w:val="00BF12D8"/>
    <w:rsid w:val="00BF1721"/>
    <w:rsid w:val="00BF53F2"/>
    <w:rsid w:val="00BF60DF"/>
    <w:rsid w:val="00C01A4C"/>
    <w:rsid w:val="00C07A7D"/>
    <w:rsid w:val="00C1082F"/>
    <w:rsid w:val="00C10D23"/>
    <w:rsid w:val="00C1205A"/>
    <w:rsid w:val="00C23C46"/>
    <w:rsid w:val="00C25795"/>
    <w:rsid w:val="00C259BF"/>
    <w:rsid w:val="00C306EA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351FF"/>
    <w:rsid w:val="00D35348"/>
    <w:rsid w:val="00D424DA"/>
    <w:rsid w:val="00D468D6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A0394"/>
    <w:rsid w:val="00DA356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4898"/>
    <w:rsid w:val="00E37029"/>
    <w:rsid w:val="00E541FB"/>
    <w:rsid w:val="00E5552E"/>
    <w:rsid w:val="00E56B35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7410"/>
    <w:rsid w:val="00F11469"/>
    <w:rsid w:val="00F173A4"/>
    <w:rsid w:val="00F25D98"/>
    <w:rsid w:val="00F300FB"/>
    <w:rsid w:val="00F510C9"/>
    <w:rsid w:val="00F637A3"/>
    <w:rsid w:val="00F64863"/>
    <w:rsid w:val="00F65E51"/>
    <w:rsid w:val="00F73479"/>
    <w:rsid w:val="00F75DFD"/>
    <w:rsid w:val="00F76F15"/>
    <w:rsid w:val="00F770AB"/>
    <w:rsid w:val="00F83E9A"/>
    <w:rsid w:val="00F86E8A"/>
    <w:rsid w:val="00F95DCB"/>
    <w:rsid w:val="00FA1F4E"/>
    <w:rsid w:val="00FA2C28"/>
    <w:rsid w:val="00FA485A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1931</Words>
  <Characters>10623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12529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Carlos A N</cp:lastModifiedBy>
  <cp:revision>2</cp:revision>
  <cp:lastPrinted>1900-12-31T16:00:00Z</cp:lastPrinted>
  <dcterms:created xsi:type="dcterms:W3CDTF">2023-03-14T12:28:00Z</dcterms:created>
  <dcterms:modified xsi:type="dcterms:W3CDTF">2023-03-14T12:28:00Z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